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5172E" w:rsidRPr="00BA50B9" w:rsidRDefault="0045172E" w:rsidP="0045172E">
      <w:pPr>
        <w:jc w:val="right"/>
        <w:rPr>
          <w:bCs/>
        </w:rPr>
      </w:pPr>
      <w:bookmarkStart w:id="0" w:name="_GoBack"/>
      <w:bookmarkEnd w:id="0"/>
      <w:r w:rsidRPr="00BA50B9">
        <w:rPr>
          <w:rFonts w:ascii="Arial" w:hAnsi="Arial" w:cs="Arial"/>
          <w:bCs/>
          <w:noProof/>
        </w:rPr>
        <w:tab/>
      </w:r>
      <w:r w:rsidRPr="00BA50B9">
        <w:rPr>
          <w:rFonts w:ascii="Arial" w:hAnsi="Arial" w:cs="Arial"/>
          <w:bCs/>
          <w:noProof/>
        </w:rPr>
        <w:tab/>
      </w:r>
      <w:r w:rsidRPr="00BA50B9">
        <w:rPr>
          <w:rFonts w:ascii="Arial" w:hAnsi="Arial" w:cs="Arial"/>
          <w:bCs/>
          <w:noProof/>
        </w:rPr>
        <w:tab/>
      </w:r>
    </w:p>
    <w:p w:rsidR="00E708FD" w:rsidRDefault="00863123" w:rsidP="00E40AC8">
      <w:pPr>
        <w:jc w:val="center"/>
        <w:rPr>
          <w:b/>
        </w:rPr>
      </w:pPr>
      <w:r w:rsidRPr="00863123">
        <w:rPr>
          <w:b/>
          <w:noProof/>
        </w:rPr>
        <w:drawing>
          <wp:inline distT="0" distB="0" distL="0" distR="0">
            <wp:extent cx="6230219" cy="1657581"/>
            <wp:effectExtent l="0" t="0" r="0" b="0"/>
            <wp:docPr id="1" name="Picture 1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7EA" w:rsidRDefault="000D07EA" w:rsidP="00E40AC8">
      <w:pPr>
        <w:jc w:val="center"/>
        <w:rPr>
          <w:b/>
        </w:rPr>
      </w:pPr>
    </w:p>
    <w:tbl>
      <w:tblPr>
        <w:tblW w:w="104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056"/>
      </w:tblGrid>
      <w:tr w:rsidR="00EE2A4E" w:rsidRPr="001E42AE" w:rsidTr="007E575B">
        <w:trPr>
          <w:trHeight w:val="397"/>
        </w:trPr>
        <w:tc>
          <w:tcPr>
            <w:tcW w:w="1696" w:type="dxa"/>
            <w:vAlign w:val="center"/>
          </w:tcPr>
          <w:p w:rsidR="00EE2A4E" w:rsidRPr="00176493" w:rsidRDefault="00EE2A4E" w:rsidP="007E575B">
            <w:pPr>
              <w:pStyle w:val="Title"/>
              <w:jc w:val="left"/>
              <w:rPr>
                <w:b/>
                <w:szCs w:val="24"/>
              </w:rPr>
            </w:pPr>
            <w:bookmarkStart w:id="1" w:name="_Hlk116569079"/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EE2A4E" w:rsidRPr="00822556" w:rsidRDefault="00035598" w:rsidP="007E575B">
            <w:pPr>
              <w:pStyle w:val="Title"/>
              <w:jc w:val="left"/>
              <w:rPr>
                <w:b/>
                <w:szCs w:val="24"/>
              </w:rPr>
            </w:pPr>
            <w:r w:rsidRPr="00822556">
              <w:rPr>
                <w:b/>
                <w:szCs w:val="24"/>
              </w:rPr>
              <w:t>09CH201/12CH203</w:t>
            </w:r>
          </w:p>
        </w:tc>
        <w:tc>
          <w:tcPr>
            <w:tcW w:w="1504" w:type="dxa"/>
            <w:vAlign w:val="center"/>
          </w:tcPr>
          <w:p w:rsidR="00EE2A4E" w:rsidRPr="00176493" w:rsidRDefault="00EE2A4E" w:rsidP="007E575B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056" w:type="dxa"/>
            <w:vAlign w:val="center"/>
          </w:tcPr>
          <w:p w:rsidR="00EE2A4E" w:rsidRPr="00176493" w:rsidRDefault="00EE2A4E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EE2A4E" w:rsidRPr="001E42AE" w:rsidTr="007E575B">
        <w:trPr>
          <w:trHeight w:val="397"/>
        </w:trPr>
        <w:tc>
          <w:tcPr>
            <w:tcW w:w="1696" w:type="dxa"/>
            <w:vAlign w:val="center"/>
          </w:tcPr>
          <w:p w:rsidR="00EE2A4E" w:rsidRPr="00176493" w:rsidRDefault="00EE2A4E" w:rsidP="007E575B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EE2A4E" w:rsidRPr="00822556" w:rsidRDefault="00970638" w:rsidP="007E575B">
            <w:pPr>
              <w:pStyle w:val="Title"/>
              <w:jc w:val="left"/>
              <w:rPr>
                <w:b/>
                <w:szCs w:val="24"/>
              </w:rPr>
            </w:pPr>
            <w:r w:rsidRPr="00822556">
              <w:rPr>
                <w:b/>
                <w:szCs w:val="24"/>
              </w:rPr>
              <w:t>ENVIRONMENTAL STUDIES</w:t>
            </w:r>
          </w:p>
        </w:tc>
        <w:tc>
          <w:tcPr>
            <w:tcW w:w="1504" w:type="dxa"/>
            <w:vAlign w:val="center"/>
          </w:tcPr>
          <w:p w:rsidR="00EE2A4E" w:rsidRPr="00176493" w:rsidRDefault="00EE2A4E" w:rsidP="007E575B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056" w:type="dxa"/>
            <w:vAlign w:val="center"/>
          </w:tcPr>
          <w:p w:rsidR="00EE2A4E" w:rsidRPr="00176493" w:rsidRDefault="00EE2A4E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  <w:bookmarkEnd w:id="1"/>
    </w:tbl>
    <w:p w:rsidR="00B57D8D" w:rsidRDefault="00B57D8D" w:rsidP="00B57D8D">
      <w:pPr>
        <w:ind w:left="720"/>
        <w:rPr>
          <w:highlight w:val="yellow"/>
        </w:rPr>
      </w:pPr>
    </w:p>
    <w:tbl>
      <w:tblPr>
        <w:tblStyle w:val="TableGrid"/>
        <w:tblW w:w="4960" w:type="pct"/>
        <w:tblLook w:val="04A0" w:firstRow="1" w:lastRow="0" w:firstColumn="1" w:lastColumn="0" w:noHBand="0" w:noVBand="1"/>
      </w:tblPr>
      <w:tblGrid>
        <w:gridCol w:w="570"/>
        <w:gridCol w:w="439"/>
        <w:gridCol w:w="6487"/>
        <w:gridCol w:w="1150"/>
        <w:gridCol w:w="26"/>
        <w:gridCol w:w="1030"/>
        <w:gridCol w:w="896"/>
      </w:tblGrid>
      <w:tr w:rsidR="00F01C3B" w:rsidRPr="00035598" w:rsidTr="007D6DE2">
        <w:trPr>
          <w:trHeight w:val="552"/>
        </w:trPr>
        <w:tc>
          <w:tcPr>
            <w:tcW w:w="269" w:type="pct"/>
            <w:vAlign w:val="center"/>
          </w:tcPr>
          <w:p w:rsidR="00375CD9" w:rsidRPr="00035598" w:rsidRDefault="00375CD9" w:rsidP="005133D7">
            <w:pPr>
              <w:jc w:val="center"/>
              <w:rPr>
                <w:b/>
                <w:sz w:val="24"/>
                <w:szCs w:val="24"/>
              </w:rPr>
            </w:pPr>
            <w:r w:rsidRPr="00035598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07" w:type="pct"/>
            <w:gridSpan w:val="2"/>
            <w:vAlign w:val="center"/>
          </w:tcPr>
          <w:p w:rsidR="00375CD9" w:rsidRPr="00035598" w:rsidRDefault="00375CD9" w:rsidP="005133D7">
            <w:pPr>
              <w:jc w:val="center"/>
              <w:rPr>
                <w:b/>
                <w:sz w:val="24"/>
                <w:szCs w:val="24"/>
              </w:rPr>
            </w:pPr>
            <w:r w:rsidRPr="00035598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43" w:type="pct"/>
          </w:tcPr>
          <w:p w:rsidR="00375CD9" w:rsidRPr="00035598" w:rsidRDefault="00375CD9" w:rsidP="00375CD9">
            <w:pPr>
              <w:jc w:val="center"/>
              <w:rPr>
                <w:b/>
                <w:sz w:val="24"/>
                <w:szCs w:val="24"/>
              </w:rPr>
            </w:pPr>
            <w:r w:rsidRPr="00035598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99" w:type="pct"/>
            <w:gridSpan w:val="2"/>
            <w:vAlign w:val="center"/>
          </w:tcPr>
          <w:p w:rsidR="00375CD9" w:rsidRPr="00035598" w:rsidRDefault="00EE2A4E" w:rsidP="00375CD9">
            <w:pPr>
              <w:jc w:val="center"/>
              <w:rPr>
                <w:b/>
                <w:sz w:val="24"/>
                <w:szCs w:val="24"/>
              </w:rPr>
            </w:pPr>
            <w:r w:rsidRPr="00035598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383" w:type="pct"/>
            <w:vAlign w:val="center"/>
          </w:tcPr>
          <w:p w:rsidR="00375CD9" w:rsidRPr="00035598" w:rsidRDefault="00375CD9" w:rsidP="005133D7">
            <w:pPr>
              <w:jc w:val="center"/>
              <w:rPr>
                <w:b/>
                <w:sz w:val="24"/>
                <w:szCs w:val="24"/>
              </w:rPr>
            </w:pPr>
            <w:r w:rsidRPr="00035598">
              <w:rPr>
                <w:b/>
                <w:sz w:val="24"/>
                <w:szCs w:val="24"/>
              </w:rPr>
              <w:t>Marks</w:t>
            </w:r>
          </w:p>
        </w:tc>
      </w:tr>
      <w:tr w:rsidR="006272BC" w:rsidRPr="00035598" w:rsidTr="007D6DE2">
        <w:trPr>
          <w:trHeight w:val="552"/>
        </w:trPr>
        <w:tc>
          <w:tcPr>
            <w:tcW w:w="5000" w:type="pct"/>
            <w:gridSpan w:val="7"/>
            <w:vAlign w:val="center"/>
          </w:tcPr>
          <w:p w:rsidR="006272BC" w:rsidRPr="00035598" w:rsidRDefault="006272BC" w:rsidP="008C57B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035598">
              <w:rPr>
                <w:b/>
                <w:sz w:val="24"/>
                <w:szCs w:val="24"/>
                <w:u w:val="single"/>
              </w:rPr>
              <w:t>PART – A (10 X 1 = 10 MARKS)</w:t>
            </w:r>
          </w:p>
        </w:tc>
      </w:tr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bookmarkStart w:id="2" w:name="_Hlk99667640"/>
            <w:r w:rsidRPr="00035598">
              <w:rPr>
                <w:sz w:val="24"/>
                <w:szCs w:val="24"/>
              </w:rPr>
              <w:t>1.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Give an example for manmade chemical environment.</w:t>
            </w:r>
          </w:p>
        </w:tc>
        <w:tc>
          <w:tcPr>
            <w:tcW w:w="54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CO1</w:t>
            </w:r>
          </w:p>
        </w:tc>
        <w:tc>
          <w:tcPr>
            <w:tcW w:w="499" w:type="pct"/>
            <w:gridSpan w:val="2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1</w:t>
            </w:r>
          </w:p>
        </w:tc>
      </w:tr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bookmarkStart w:id="3" w:name="_Hlk99464951"/>
            <w:bookmarkEnd w:id="2"/>
            <w:r w:rsidRPr="00035598">
              <w:rPr>
                <w:sz w:val="24"/>
                <w:szCs w:val="24"/>
              </w:rPr>
              <w:t>2.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Give any two examples for effects of modern agriculture.</w:t>
            </w:r>
          </w:p>
        </w:tc>
        <w:tc>
          <w:tcPr>
            <w:tcW w:w="54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CO1</w:t>
            </w:r>
          </w:p>
        </w:tc>
        <w:tc>
          <w:tcPr>
            <w:tcW w:w="499" w:type="pct"/>
            <w:gridSpan w:val="2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U</w:t>
            </w:r>
          </w:p>
        </w:tc>
        <w:tc>
          <w:tcPr>
            <w:tcW w:w="38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1</w:t>
            </w:r>
          </w:p>
        </w:tc>
      </w:tr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bookmarkStart w:id="4" w:name="_Hlk99465170"/>
            <w:bookmarkEnd w:id="3"/>
            <w:r w:rsidRPr="00035598">
              <w:rPr>
                <w:sz w:val="24"/>
                <w:szCs w:val="24"/>
              </w:rPr>
              <w:t>3.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 xml:space="preserve">Which </w:t>
            </w:r>
            <w:r w:rsidR="00035598">
              <w:rPr>
                <w:sz w:val="24"/>
                <w:szCs w:val="24"/>
              </w:rPr>
              <w:t xml:space="preserve">__________ </w:t>
            </w:r>
            <w:r w:rsidRPr="00035598">
              <w:rPr>
                <w:sz w:val="24"/>
                <w:szCs w:val="24"/>
              </w:rPr>
              <w:t>dam is the highest Concrete Gravity dam in Asia and Second Highest in the world?</w:t>
            </w:r>
          </w:p>
        </w:tc>
        <w:tc>
          <w:tcPr>
            <w:tcW w:w="54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CO2</w:t>
            </w:r>
          </w:p>
        </w:tc>
        <w:tc>
          <w:tcPr>
            <w:tcW w:w="499" w:type="pct"/>
            <w:gridSpan w:val="2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1</w:t>
            </w:r>
          </w:p>
        </w:tc>
      </w:tr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bookmarkStart w:id="5" w:name="_Hlk99465299"/>
            <w:bookmarkEnd w:id="4"/>
            <w:r w:rsidRPr="00035598">
              <w:rPr>
                <w:sz w:val="24"/>
                <w:szCs w:val="24"/>
              </w:rPr>
              <w:t>4.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Write any two examples of chemical components of ecosystem.</w:t>
            </w:r>
          </w:p>
        </w:tc>
        <w:tc>
          <w:tcPr>
            <w:tcW w:w="54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CO2</w:t>
            </w:r>
          </w:p>
        </w:tc>
        <w:tc>
          <w:tcPr>
            <w:tcW w:w="499" w:type="pct"/>
            <w:gridSpan w:val="2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1</w:t>
            </w:r>
          </w:p>
        </w:tc>
      </w:tr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bookmarkStart w:id="6" w:name="_Hlk99668168"/>
            <w:bookmarkEnd w:id="5"/>
            <w:r w:rsidRPr="00035598">
              <w:rPr>
                <w:sz w:val="24"/>
                <w:szCs w:val="24"/>
              </w:rPr>
              <w:t>5.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pStyle w:val="Default"/>
              <w:jc w:val="both"/>
            </w:pPr>
            <w:r w:rsidRPr="00035598">
              <w:t>The</w:t>
            </w:r>
            <w:r w:rsidR="00035598">
              <w:t xml:space="preserve"> _________</w:t>
            </w:r>
            <w:r w:rsidRPr="00035598">
              <w:t xml:space="preserve"> energy stored at consumer level for the next tropic level.</w:t>
            </w:r>
          </w:p>
        </w:tc>
        <w:tc>
          <w:tcPr>
            <w:tcW w:w="54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CO2</w:t>
            </w:r>
          </w:p>
        </w:tc>
        <w:tc>
          <w:tcPr>
            <w:tcW w:w="499" w:type="pct"/>
            <w:gridSpan w:val="2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1</w:t>
            </w:r>
          </w:p>
        </w:tc>
      </w:tr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bookmarkStart w:id="7" w:name="_Hlk99483774"/>
            <w:bookmarkEnd w:id="6"/>
            <w:r w:rsidRPr="00035598">
              <w:rPr>
                <w:sz w:val="24"/>
                <w:szCs w:val="24"/>
              </w:rPr>
              <w:t>6.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Define ecological pyramids.</w:t>
            </w:r>
          </w:p>
        </w:tc>
        <w:tc>
          <w:tcPr>
            <w:tcW w:w="54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CO2</w:t>
            </w:r>
          </w:p>
        </w:tc>
        <w:tc>
          <w:tcPr>
            <w:tcW w:w="499" w:type="pct"/>
            <w:gridSpan w:val="2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U</w:t>
            </w:r>
          </w:p>
        </w:tc>
        <w:tc>
          <w:tcPr>
            <w:tcW w:w="38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1</w:t>
            </w:r>
          </w:p>
        </w:tc>
      </w:tr>
      <w:bookmarkEnd w:id="7"/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7.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035598">
              <w:rPr>
                <w:sz w:val="24"/>
                <w:szCs w:val="24"/>
              </w:rPr>
              <w:t>Write any two examples of some national park in India.</w:t>
            </w:r>
          </w:p>
        </w:tc>
        <w:tc>
          <w:tcPr>
            <w:tcW w:w="54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CO3</w:t>
            </w:r>
          </w:p>
        </w:tc>
        <w:tc>
          <w:tcPr>
            <w:tcW w:w="499" w:type="pct"/>
            <w:gridSpan w:val="2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1</w:t>
            </w:r>
          </w:p>
        </w:tc>
      </w:tr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bookmarkStart w:id="8" w:name="_Hlk99669612"/>
            <w:r w:rsidRPr="00035598">
              <w:rPr>
                <w:sz w:val="24"/>
                <w:szCs w:val="24"/>
              </w:rPr>
              <w:t>8.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How many hotspots are in India?</w:t>
            </w:r>
          </w:p>
          <w:p w:rsidR="00E9430C" w:rsidRPr="00035598" w:rsidRDefault="00E9430C" w:rsidP="00035598"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a) 2 b) 3 c) 4 d) 1</w:t>
            </w:r>
          </w:p>
        </w:tc>
        <w:tc>
          <w:tcPr>
            <w:tcW w:w="54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CO3</w:t>
            </w:r>
          </w:p>
        </w:tc>
        <w:tc>
          <w:tcPr>
            <w:tcW w:w="499" w:type="pct"/>
            <w:gridSpan w:val="2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1</w:t>
            </w:r>
          </w:p>
        </w:tc>
      </w:tr>
      <w:bookmarkEnd w:id="8"/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9.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Which one of the following is a Primary Pollutants?</w:t>
            </w:r>
          </w:p>
          <w:p w:rsidR="00E9430C" w:rsidRPr="00035598" w:rsidRDefault="00E9430C" w:rsidP="0003559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035598">
              <w:rPr>
                <w:sz w:val="24"/>
                <w:szCs w:val="24"/>
              </w:rPr>
              <w:t>(1) CO(2) Acid rain(3) NO</w:t>
            </w:r>
            <w:r w:rsidRPr="00035598">
              <w:rPr>
                <w:sz w:val="24"/>
                <w:szCs w:val="24"/>
                <w:vertAlign w:val="subscript"/>
              </w:rPr>
              <w:t>2</w:t>
            </w:r>
            <w:r w:rsidRPr="00035598">
              <w:rPr>
                <w:sz w:val="24"/>
                <w:szCs w:val="24"/>
              </w:rPr>
              <w:t>(4) SO</w:t>
            </w:r>
            <w:r w:rsidRPr="00035598">
              <w:rPr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54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CO4</w:t>
            </w:r>
          </w:p>
        </w:tc>
        <w:tc>
          <w:tcPr>
            <w:tcW w:w="499" w:type="pct"/>
            <w:gridSpan w:val="2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U</w:t>
            </w:r>
          </w:p>
        </w:tc>
        <w:tc>
          <w:tcPr>
            <w:tcW w:w="38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1</w:t>
            </w:r>
          </w:p>
        </w:tc>
      </w:tr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bookmarkStart w:id="9" w:name="_Hlk99669807"/>
            <w:r w:rsidRPr="00035598">
              <w:rPr>
                <w:sz w:val="24"/>
                <w:szCs w:val="24"/>
              </w:rPr>
              <w:t>10.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Give an example for primary pollutants.</w:t>
            </w:r>
          </w:p>
        </w:tc>
        <w:tc>
          <w:tcPr>
            <w:tcW w:w="54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CO4</w:t>
            </w:r>
          </w:p>
        </w:tc>
        <w:tc>
          <w:tcPr>
            <w:tcW w:w="499" w:type="pct"/>
            <w:gridSpan w:val="2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E9430C" w:rsidRPr="00035598" w:rsidRDefault="00E9430C" w:rsidP="00035598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1</w:t>
            </w:r>
          </w:p>
        </w:tc>
      </w:tr>
      <w:bookmarkEnd w:id="9"/>
      <w:tr w:rsidR="006272BC" w:rsidRPr="00035598" w:rsidTr="007D6DE2">
        <w:trPr>
          <w:trHeight w:val="552"/>
        </w:trPr>
        <w:tc>
          <w:tcPr>
            <w:tcW w:w="5000" w:type="pct"/>
            <w:gridSpan w:val="7"/>
            <w:vAlign w:val="center"/>
          </w:tcPr>
          <w:p w:rsidR="00666955" w:rsidRPr="00035598" w:rsidRDefault="006272BC" w:rsidP="008C57B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035598">
              <w:rPr>
                <w:b/>
                <w:sz w:val="24"/>
                <w:szCs w:val="24"/>
                <w:u w:val="single"/>
              </w:rPr>
              <w:t>PART – B (6 X 3 = 18 MARKS)</w:t>
            </w:r>
          </w:p>
        </w:tc>
      </w:tr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bookmarkStart w:id="10" w:name="_Hlk99670704"/>
            <w:r w:rsidRPr="00035598">
              <w:rPr>
                <w:sz w:val="24"/>
                <w:szCs w:val="24"/>
              </w:rPr>
              <w:t>11.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How does nuclear power plant work?</w:t>
            </w:r>
          </w:p>
        </w:tc>
        <w:tc>
          <w:tcPr>
            <w:tcW w:w="555" w:type="pct"/>
            <w:gridSpan w:val="2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 xml:space="preserve">CO1 </w:t>
            </w:r>
          </w:p>
        </w:tc>
        <w:tc>
          <w:tcPr>
            <w:tcW w:w="487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</w:t>
            </w:r>
          </w:p>
        </w:tc>
        <w:tc>
          <w:tcPr>
            <w:tcW w:w="383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3</w:t>
            </w:r>
          </w:p>
        </w:tc>
      </w:tr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bookmarkStart w:id="11" w:name="_Hlk99671481"/>
            <w:bookmarkEnd w:id="10"/>
            <w:r w:rsidRPr="00035598">
              <w:rPr>
                <w:sz w:val="24"/>
                <w:szCs w:val="24"/>
              </w:rPr>
              <w:t>12.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What is a natural resource?</w:t>
            </w:r>
          </w:p>
        </w:tc>
        <w:tc>
          <w:tcPr>
            <w:tcW w:w="555" w:type="pct"/>
            <w:gridSpan w:val="2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 xml:space="preserve">CO1  </w:t>
            </w:r>
          </w:p>
        </w:tc>
        <w:tc>
          <w:tcPr>
            <w:tcW w:w="487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3</w:t>
            </w:r>
          </w:p>
        </w:tc>
      </w:tr>
      <w:bookmarkEnd w:id="11"/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13.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Mention the types of ecosystem?</w:t>
            </w:r>
          </w:p>
        </w:tc>
        <w:tc>
          <w:tcPr>
            <w:tcW w:w="555" w:type="pct"/>
            <w:gridSpan w:val="2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 xml:space="preserve">CO2 </w:t>
            </w:r>
          </w:p>
        </w:tc>
        <w:tc>
          <w:tcPr>
            <w:tcW w:w="487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3</w:t>
            </w:r>
          </w:p>
        </w:tc>
      </w:tr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14.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Define primary and secondary consumers of ecosystem.</w:t>
            </w:r>
          </w:p>
        </w:tc>
        <w:tc>
          <w:tcPr>
            <w:tcW w:w="555" w:type="pct"/>
            <w:gridSpan w:val="2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 xml:space="preserve">CO2 </w:t>
            </w:r>
          </w:p>
        </w:tc>
        <w:tc>
          <w:tcPr>
            <w:tcW w:w="487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3</w:t>
            </w:r>
          </w:p>
        </w:tc>
      </w:tr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bookmarkStart w:id="12" w:name="_Hlk99673769"/>
            <w:r w:rsidRPr="00035598">
              <w:rPr>
                <w:sz w:val="24"/>
                <w:szCs w:val="24"/>
              </w:rPr>
              <w:t>15.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Name any two gaseous air pollutants and their effects on human.</w:t>
            </w:r>
          </w:p>
        </w:tc>
        <w:tc>
          <w:tcPr>
            <w:tcW w:w="555" w:type="pct"/>
            <w:gridSpan w:val="2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 xml:space="preserve">CO4 </w:t>
            </w:r>
          </w:p>
        </w:tc>
        <w:tc>
          <w:tcPr>
            <w:tcW w:w="487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</w:t>
            </w:r>
          </w:p>
        </w:tc>
        <w:tc>
          <w:tcPr>
            <w:tcW w:w="383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3</w:t>
            </w:r>
          </w:p>
        </w:tc>
      </w:tr>
      <w:tr w:rsidR="00E9430C" w:rsidRPr="00035598" w:rsidTr="007D6DE2">
        <w:trPr>
          <w:trHeight w:val="397"/>
        </w:trPr>
        <w:tc>
          <w:tcPr>
            <w:tcW w:w="269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bookmarkStart w:id="13" w:name="_Hlk99674343"/>
            <w:bookmarkEnd w:id="12"/>
            <w:r w:rsidRPr="00035598">
              <w:rPr>
                <w:sz w:val="24"/>
                <w:szCs w:val="24"/>
              </w:rPr>
              <w:t>16.</w:t>
            </w:r>
          </w:p>
        </w:tc>
        <w:tc>
          <w:tcPr>
            <w:tcW w:w="3307" w:type="pct"/>
            <w:gridSpan w:val="2"/>
          </w:tcPr>
          <w:p w:rsidR="00E9430C" w:rsidRPr="00035598" w:rsidRDefault="00E9430C" w:rsidP="0003559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Suggest any four sources of radiation pollution.</w:t>
            </w:r>
          </w:p>
        </w:tc>
        <w:tc>
          <w:tcPr>
            <w:tcW w:w="555" w:type="pct"/>
            <w:gridSpan w:val="2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 xml:space="preserve">CO4 </w:t>
            </w:r>
          </w:p>
        </w:tc>
        <w:tc>
          <w:tcPr>
            <w:tcW w:w="487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</w:t>
            </w:r>
          </w:p>
        </w:tc>
        <w:tc>
          <w:tcPr>
            <w:tcW w:w="383" w:type="pct"/>
          </w:tcPr>
          <w:p w:rsidR="00E9430C" w:rsidRPr="00035598" w:rsidRDefault="00E9430C" w:rsidP="00E9430C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3</w:t>
            </w:r>
          </w:p>
        </w:tc>
      </w:tr>
      <w:bookmarkEnd w:id="13"/>
      <w:tr w:rsidR="006272BC" w:rsidRPr="00035598" w:rsidTr="007D6DE2">
        <w:trPr>
          <w:trHeight w:val="530"/>
        </w:trPr>
        <w:tc>
          <w:tcPr>
            <w:tcW w:w="5000" w:type="pct"/>
            <w:gridSpan w:val="7"/>
          </w:tcPr>
          <w:p w:rsidR="00035598" w:rsidRDefault="00035598" w:rsidP="00375CD9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:rsidR="00035598" w:rsidRDefault="00035598" w:rsidP="00375CD9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:rsidR="006272BC" w:rsidRPr="00035598" w:rsidRDefault="006272BC" w:rsidP="00375CD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035598">
              <w:rPr>
                <w:b/>
                <w:sz w:val="24"/>
                <w:szCs w:val="24"/>
                <w:u w:val="single"/>
              </w:rPr>
              <w:lastRenderedPageBreak/>
              <w:t>PART – C (6 X 12 = 72 MARKS)</w:t>
            </w:r>
          </w:p>
          <w:p w:rsidR="006272BC" w:rsidRPr="00035598" w:rsidRDefault="006272BC" w:rsidP="00375CD9">
            <w:pPr>
              <w:jc w:val="center"/>
              <w:rPr>
                <w:b/>
                <w:sz w:val="24"/>
                <w:szCs w:val="24"/>
              </w:rPr>
            </w:pPr>
            <w:r w:rsidRPr="00035598">
              <w:rPr>
                <w:b/>
                <w:sz w:val="24"/>
                <w:szCs w:val="24"/>
              </w:rPr>
              <w:t>(Answer any five Questions from Q.No 17 to 23, Q.No 24 is Compulsory)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lastRenderedPageBreak/>
              <w:t>17.</w:t>
            </w: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Elaborate the sources, effects and control methods of flood.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CO1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U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b.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bCs/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Differentiate renewable and non-renewable energy resources</w:t>
            </w:r>
            <w:r w:rsidR="00035598">
              <w:rPr>
                <w:sz w:val="24"/>
                <w:szCs w:val="24"/>
              </w:rPr>
              <w:t>.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CO1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bookmarkStart w:id="14" w:name="_Hlk99577974"/>
            <w:r w:rsidRPr="00035598">
              <w:rPr>
                <w:sz w:val="24"/>
                <w:szCs w:val="24"/>
              </w:rPr>
              <w:t>18.</w:t>
            </w: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Draw the flow diagram for flow of water and explain how to save water.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CO1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U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bookmarkEnd w:id="14"/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b.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 xml:space="preserve">Discuss in detail </w:t>
            </w:r>
            <w:r w:rsidR="00035598">
              <w:rPr>
                <w:sz w:val="24"/>
                <w:szCs w:val="24"/>
              </w:rPr>
              <w:t>the</w:t>
            </w:r>
            <w:r w:rsidRPr="00035598">
              <w:rPr>
                <w:sz w:val="24"/>
                <w:szCs w:val="24"/>
              </w:rPr>
              <w:t xml:space="preserve"> non-renewable energy resources? 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CO1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U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19.</w:t>
            </w: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 xml:space="preserve">List out biotic and abiotic components? 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CO2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An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b.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bCs/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Explain the process of ecological succession.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CO2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20.</w:t>
            </w: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Expand CFC and VOC.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CO3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U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b.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bCs/>
                <w:sz w:val="24"/>
                <w:szCs w:val="24"/>
              </w:rPr>
            </w:pPr>
            <w:r w:rsidRPr="00035598">
              <w:rPr>
                <w:sz w:val="24"/>
                <w:szCs w:val="24"/>
                <w:lang w:val="en-IN"/>
              </w:rPr>
              <w:t>Narrate energy flow in the ecosystem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CO3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21.</w:t>
            </w: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Discuss in detail any one method of controlling air pollution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CO4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U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b.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bCs/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Explain the principles of green chemistry.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CO4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22.</w:t>
            </w: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What are the cause, effect and preventive measures of water pollution?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CO5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b.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bCs/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 xml:space="preserve">List out </w:t>
            </w:r>
            <w:r w:rsidR="00822556">
              <w:rPr>
                <w:sz w:val="24"/>
                <w:szCs w:val="24"/>
              </w:rPr>
              <w:t>various threats to biodiversity.</w:t>
            </w:r>
            <w:r w:rsidRPr="00035598">
              <w:rPr>
                <w:sz w:val="24"/>
                <w:szCs w:val="24"/>
              </w:rPr>
              <w:t xml:space="preserve"> Explain in detail.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CO5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U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23.</w:t>
            </w: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Declare the role of an individual in prevention of pollution.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CO5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b.</w:t>
            </w:r>
          </w:p>
        </w:tc>
        <w:tc>
          <w:tcPr>
            <w:tcW w:w="3079" w:type="pct"/>
          </w:tcPr>
          <w:p w:rsidR="00B52431" w:rsidRPr="00035598" w:rsidRDefault="00B52431" w:rsidP="00035598">
            <w:pPr>
              <w:jc w:val="both"/>
              <w:rPr>
                <w:bCs/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Mention the need of conservation of biodiversity</w:t>
            </w:r>
            <w:r w:rsidR="00035598">
              <w:rPr>
                <w:sz w:val="24"/>
                <w:szCs w:val="24"/>
              </w:rPr>
              <w:t>.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CO5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8C57B9" w:rsidRPr="00035598" w:rsidTr="007D6DE2">
        <w:trPr>
          <w:trHeight w:val="278"/>
        </w:trPr>
        <w:tc>
          <w:tcPr>
            <w:tcW w:w="5000" w:type="pct"/>
            <w:gridSpan w:val="7"/>
            <w:vAlign w:val="center"/>
          </w:tcPr>
          <w:p w:rsidR="008C57B9" w:rsidRPr="00035598" w:rsidRDefault="00D34534" w:rsidP="008C57B9">
            <w:pPr>
              <w:jc w:val="center"/>
              <w:rPr>
                <w:b/>
                <w:bCs/>
                <w:sz w:val="24"/>
                <w:szCs w:val="24"/>
              </w:rPr>
            </w:pPr>
            <w:r w:rsidRPr="00035598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24.</w:t>
            </w: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a.</w:t>
            </w:r>
          </w:p>
        </w:tc>
        <w:tc>
          <w:tcPr>
            <w:tcW w:w="3079" w:type="pct"/>
          </w:tcPr>
          <w:p w:rsidR="00B52431" w:rsidRPr="00035598" w:rsidRDefault="00B52431" w:rsidP="00822556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 xml:space="preserve">Describe in detail </w:t>
            </w:r>
            <w:r w:rsidR="00035598">
              <w:rPr>
                <w:sz w:val="24"/>
                <w:szCs w:val="24"/>
              </w:rPr>
              <w:t xml:space="preserve">the </w:t>
            </w:r>
            <w:r w:rsidRPr="00035598">
              <w:rPr>
                <w:sz w:val="24"/>
                <w:szCs w:val="24"/>
              </w:rPr>
              <w:t>species and ecosystem biodiversity.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CO6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  <w:tr w:rsidR="00B52431" w:rsidRPr="00035598" w:rsidTr="007D6DE2">
        <w:trPr>
          <w:trHeight w:val="397"/>
        </w:trPr>
        <w:tc>
          <w:tcPr>
            <w:tcW w:w="269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b.</w:t>
            </w:r>
          </w:p>
        </w:tc>
        <w:tc>
          <w:tcPr>
            <w:tcW w:w="3079" w:type="pct"/>
          </w:tcPr>
          <w:p w:rsidR="00B52431" w:rsidRPr="00035598" w:rsidRDefault="00B52431" w:rsidP="00822556">
            <w:pPr>
              <w:jc w:val="both"/>
              <w:rPr>
                <w:bCs/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How can you save rain water</w:t>
            </w:r>
            <w:r w:rsidR="00822556">
              <w:rPr>
                <w:sz w:val="24"/>
                <w:szCs w:val="24"/>
              </w:rPr>
              <w:t>? Explain with diagram.</w:t>
            </w:r>
          </w:p>
        </w:tc>
        <w:tc>
          <w:tcPr>
            <w:tcW w:w="555" w:type="pct"/>
            <w:gridSpan w:val="2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CO6</w:t>
            </w:r>
          </w:p>
        </w:tc>
        <w:tc>
          <w:tcPr>
            <w:tcW w:w="487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R</w:t>
            </w:r>
          </w:p>
        </w:tc>
        <w:tc>
          <w:tcPr>
            <w:tcW w:w="383" w:type="pct"/>
          </w:tcPr>
          <w:p w:rsidR="00B52431" w:rsidRPr="00035598" w:rsidRDefault="00B52431" w:rsidP="00B52431">
            <w:pPr>
              <w:jc w:val="center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6</w:t>
            </w:r>
          </w:p>
        </w:tc>
      </w:tr>
    </w:tbl>
    <w:p w:rsidR="00544C89" w:rsidRDefault="00544C89" w:rsidP="002E336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782"/>
      </w:tblGrid>
      <w:tr w:rsidR="00544C89" w:rsidRPr="00035598" w:rsidTr="00970638">
        <w:tc>
          <w:tcPr>
            <w:tcW w:w="675" w:type="dxa"/>
          </w:tcPr>
          <w:p w:rsidR="00544C89" w:rsidRPr="00035598" w:rsidRDefault="00544C89" w:rsidP="00970638">
            <w:pPr>
              <w:rPr>
                <w:sz w:val="24"/>
                <w:szCs w:val="24"/>
              </w:rPr>
            </w:pPr>
          </w:p>
        </w:tc>
        <w:tc>
          <w:tcPr>
            <w:tcW w:w="9782" w:type="dxa"/>
          </w:tcPr>
          <w:p w:rsidR="00544C89" w:rsidRPr="00035598" w:rsidRDefault="00544C89" w:rsidP="00970638">
            <w:pPr>
              <w:jc w:val="center"/>
              <w:rPr>
                <w:b/>
                <w:sz w:val="24"/>
                <w:szCs w:val="24"/>
              </w:rPr>
            </w:pPr>
            <w:r w:rsidRPr="00035598">
              <w:rPr>
                <w:b/>
                <w:sz w:val="24"/>
                <w:szCs w:val="24"/>
              </w:rPr>
              <w:t>COURSE OUTCOMES</w:t>
            </w:r>
          </w:p>
        </w:tc>
      </w:tr>
      <w:tr w:rsidR="00B52431" w:rsidRPr="00035598" w:rsidTr="00970638">
        <w:tc>
          <w:tcPr>
            <w:tcW w:w="675" w:type="dxa"/>
          </w:tcPr>
          <w:p w:rsidR="00B52431" w:rsidRPr="00035598" w:rsidRDefault="00B52431" w:rsidP="00B52431">
            <w:pPr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CO1</w:t>
            </w:r>
          </w:p>
        </w:tc>
        <w:tc>
          <w:tcPr>
            <w:tcW w:w="9782" w:type="dxa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Understand the natural environment and its relationships with human activities.</w:t>
            </w:r>
          </w:p>
        </w:tc>
      </w:tr>
      <w:tr w:rsidR="00B52431" w:rsidRPr="00035598" w:rsidTr="00970638">
        <w:tc>
          <w:tcPr>
            <w:tcW w:w="675" w:type="dxa"/>
          </w:tcPr>
          <w:p w:rsidR="00B52431" w:rsidRPr="00035598" w:rsidRDefault="00B52431" w:rsidP="00B52431">
            <w:pPr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CO2</w:t>
            </w:r>
          </w:p>
        </w:tc>
        <w:tc>
          <w:tcPr>
            <w:tcW w:w="9782" w:type="dxa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Acquire practical skills for solving pollution related problems</w:t>
            </w:r>
            <w:r w:rsidR="00035598">
              <w:rPr>
                <w:sz w:val="24"/>
                <w:szCs w:val="24"/>
              </w:rPr>
              <w:t>.</w:t>
            </w:r>
          </w:p>
        </w:tc>
      </w:tr>
      <w:tr w:rsidR="00B52431" w:rsidRPr="00035598" w:rsidTr="00970638">
        <w:tc>
          <w:tcPr>
            <w:tcW w:w="675" w:type="dxa"/>
          </w:tcPr>
          <w:p w:rsidR="00B52431" w:rsidRPr="00035598" w:rsidRDefault="00B52431" w:rsidP="00B52431">
            <w:pPr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CO3</w:t>
            </w:r>
          </w:p>
        </w:tc>
        <w:tc>
          <w:tcPr>
            <w:tcW w:w="9782" w:type="dxa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Design and evaluate strategies and apply green technologies</w:t>
            </w:r>
            <w:r w:rsidR="00035598">
              <w:rPr>
                <w:sz w:val="24"/>
                <w:szCs w:val="24"/>
              </w:rPr>
              <w:t>.</w:t>
            </w:r>
          </w:p>
        </w:tc>
      </w:tr>
      <w:tr w:rsidR="00B52431" w:rsidRPr="00035598" w:rsidTr="00970638">
        <w:tc>
          <w:tcPr>
            <w:tcW w:w="675" w:type="dxa"/>
          </w:tcPr>
          <w:p w:rsidR="00B52431" w:rsidRPr="00035598" w:rsidRDefault="00B52431" w:rsidP="00B52431">
            <w:pPr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CO4</w:t>
            </w:r>
          </w:p>
        </w:tc>
        <w:tc>
          <w:tcPr>
            <w:tcW w:w="9782" w:type="dxa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Identify the methods for sustainable development and for the remediation or restoration of degraded environments</w:t>
            </w:r>
            <w:r w:rsidR="00035598">
              <w:rPr>
                <w:sz w:val="24"/>
                <w:szCs w:val="24"/>
              </w:rPr>
              <w:t>.</w:t>
            </w:r>
          </w:p>
        </w:tc>
      </w:tr>
      <w:tr w:rsidR="00B52431" w:rsidRPr="00035598" w:rsidTr="00970638">
        <w:tc>
          <w:tcPr>
            <w:tcW w:w="675" w:type="dxa"/>
          </w:tcPr>
          <w:p w:rsidR="00B52431" w:rsidRPr="00035598" w:rsidRDefault="00B52431" w:rsidP="00B52431">
            <w:pPr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CO5</w:t>
            </w:r>
          </w:p>
        </w:tc>
        <w:tc>
          <w:tcPr>
            <w:tcW w:w="9782" w:type="dxa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Integrate facts, concepts, and methods from multiple disciplines and apply to environmental and social problems</w:t>
            </w:r>
            <w:r w:rsidR="00035598">
              <w:rPr>
                <w:sz w:val="24"/>
                <w:szCs w:val="24"/>
              </w:rPr>
              <w:t>.</w:t>
            </w:r>
          </w:p>
        </w:tc>
      </w:tr>
      <w:tr w:rsidR="00B52431" w:rsidRPr="00035598" w:rsidTr="00970638">
        <w:tc>
          <w:tcPr>
            <w:tcW w:w="675" w:type="dxa"/>
          </w:tcPr>
          <w:p w:rsidR="00B52431" w:rsidRPr="00035598" w:rsidRDefault="00B52431" w:rsidP="00B52431">
            <w:pPr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CO6</w:t>
            </w:r>
          </w:p>
        </w:tc>
        <w:tc>
          <w:tcPr>
            <w:tcW w:w="9782" w:type="dxa"/>
          </w:tcPr>
          <w:p w:rsidR="00B52431" w:rsidRPr="00035598" w:rsidRDefault="00B52431" w:rsidP="00035598">
            <w:pPr>
              <w:jc w:val="both"/>
              <w:rPr>
                <w:sz w:val="24"/>
                <w:szCs w:val="24"/>
              </w:rPr>
            </w:pPr>
            <w:r w:rsidRPr="00035598">
              <w:rPr>
                <w:sz w:val="24"/>
                <w:szCs w:val="24"/>
              </w:rPr>
              <w:t>Analyze the connectivity between the manmade activities-Pollution-environmental issues-social problems-ecofriendly solutions</w:t>
            </w:r>
            <w:r w:rsidR="00035598">
              <w:rPr>
                <w:sz w:val="24"/>
                <w:szCs w:val="24"/>
              </w:rPr>
              <w:t>.</w:t>
            </w:r>
          </w:p>
        </w:tc>
      </w:tr>
    </w:tbl>
    <w:p w:rsidR="00035598" w:rsidRPr="00BA50B9" w:rsidRDefault="00035598" w:rsidP="00544C89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2"/>
        <w:gridCol w:w="1361"/>
        <w:gridCol w:w="1557"/>
        <w:gridCol w:w="1386"/>
        <w:gridCol w:w="1457"/>
        <w:gridCol w:w="1353"/>
        <w:gridCol w:w="1285"/>
        <w:gridCol w:w="1126"/>
      </w:tblGrid>
      <w:tr w:rsidR="00544C89" w:rsidRPr="00035598" w:rsidTr="00B52431">
        <w:tc>
          <w:tcPr>
            <w:tcW w:w="10457" w:type="dxa"/>
            <w:gridSpan w:val="8"/>
          </w:tcPr>
          <w:p w:rsidR="00544C89" w:rsidRPr="00035598" w:rsidRDefault="00544C89" w:rsidP="00970638">
            <w:pPr>
              <w:jc w:val="center"/>
              <w:rPr>
                <w:b/>
              </w:rPr>
            </w:pPr>
            <w:r w:rsidRPr="00035598">
              <w:rPr>
                <w:b/>
              </w:rPr>
              <w:t xml:space="preserve">Assessment Pattern as per Bloom’s </w:t>
            </w:r>
            <w:r w:rsidR="00662A39" w:rsidRPr="00035598">
              <w:rPr>
                <w:b/>
              </w:rPr>
              <w:t>Level</w:t>
            </w:r>
          </w:p>
        </w:tc>
      </w:tr>
      <w:tr w:rsidR="00544C89" w:rsidRPr="00035598" w:rsidTr="00B52431">
        <w:tc>
          <w:tcPr>
            <w:tcW w:w="932" w:type="dxa"/>
          </w:tcPr>
          <w:p w:rsidR="00544C89" w:rsidRPr="00035598" w:rsidRDefault="00544C89" w:rsidP="00970638">
            <w:r w:rsidRPr="00035598">
              <w:t>CO / P</w:t>
            </w:r>
          </w:p>
        </w:tc>
        <w:tc>
          <w:tcPr>
            <w:tcW w:w="1361" w:type="dxa"/>
          </w:tcPr>
          <w:p w:rsidR="00544C89" w:rsidRPr="00035598" w:rsidRDefault="00544C89" w:rsidP="00970638">
            <w:pPr>
              <w:jc w:val="center"/>
              <w:rPr>
                <w:b/>
              </w:rPr>
            </w:pPr>
            <w:r w:rsidRPr="00035598">
              <w:rPr>
                <w:b/>
              </w:rPr>
              <w:t>Remember</w:t>
            </w:r>
          </w:p>
        </w:tc>
        <w:tc>
          <w:tcPr>
            <w:tcW w:w="1557" w:type="dxa"/>
          </w:tcPr>
          <w:p w:rsidR="00544C89" w:rsidRPr="00035598" w:rsidRDefault="00544C89" w:rsidP="00970638">
            <w:pPr>
              <w:jc w:val="center"/>
              <w:rPr>
                <w:b/>
              </w:rPr>
            </w:pPr>
            <w:r w:rsidRPr="00035598">
              <w:rPr>
                <w:b/>
              </w:rPr>
              <w:t>Understand</w:t>
            </w:r>
          </w:p>
        </w:tc>
        <w:tc>
          <w:tcPr>
            <w:tcW w:w="1386" w:type="dxa"/>
          </w:tcPr>
          <w:p w:rsidR="00544C89" w:rsidRPr="00035598" w:rsidRDefault="00544C89" w:rsidP="00970638">
            <w:pPr>
              <w:jc w:val="center"/>
              <w:rPr>
                <w:b/>
              </w:rPr>
            </w:pPr>
            <w:r w:rsidRPr="00035598">
              <w:rPr>
                <w:b/>
              </w:rPr>
              <w:t>Apply</w:t>
            </w:r>
          </w:p>
        </w:tc>
        <w:tc>
          <w:tcPr>
            <w:tcW w:w="1457" w:type="dxa"/>
          </w:tcPr>
          <w:p w:rsidR="00544C89" w:rsidRPr="00035598" w:rsidRDefault="00544C89" w:rsidP="00970638">
            <w:pPr>
              <w:jc w:val="center"/>
              <w:rPr>
                <w:b/>
              </w:rPr>
            </w:pPr>
            <w:r w:rsidRPr="00035598">
              <w:rPr>
                <w:b/>
              </w:rPr>
              <w:t>Analyze</w:t>
            </w:r>
          </w:p>
        </w:tc>
        <w:tc>
          <w:tcPr>
            <w:tcW w:w="1353" w:type="dxa"/>
          </w:tcPr>
          <w:p w:rsidR="00544C89" w:rsidRPr="00035598" w:rsidRDefault="00544C89" w:rsidP="00970638">
            <w:pPr>
              <w:jc w:val="center"/>
              <w:rPr>
                <w:b/>
              </w:rPr>
            </w:pPr>
            <w:r w:rsidRPr="00035598">
              <w:rPr>
                <w:b/>
              </w:rPr>
              <w:t>Evaluate</w:t>
            </w:r>
          </w:p>
        </w:tc>
        <w:tc>
          <w:tcPr>
            <w:tcW w:w="1285" w:type="dxa"/>
          </w:tcPr>
          <w:p w:rsidR="00544C89" w:rsidRPr="00035598" w:rsidRDefault="00544C89" w:rsidP="00970638">
            <w:pPr>
              <w:jc w:val="center"/>
              <w:rPr>
                <w:b/>
              </w:rPr>
            </w:pPr>
            <w:r w:rsidRPr="00035598">
              <w:rPr>
                <w:b/>
              </w:rPr>
              <w:t>Create</w:t>
            </w:r>
          </w:p>
        </w:tc>
        <w:tc>
          <w:tcPr>
            <w:tcW w:w="1126" w:type="dxa"/>
          </w:tcPr>
          <w:p w:rsidR="00544C89" w:rsidRPr="00035598" w:rsidRDefault="00544C89" w:rsidP="00970638">
            <w:pPr>
              <w:jc w:val="center"/>
              <w:rPr>
                <w:b/>
              </w:rPr>
            </w:pPr>
            <w:r w:rsidRPr="00035598">
              <w:rPr>
                <w:b/>
              </w:rPr>
              <w:t>Total</w:t>
            </w:r>
          </w:p>
        </w:tc>
      </w:tr>
      <w:tr w:rsidR="00B52431" w:rsidRPr="00035598" w:rsidTr="00B52431">
        <w:tc>
          <w:tcPr>
            <w:tcW w:w="932" w:type="dxa"/>
          </w:tcPr>
          <w:p w:rsidR="00B52431" w:rsidRPr="00035598" w:rsidRDefault="00B52431" w:rsidP="00B52431">
            <w:r w:rsidRPr="00035598">
              <w:t>CO1</w:t>
            </w:r>
          </w:p>
        </w:tc>
        <w:tc>
          <w:tcPr>
            <w:tcW w:w="1361" w:type="dxa"/>
          </w:tcPr>
          <w:p w:rsidR="00B52431" w:rsidRPr="00035598" w:rsidRDefault="00B52431" w:rsidP="00B52431">
            <w:pPr>
              <w:jc w:val="center"/>
            </w:pPr>
            <w:r w:rsidRPr="00035598">
              <w:t>10</w:t>
            </w:r>
          </w:p>
        </w:tc>
        <w:tc>
          <w:tcPr>
            <w:tcW w:w="1557" w:type="dxa"/>
          </w:tcPr>
          <w:p w:rsidR="00B52431" w:rsidRPr="00035598" w:rsidRDefault="001A2737" w:rsidP="00B52431">
            <w:pPr>
              <w:jc w:val="center"/>
            </w:pPr>
            <w:r w:rsidRPr="00035598">
              <w:t>10</w:t>
            </w:r>
          </w:p>
        </w:tc>
        <w:tc>
          <w:tcPr>
            <w:tcW w:w="1386" w:type="dxa"/>
          </w:tcPr>
          <w:p w:rsidR="00B52431" w:rsidRPr="00035598" w:rsidRDefault="001A2737" w:rsidP="00B52431">
            <w:pPr>
              <w:jc w:val="center"/>
            </w:pPr>
            <w:r w:rsidRPr="00035598">
              <w:t>12</w:t>
            </w:r>
          </w:p>
        </w:tc>
        <w:tc>
          <w:tcPr>
            <w:tcW w:w="1457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353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285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126" w:type="dxa"/>
          </w:tcPr>
          <w:p w:rsidR="00B52431" w:rsidRPr="00035598" w:rsidRDefault="00B52431" w:rsidP="001A2737">
            <w:pPr>
              <w:jc w:val="center"/>
            </w:pPr>
            <w:r w:rsidRPr="00035598">
              <w:t>3</w:t>
            </w:r>
            <w:r w:rsidR="001A2737" w:rsidRPr="00035598">
              <w:t>2</w:t>
            </w:r>
          </w:p>
        </w:tc>
      </w:tr>
      <w:tr w:rsidR="00B52431" w:rsidRPr="00035598" w:rsidTr="00B52431">
        <w:tc>
          <w:tcPr>
            <w:tcW w:w="932" w:type="dxa"/>
          </w:tcPr>
          <w:p w:rsidR="00B52431" w:rsidRPr="00035598" w:rsidRDefault="00B52431" w:rsidP="00B52431">
            <w:r w:rsidRPr="00035598">
              <w:t>CO2</w:t>
            </w:r>
          </w:p>
        </w:tc>
        <w:tc>
          <w:tcPr>
            <w:tcW w:w="1361" w:type="dxa"/>
          </w:tcPr>
          <w:p w:rsidR="00B52431" w:rsidRPr="00035598" w:rsidRDefault="00733D45" w:rsidP="00B52431">
            <w:pPr>
              <w:jc w:val="center"/>
            </w:pPr>
            <w:r w:rsidRPr="00035598">
              <w:t>6</w:t>
            </w:r>
          </w:p>
        </w:tc>
        <w:tc>
          <w:tcPr>
            <w:tcW w:w="1557" w:type="dxa"/>
          </w:tcPr>
          <w:p w:rsidR="00B52431" w:rsidRPr="00035598" w:rsidRDefault="00733D45" w:rsidP="00B52431">
            <w:pPr>
              <w:jc w:val="center"/>
            </w:pPr>
            <w:r w:rsidRPr="00035598">
              <w:t>10</w:t>
            </w:r>
          </w:p>
        </w:tc>
        <w:tc>
          <w:tcPr>
            <w:tcW w:w="1386" w:type="dxa"/>
          </w:tcPr>
          <w:p w:rsidR="00B52431" w:rsidRPr="00035598" w:rsidRDefault="00B52431" w:rsidP="00B52431">
            <w:pPr>
              <w:jc w:val="center"/>
            </w:pPr>
            <w:r w:rsidRPr="00035598">
              <w:t>6</w:t>
            </w:r>
          </w:p>
        </w:tc>
        <w:tc>
          <w:tcPr>
            <w:tcW w:w="1457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353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285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126" w:type="dxa"/>
          </w:tcPr>
          <w:p w:rsidR="00B52431" w:rsidRPr="00035598" w:rsidRDefault="00B52431" w:rsidP="00733D45">
            <w:pPr>
              <w:jc w:val="center"/>
            </w:pPr>
            <w:r w:rsidRPr="00035598">
              <w:t>2</w:t>
            </w:r>
            <w:r w:rsidR="00733D45" w:rsidRPr="00035598">
              <w:t>2</w:t>
            </w:r>
          </w:p>
        </w:tc>
      </w:tr>
      <w:tr w:rsidR="00B52431" w:rsidRPr="00035598" w:rsidTr="00B52431">
        <w:tc>
          <w:tcPr>
            <w:tcW w:w="932" w:type="dxa"/>
          </w:tcPr>
          <w:p w:rsidR="00B52431" w:rsidRPr="00035598" w:rsidRDefault="00B52431" w:rsidP="00B52431">
            <w:r w:rsidRPr="00035598">
              <w:t>CO3</w:t>
            </w:r>
          </w:p>
        </w:tc>
        <w:tc>
          <w:tcPr>
            <w:tcW w:w="1361" w:type="dxa"/>
          </w:tcPr>
          <w:p w:rsidR="00B52431" w:rsidRPr="00035598" w:rsidRDefault="00733D45" w:rsidP="00B52431">
            <w:pPr>
              <w:jc w:val="center"/>
            </w:pPr>
            <w:r w:rsidRPr="00035598">
              <w:t>6</w:t>
            </w:r>
          </w:p>
        </w:tc>
        <w:tc>
          <w:tcPr>
            <w:tcW w:w="1557" w:type="dxa"/>
          </w:tcPr>
          <w:p w:rsidR="00B52431" w:rsidRPr="00035598" w:rsidRDefault="00B52431" w:rsidP="00B52431">
            <w:pPr>
              <w:jc w:val="center"/>
            </w:pPr>
            <w:r w:rsidRPr="00035598">
              <w:t>6</w:t>
            </w:r>
          </w:p>
        </w:tc>
        <w:tc>
          <w:tcPr>
            <w:tcW w:w="1386" w:type="dxa"/>
          </w:tcPr>
          <w:p w:rsidR="00B52431" w:rsidRPr="00035598" w:rsidRDefault="00733D45" w:rsidP="00B52431">
            <w:pPr>
              <w:jc w:val="center"/>
            </w:pPr>
            <w:r w:rsidRPr="00035598">
              <w:t>2</w:t>
            </w:r>
          </w:p>
        </w:tc>
        <w:tc>
          <w:tcPr>
            <w:tcW w:w="1457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353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285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126" w:type="dxa"/>
          </w:tcPr>
          <w:p w:rsidR="00B52431" w:rsidRPr="00035598" w:rsidRDefault="00733D45" w:rsidP="00B52431">
            <w:pPr>
              <w:jc w:val="center"/>
            </w:pPr>
            <w:r w:rsidRPr="00035598">
              <w:t>14</w:t>
            </w:r>
          </w:p>
        </w:tc>
      </w:tr>
      <w:tr w:rsidR="00B52431" w:rsidRPr="00035598" w:rsidTr="00B52431">
        <w:tc>
          <w:tcPr>
            <w:tcW w:w="932" w:type="dxa"/>
          </w:tcPr>
          <w:p w:rsidR="00B52431" w:rsidRPr="00035598" w:rsidRDefault="00B52431" w:rsidP="00B52431">
            <w:r w:rsidRPr="00035598">
              <w:t>CO4</w:t>
            </w:r>
          </w:p>
        </w:tc>
        <w:tc>
          <w:tcPr>
            <w:tcW w:w="1361" w:type="dxa"/>
          </w:tcPr>
          <w:p w:rsidR="00B52431" w:rsidRPr="00035598" w:rsidRDefault="001A2737" w:rsidP="00B52431">
            <w:pPr>
              <w:jc w:val="center"/>
            </w:pPr>
            <w:r w:rsidRPr="00035598">
              <w:t>8</w:t>
            </w:r>
          </w:p>
        </w:tc>
        <w:tc>
          <w:tcPr>
            <w:tcW w:w="1557" w:type="dxa"/>
          </w:tcPr>
          <w:p w:rsidR="00B52431" w:rsidRPr="00035598" w:rsidRDefault="001A2737" w:rsidP="00B52431">
            <w:pPr>
              <w:jc w:val="center"/>
            </w:pPr>
            <w:r w:rsidRPr="00035598">
              <w:t>6</w:t>
            </w:r>
          </w:p>
        </w:tc>
        <w:tc>
          <w:tcPr>
            <w:tcW w:w="1386" w:type="dxa"/>
          </w:tcPr>
          <w:p w:rsidR="00B52431" w:rsidRPr="00035598" w:rsidRDefault="001A2737" w:rsidP="00B52431">
            <w:pPr>
              <w:jc w:val="center"/>
            </w:pPr>
            <w:r w:rsidRPr="00035598">
              <w:t>6</w:t>
            </w:r>
          </w:p>
        </w:tc>
        <w:tc>
          <w:tcPr>
            <w:tcW w:w="1457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353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285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126" w:type="dxa"/>
          </w:tcPr>
          <w:p w:rsidR="00B52431" w:rsidRPr="00035598" w:rsidRDefault="001A2737" w:rsidP="00B52431">
            <w:pPr>
              <w:jc w:val="center"/>
            </w:pPr>
            <w:r w:rsidRPr="00035598">
              <w:t>20</w:t>
            </w:r>
          </w:p>
        </w:tc>
      </w:tr>
      <w:tr w:rsidR="00B52431" w:rsidRPr="00035598" w:rsidTr="00B52431">
        <w:tc>
          <w:tcPr>
            <w:tcW w:w="932" w:type="dxa"/>
          </w:tcPr>
          <w:p w:rsidR="00B52431" w:rsidRPr="00035598" w:rsidRDefault="00B52431" w:rsidP="00B52431">
            <w:r w:rsidRPr="00035598">
              <w:t>CO5</w:t>
            </w:r>
          </w:p>
        </w:tc>
        <w:tc>
          <w:tcPr>
            <w:tcW w:w="1361" w:type="dxa"/>
          </w:tcPr>
          <w:p w:rsidR="00B52431" w:rsidRPr="00035598" w:rsidRDefault="00B52431" w:rsidP="00B52431">
            <w:pPr>
              <w:jc w:val="center"/>
            </w:pPr>
            <w:r w:rsidRPr="00035598">
              <w:t>12</w:t>
            </w:r>
          </w:p>
        </w:tc>
        <w:tc>
          <w:tcPr>
            <w:tcW w:w="1557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386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457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353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285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126" w:type="dxa"/>
          </w:tcPr>
          <w:p w:rsidR="00B52431" w:rsidRPr="00035598" w:rsidRDefault="00B52431" w:rsidP="00B52431">
            <w:pPr>
              <w:jc w:val="center"/>
            </w:pPr>
            <w:r w:rsidRPr="00035598">
              <w:t>12</w:t>
            </w:r>
          </w:p>
        </w:tc>
      </w:tr>
      <w:tr w:rsidR="00B52431" w:rsidRPr="00035598" w:rsidTr="00B52431">
        <w:tc>
          <w:tcPr>
            <w:tcW w:w="932" w:type="dxa"/>
          </w:tcPr>
          <w:p w:rsidR="00B52431" w:rsidRPr="00035598" w:rsidRDefault="00B52431" w:rsidP="00B52431">
            <w:r w:rsidRPr="00035598">
              <w:t>CO6</w:t>
            </w:r>
          </w:p>
        </w:tc>
        <w:tc>
          <w:tcPr>
            <w:tcW w:w="1361" w:type="dxa"/>
          </w:tcPr>
          <w:p w:rsidR="00B52431" w:rsidRPr="00035598" w:rsidRDefault="00B52431" w:rsidP="00B52431">
            <w:pPr>
              <w:jc w:val="center"/>
            </w:pPr>
            <w:r w:rsidRPr="00035598">
              <w:t>12</w:t>
            </w:r>
          </w:p>
        </w:tc>
        <w:tc>
          <w:tcPr>
            <w:tcW w:w="1557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386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457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353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285" w:type="dxa"/>
          </w:tcPr>
          <w:p w:rsidR="00B52431" w:rsidRPr="00035598" w:rsidRDefault="00B52431" w:rsidP="00B52431">
            <w:pPr>
              <w:jc w:val="center"/>
            </w:pPr>
          </w:p>
        </w:tc>
        <w:tc>
          <w:tcPr>
            <w:tcW w:w="1126" w:type="dxa"/>
          </w:tcPr>
          <w:p w:rsidR="00B52431" w:rsidRPr="00035598" w:rsidRDefault="00B52431" w:rsidP="00B52431">
            <w:pPr>
              <w:jc w:val="center"/>
            </w:pPr>
            <w:r w:rsidRPr="00035598">
              <w:t>12</w:t>
            </w:r>
          </w:p>
        </w:tc>
      </w:tr>
      <w:tr w:rsidR="00B52431" w:rsidRPr="00035598" w:rsidTr="00B52431">
        <w:tc>
          <w:tcPr>
            <w:tcW w:w="9331" w:type="dxa"/>
            <w:gridSpan w:val="7"/>
          </w:tcPr>
          <w:p w:rsidR="00B52431" w:rsidRPr="00035598" w:rsidRDefault="00B52431" w:rsidP="00B52431"/>
        </w:tc>
        <w:tc>
          <w:tcPr>
            <w:tcW w:w="1126" w:type="dxa"/>
          </w:tcPr>
          <w:p w:rsidR="00B52431" w:rsidRPr="00035598" w:rsidRDefault="00B52431" w:rsidP="00B52431">
            <w:pPr>
              <w:jc w:val="center"/>
              <w:rPr>
                <w:b/>
              </w:rPr>
            </w:pPr>
            <w:r w:rsidRPr="00035598">
              <w:rPr>
                <w:b/>
              </w:rPr>
              <w:t>124</w:t>
            </w:r>
          </w:p>
        </w:tc>
      </w:tr>
    </w:tbl>
    <w:p w:rsidR="00544C89" w:rsidRDefault="00544C89" w:rsidP="002E336A"/>
    <w:p w:rsidR="00B76378" w:rsidRDefault="00B76378" w:rsidP="00B76378">
      <w:pPr>
        <w:jc w:val="right"/>
        <w:rPr>
          <w:bCs/>
        </w:rPr>
      </w:pPr>
    </w:p>
    <w:p w:rsidR="00B76378" w:rsidRDefault="00B76378" w:rsidP="00B76378">
      <w:pPr>
        <w:jc w:val="center"/>
        <w:rPr>
          <w:bCs/>
        </w:rPr>
      </w:pPr>
      <w:r w:rsidRPr="00BD456A">
        <w:rPr>
          <w:bCs/>
          <w:noProof/>
        </w:rPr>
        <w:drawing>
          <wp:inline distT="0" distB="0" distL="0" distR="0">
            <wp:extent cx="5845175" cy="1201420"/>
            <wp:effectExtent l="19050" t="0" r="3175" b="0"/>
            <wp:docPr id="2" name="Picture 1" descr="header_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ader_new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5175" cy="120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106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10"/>
        <w:gridCol w:w="5700"/>
        <w:gridCol w:w="1792"/>
        <w:gridCol w:w="870"/>
        <w:gridCol w:w="811"/>
      </w:tblGrid>
      <w:tr w:rsidR="00B76378" w:rsidRPr="000F646A" w:rsidTr="00B76378">
        <w:tc>
          <w:tcPr>
            <w:tcW w:w="1510" w:type="dxa"/>
          </w:tcPr>
          <w:p w:rsidR="00B76378" w:rsidRPr="000F646A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0F646A">
              <w:rPr>
                <w:b/>
                <w:szCs w:val="24"/>
              </w:rPr>
              <w:t>Code           :</w:t>
            </w:r>
          </w:p>
        </w:tc>
        <w:tc>
          <w:tcPr>
            <w:tcW w:w="5700" w:type="dxa"/>
          </w:tcPr>
          <w:p w:rsidR="00B76378" w:rsidRPr="000F646A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0F646A">
              <w:rPr>
                <w:b/>
                <w:szCs w:val="24"/>
              </w:rPr>
              <w:t>09CH365</w:t>
            </w:r>
          </w:p>
        </w:tc>
        <w:tc>
          <w:tcPr>
            <w:tcW w:w="1792" w:type="dxa"/>
          </w:tcPr>
          <w:p w:rsidR="00B76378" w:rsidRPr="000F646A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0F646A">
              <w:rPr>
                <w:b/>
                <w:bCs/>
                <w:szCs w:val="24"/>
              </w:rPr>
              <w:t>Duration      :</w:t>
            </w:r>
          </w:p>
        </w:tc>
        <w:tc>
          <w:tcPr>
            <w:tcW w:w="870" w:type="dxa"/>
          </w:tcPr>
          <w:p w:rsidR="00B76378" w:rsidRPr="000F646A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0F646A">
              <w:rPr>
                <w:b/>
                <w:szCs w:val="24"/>
              </w:rPr>
              <w:t>3hrs</w:t>
            </w:r>
          </w:p>
        </w:tc>
        <w:tc>
          <w:tcPr>
            <w:tcW w:w="811" w:type="dxa"/>
          </w:tcPr>
          <w:p w:rsidR="00B76378" w:rsidRPr="000F646A" w:rsidRDefault="00B76378" w:rsidP="00B76378">
            <w:pPr>
              <w:pStyle w:val="Title"/>
              <w:jc w:val="left"/>
              <w:rPr>
                <w:b/>
                <w:szCs w:val="24"/>
              </w:rPr>
            </w:pPr>
          </w:p>
        </w:tc>
      </w:tr>
      <w:tr w:rsidR="00B76378" w:rsidRPr="000F646A" w:rsidTr="00B76378">
        <w:tc>
          <w:tcPr>
            <w:tcW w:w="1510" w:type="dxa"/>
          </w:tcPr>
          <w:p w:rsidR="00B76378" w:rsidRPr="000F646A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0F646A">
              <w:rPr>
                <w:b/>
                <w:szCs w:val="24"/>
              </w:rPr>
              <w:t>Sub. Name :</w:t>
            </w:r>
          </w:p>
        </w:tc>
        <w:tc>
          <w:tcPr>
            <w:tcW w:w="5700" w:type="dxa"/>
          </w:tcPr>
          <w:p w:rsidR="00B76378" w:rsidRPr="000F646A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0F646A">
              <w:rPr>
                <w:b/>
                <w:szCs w:val="24"/>
              </w:rPr>
              <w:t>RESEARCH METHODOLOGY IN CHEMISTRY</w:t>
            </w:r>
          </w:p>
        </w:tc>
        <w:tc>
          <w:tcPr>
            <w:tcW w:w="1792" w:type="dxa"/>
          </w:tcPr>
          <w:p w:rsidR="00B76378" w:rsidRPr="000F646A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0F646A">
              <w:rPr>
                <w:b/>
                <w:bCs/>
                <w:szCs w:val="24"/>
              </w:rPr>
              <w:t>Max. Marks :</w:t>
            </w:r>
          </w:p>
        </w:tc>
        <w:tc>
          <w:tcPr>
            <w:tcW w:w="870" w:type="dxa"/>
          </w:tcPr>
          <w:p w:rsidR="00B76378" w:rsidRPr="000F646A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0F646A">
              <w:rPr>
                <w:b/>
                <w:szCs w:val="24"/>
              </w:rPr>
              <w:t>100</w:t>
            </w:r>
          </w:p>
        </w:tc>
        <w:tc>
          <w:tcPr>
            <w:tcW w:w="811" w:type="dxa"/>
          </w:tcPr>
          <w:p w:rsidR="00B76378" w:rsidRPr="000F646A" w:rsidRDefault="00B76378" w:rsidP="00B76378">
            <w:pPr>
              <w:pStyle w:val="Title"/>
              <w:jc w:val="left"/>
              <w:rPr>
                <w:b/>
                <w:szCs w:val="24"/>
              </w:rPr>
            </w:pPr>
          </w:p>
        </w:tc>
      </w:tr>
    </w:tbl>
    <w:p w:rsidR="00B76378" w:rsidRPr="000F646A" w:rsidRDefault="00B76378" w:rsidP="00B76378">
      <w:pPr>
        <w:rPr>
          <w:b/>
          <w:u w:val="single"/>
        </w:rPr>
      </w:pPr>
    </w:p>
    <w:tbl>
      <w:tblPr>
        <w:tblW w:w="10620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0"/>
        <w:gridCol w:w="720"/>
        <w:gridCol w:w="7830"/>
        <w:gridCol w:w="1350"/>
      </w:tblGrid>
      <w:tr w:rsidR="00B76378" w:rsidRPr="000F646A" w:rsidTr="00B76378">
        <w:trPr>
          <w:trHeight w:val="132"/>
        </w:trPr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  <w:rPr>
                <w:b/>
              </w:rPr>
            </w:pPr>
            <w:r w:rsidRPr="000F646A">
              <w:rPr>
                <w:b/>
              </w:rPr>
              <w:t>Q. No.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  <w:rPr>
                <w:b/>
              </w:rPr>
            </w:pPr>
            <w:r w:rsidRPr="000F646A">
              <w:rPr>
                <w:b/>
              </w:rPr>
              <w:t>Sub Div.</w:t>
            </w:r>
          </w:p>
        </w:tc>
        <w:tc>
          <w:tcPr>
            <w:tcW w:w="783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  <w:rPr>
                <w:b/>
              </w:rPr>
            </w:pPr>
            <w:r w:rsidRPr="000F646A">
              <w:rPr>
                <w:b/>
              </w:rPr>
              <w:t>Questions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  <w:rPr>
                <w:b/>
              </w:rPr>
            </w:pPr>
            <w:r w:rsidRPr="000F646A">
              <w:rPr>
                <w:b/>
              </w:rPr>
              <w:t>Marks</w:t>
            </w: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830" w:type="dxa"/>
            <w:shd w:val="clear" w:color="auto" w:fill="auto"/>
          </w:tcPr>
          <w:p w:rsidR="00B76378" w:rsidRPr="00494A76" w:rsidRDefault="00B76378" w:rsidP="00B76378">
            <w:pPr>
              <w:jc w:val="center"/>
              <w:rPr>
                <w:b/>
                <w:u w:val="single"/>
              </w:rPr>
            </w:pPr>
            <w:r w:rsidRPr="00494A76">
              <w:rPr>
                <w:b/>
                <w:u w:val="single"/>
              </w:rPr>
              <w:t>PART – A(4 X 20= 80 MARKS)</w:t>
            </w:r>
          </w:p>
          <w:p w:rsidR="00B76378" w:rsidRPr="000F646A" w:rsidRDefault="00B76378" w:rsidP="00B76378">
            <w:pPr>
              <w:jc w:val="center"/>
            </w:pPr>
            <w:r w:rsidRPr="00494A76">
              <w:rPr>
                <w:b/>
              </w:rPr>
              <w:t>(Answer all the Questions)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vMerge w:val="restart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1.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a.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Briefly narrate about Scientific Investigation.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5</w:t>
            </w:r>
          </w:p>
        </w:tc>
      </w:tr>
      <w:tr w:rsidR="00B76378" w:rsidRPr="000F646A" w:rsidTr="00B76378">
        <w:trPr>
          <w:trHeight w:val="42"/>
        </w:trPr>
        <w:tc>
          <w:tcPr>
            <w:tcW w:w="720" w:type="dxa"/>
            <w:vMerge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b.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What do you mean by Research and Research Process in Chemistry?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5</w:t>
            </w:r>
          </w:p>
        </w:tc>
      </w:tr>
      <w:tr w:rsidR="00B76378" w:rsidRPr="000F646A" w:rsidTr="00B76378">
        <w:trPr>
          <w:trHeight w:val="42"/>
        </w:trPr>
        <w:tc>
          <w:tcPr>
            <w:tcW w:w="720" w:type="dxa"/>
            <w:vMerge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c.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Illustrate how chemical database is useful for the identification of research problem.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90"/>
        </w:trPr>
        <w:tc>
          <w:tcPr>
            <w:tcW w:w="10620" w:type="dxa"/>
            <w:gridSpan w:val="4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  <w:rPr>
                <w:b/>
                <w:bCs/>
              </w:rPr>
            </w:pPr>
            <w:r w:rsidRPr="000F646A">
              <w:rPr>
                <w:b/>
                <w:bCs/>
              </w:rPr>
              <w:t>(OR)</w:t>
            </w: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vMerge w:val="restart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2.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a.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Discuss the various research sources available in chemistry.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42"/>
        </w:trPr>
        <w:tc>
          <w:tcPr>
            <w:tcW w:w="720" w:type="dxa"/>
            <w:vMerge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b.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How will you use keywords to identify research problem? Explain with a flowchart.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vMerge w:val="restart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3.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a.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What do you mean by Literature in chemistry, what are the databases available in chemistry?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vMerge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b.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How will you write a review in the specialized topic? Explain with an example.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90"/>
        </w:trPr>
        <w:tc>
          <w:tcPr>
            <w:tcW w:w="10620" w:type="dxa"/>
            <w:gridSpan w:val="4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  <w:rPr>
                <w:b/>
                <w:bCs/>
              </w:rPr>
            </w:pPr>
            <w:r w:rsidRPr="000F646A">
              <w:rPr>
                <w:b/>
                <w:bCs/>
              </w:rPr>
              <w:t>(OR)</w:t>
            </w: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vMerge w:val="restart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4.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a.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Describe the tools to select the sources from the chemical literature.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vMerge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b.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Discuss any two chemical software and its salient features for interpretation.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vMerge w:val="restart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5.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a.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Elaborate Qualitative and Quantitative research in chemistry.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vMerge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b.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What are the advantages of Chemical Databases?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90"/>
        </w:trPr>
        <w:tc>
          <w:tcPr>
            <w:tcW w:w="10620" w:type="dxa"/>
            <w:gridSpan w:val="4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  <w:rPr>
                <w:b/>
                <w:bCs/>
              </w:rPr>
            </w:pPr>
            <w:r w:rsidRPr="000F646A">
              <w:rPr>
                <w:b/>
                <w:bCs/>
              </w:rPr>
              <w:t>(OR)</w:t>
            </w: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vMerge w:val="restart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6.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a.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Explain how to get recent literature in the field of interest and what are the recent techniques?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vMerge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b.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Discuss the tool to evaluate the developed research problems.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vMerge w:val="restart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7.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a.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Summarize the various components in the research papers.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90"/>
        </w:trPr>
        <w:tc>
          <w:tcPr>
            <w:tcW w:w="720" w:type="dxa"/>
            <w:vMerge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b.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Discuss the applications of PowerPoint presentation in chemical research</w:t>
            </w:r>
            <w:r>
              <w:t>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42"/>
        </w:trPr>
        <w:tc>
          <w:tcPr>
            <w:tcW w:w="10620" w:type="dxa"/>
            <w:gridSpan w:val="4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  <w:rPr>
                <w:b/>
                <w:bCs/>
              </w:rPr>
            </w:pPr>
            <w:r w:rsidRPr="000F646A">
              <w:rPr>
                <w:b/>
                <w:bCs/>
              </w:rPr>
              <w:t>(OR)</w:t>
            </w:r>
          </w:p>
        </w:tc>
      </w:tr>
      <w:tr w:rsidR="00B76378" w:rsidRPr="000F646A" w:rsidTr="00B76378">
        <w:trPr>
          <w:trHeight w:val="42"/>
        </w:trPr>
        <w:tc>
          <w:tcPr>
            <w:tcW w:w="720" w:type="dxa"/>
            <w:vMerge w:val="restart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8.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a.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Describe the multiple regression exercise using excel worksheets.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42"/>
        </w:trPr>
        <w:tc>
          <w:tcPr>
            <w:tcW w:w="720" w:type="dxa"/>
            <w:vMerge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b.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What are objectives and how will you sharpen it?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42"/>
        </w:trPr>
        <w:tc>
          <w:tcPr>
            <w:tcW w:w="10620" w:type="dxa"/>
            <w:gridSpan w:val="4"/>
            <w:shd w:val="clear" w:color="auto" w:fill="auto"/>
            <w:vAlign w:val="center"/>
          </w:tcPr>
          <w:p w:rsidR="00B76378" w:rsidRPr="00494A76" w:rsidRDefault="00B76378" w:rsidP="00B76378">
            <w:pPr>
              <w:jc w:val="center"/>
              <w:rPr>
                <w:b/>
                <w:u w:val="single"/>
              </w:rPr>
            </w:pPr>
            <w:r w:rsidRPr="00494A76">
              <w:rPr>
                <w:b/>
                <w:u w:val="single"/>
              </w:rPr>
              <w:t>PART – B (1 X 20 = 20 MARKS)</w:t>
            </w:r>
          </w:p>
          <w:p w:rsidR="00B76378" w:rsidRPr="000F646A" w:rsidRDefault="00B76378" w:rsidP="00B76378">
            <w:pPr>
              <w:jc w:val="center"/>
            </w:pPr>
            <w:r w:rsidRPr="00494A76">
              <w:rPr>
                <w:b/>
                <w:bCs/>
              </w:rPr>
              <w:t>COMPULSORY QUESTION</w:t>
            </w:r>
          </w:p>
        </w:tc>
      </w:tr>
      <w:tr w:rsidR="00B76378" w:rsidRPr="000F646A" w:rsidTr="00B76378">
        <w:trPr>
          <w:trHeight w:val="42"/>
        </w:trPr>
        <w:tc>
          <w:tcPr>
            <w:tcW w:w="720" w:type="dxa"/>
            <w:vMerge w:val="restart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9.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a.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Discuss the Binomial, Gaussian and Normal distributions of random errors.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  <w:tr w:rsidR="00B76378" w:rsidRPr="000F646A" w:rsidTr="00B76378">
        <w:trPr>
          <w:trHeight w:val="42"/>
        </w:trPr>
        <w:tc>
          <w:tcPr>
            <w:tcW w:w="720" w:type="dxa"/>
            <w:vMerge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b.</w:t>
            </w:r>
          </w:p>
        </w:tc>
        <w:tc>
          <w:tcPr>
            <w:tcW w:w="7830" w:type="dxa"/>
            <w:shd w:val="clear" w:color="auto" w:fill="auto"/>
          </w:tcPr>
          <w:p w:rsidR="00B76378" w:rsidRPr="000F646A" w:rsidRDefault="00B76378" w:rsidP="00B76378">
            <w:pPr>
              <w:jc w:val="both"/>
            </w:pPr>
            <w:r w:rsidRPr="000F646A">
              <w:t>Explain t-tests and F-test. Compare the precision of any two methods by  F-Test.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378" w:rsidRPr="000F646A" w:rsidRDefault="00B76378" w:rsidP="00B76378">
            <w:pPr>
              <w:jc w:val="center"/>
            </w:pPr>
            <w:r w:rsidRPr="000F646A">
              <w:t>10</w:t>
            </w:r>
          </w:p>
        </w:tc>
      </w:tr>
    </w:tbl>
    <w:p w:rsidR="00B76378" w:rsidRPr="000F646A" w:rsidRDefault="00B76378" w:rsidP="00B76378"/>
    <w:p w:rsidR="00B76378" w:rsidRPr="00BA50B9" w:rsidRDefault="00B76378" w:rsidP="0045172E">
      <w:pPr>
        <w:jc w:val="right"/>
        <w:rPr>
          <w:bCs/>
        </w:rPr>
      </w:pPr>
      <w:r w:rsidRPr="00BA50B9">
        <w:rPr>
          <w:rFonts w:ascii="Arial" w:hAnsi="Arial" w:cs="Arial"/>
          <w:bCs/>
          <w:noProof/>
        </w:rPr>
        <w:tab/>
      </w:r>
      <w:r w:rsidRPr="00BA50B9">
        <w:rPr>
          <w:rFonts w:ascii="Arial" w:hAnsi="Arial" w:cs="Arial"/>
          <w:bCs/>
          <w:noProof/>
        </w:rPr>
        <w:tab/>
      </w:r>
      <w:r w:rsidRPr="00BA50B9">
        <w:rPr>
          <w:rFonts w:ascii="Arial" w:hAnsi="Arial" w:cs="Arial"/>
          <w:bCs/>
          <w:noProof/>
        </w:rPr>
        <w:tab/>
      </w:r>
      <w:r w:rsidRPr="00BA50B9">
        <w:rPr>
          <w:rFonts w:ascii="Arial" w:hAnsi="Arial" w:cs="Arial"/>
          <w:bCs/>
          <w:noProof/>
        </w:rPr>
        <w:tab/>
      </w:r>
    </w:p>
    <w:p w:rsidR="00B76378" w:rsidRDefault="00B76378" w:rsidP="00E40AC8">
      <w:pPr>
        <w:jc w:val="center"/>
        <w:rPr>
          <w:b/>
        </w:rPr>
      </w:pPr>
      <w:r w:rsidRPr="00863123">
        <w:rPr>
          <w:b/>
          <w:noProof/>
        </w:rPr>
        <w:drawing>
          <wp:inline distT="0" distB="0" distL="0" distR="0">
            <wp:extent cx="6230219" cy="1657581"/>
            <wp:effectExtent l="0" t="0" r="0" b="0"/>
            <wp:docPr id="3" name="Picture 3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>
      <w:pPr>
        <w:contextualSpacing/>
        <w:jc w:val="center"/>
        <w:rPr>
          <w:b/>
        </w:rPr>
      </w:pP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contextualSpacing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7F7329" w:rsidRDefault="00B76378" w:rsidP="00B76378">
            <w:pPr>
              <w:pStyle w:val="Title"/>
              <w:contextualSpacing/>
              <w:jc w:val="left"/>
              <w:rPr>
                <w:b/>
                <w:szCs w:val="24"/>
              </w:rPr>
            </w:pPr>
            <w:r w:rsidRPr="007F7329">
              <w:rPr>
                <w:b/>
                <w:szCs w:val="24"/>
              </w:rPr>
              <w:t>11CH101/12CH201/CH106/13CH201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contextualSpacing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contextualSpacing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contextualSpacing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7F7329" w:rsidRDefault="00B76378" w:rsidP="00B76378">
            <w:pPr>
              <w:pStyle w:val="Title"/>
              <w:contextualSpacing/>
              <w:jc w:val="left"/>
              <w:rPr>
                <w:b/>
                <w:szCs w:val="24"/>
              </w:rPr>
            </w:pPr>
            <w:r w:rsidRPr="007F7329">
              <w:rPr>
                <w:b/>
                <w:szCs w:val="24"/>
              </w:rPr>
              <w:t>APPLIED 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contextualSpacing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contextualSpacing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>
      <w:pPr>
        <w:ind w:left="720"/>
        <w:contextualSpacing/>
        <w:rPr>
          <w:highlight w:val="yellow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482"/>
        <w:gridCol w:w="6527"/>
        <w:gridCol w:w="1150"/>
        <w:gridCol w:w="26"/>
        <w:gridCol w:w="1032"/>
        <w:gridCol w:w="896"/>
      </w:tblGrid>
      <w:tr w:rsidR="00B76378" w:rsidRPr="00487105" w:rsidTr="00B76378">
        <w:trPr>
          <w:trHeight w:val="552"/>
        </w:trPr>
        <w:tc>
          <w:tcPr>
            <w:tcW w:w="267" w:type="pct"/>
            <w:vAlign w:val="center"/>
          </w:tcPr>
          <w:p w:rsidR="00B76378" w:rsidRPr="00487105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487105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280" w:type="pct"/>
            <w:gridSpan w:val="2"/>
            <w:vAlign w:val="center"/>
          </w:tcPr>
          <w:p w:rsidR="00B76378" w:rsidRPr="00487105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487105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38" w:type="pct"/>
          </w:tcPr>
          <w:p w:rsidR="00B76378" w:rsidRPr="00487105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487105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95" w:type="pct"/>
            <w:gridSpan w:val="2"/>
            <w:vAlign w:val="center"/>
          </w:tcPr>
          <w:p w:rsidR="00B76378" w:rsidRPr="00487105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487105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19" w:type="pct"/>
            <w:vAlign w:val="center"/>
          </w:tcPr>
          <w:p w:rsidR="00B76378" w:rsidRPr="00487105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487105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487105" w:rsidTr="008C57B9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487105" w:rsidRDefault="00B76378" w:rsidP="00B76378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  <w:r w:rsidRPr="00487105">
              <w:rPr>
                <w:b/>
                <w:sz w:val="24"/>
                <w:szCs w:val="24"/>
                <w:u w:val="single"/>
              </w:rPr>
              <w:t>PART – A (10 X 1 = 10 MARKS)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Which is the correct example of covalent compound?</w:t>
            </w:r>
          </w:p>
        </w:tc>
        <w:tc>
          <w:tcPr>
            <w:tcW w:w="538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CO1</w:t>
            </w:r>
          </w:p>
        </w:tc>
        <w:tc>
          <w:tcPr>
            <w:tcW w:w="495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2.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 xml:space="preserve">Atoms undergo bonding in order to </w:t>
            </w:r>
            <w:r>
              <w:rPr>
                <w:sz w:val="24"/>
                <w:szCs w:val="24"/>
              </w:rPr>
              <w:t>__________.</w:t>
            </w:r>
          </w:p>
        </w:tc>
        <w:tc>
          <w:tcPr>
            <w:tcW w:w="538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CO1</w:t>
            </w:r>
          </w:p>
        </w:tc>
        <w:tc>
          <w:tcPr>
            <w:tcW w:w="495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3.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Hardness of water is conventionally expressed in terms of equivalent amount of</w:t>
            </w:r>
            <w:r>
              <w:rPr>
                <w:sz w:val="24"/>
                <w:szCs w:val="24"/>
              </w:rPr>
              <w:t xml:space="preserve"> __________</w:t>
            </w:r>
            <w:r w:rsidRPr="00487105"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CO2</w:t>
            </w:r>
          </w:p>
        </w:tc>
        <w:tc>
          <w:tcPr>
            <w:tcW w:w="495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4.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All carbonate and bicarbonates are</w:t>
            </w:r>
            <w:r>
              <w:rPr>
                <w:sz w:val="24"/>
                <w:szCs w:val="24"/>
              </w:rPr>
              <w:t xml:space="preserve"> _____________.</w:t>
            </w:r>
          </w:p>
        </w:tc>
        <w:tc>
          <w:tcPr>
            <w:tcW w:w="538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CO2</w:t>
            </w:r>
          </w:p>
        </w:tc>
        <w:tc>
          <w:tcPr>
            <w:tcW w:w="495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5.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pStyle w:val="Default"/>
              <w:contextualSpacing/>
              <w:jc w:val="both"/>
            </w:pPr>
            <w:r w:rsidRPr="00487105">
              <w:t>Nylon is a</w:t>
            </w:r>
            <w:r>
              <w:t xml:space="preserve"> __________</w:t>
            </w:r>
            <w:r w:rsidRPr="00487105">
              <w:t>.</w:t>
            </w:r>
          </w:p>
        </w:tc>
        <w:tc>
          <w:tcPr>
            <w:tcW w:w="538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CO3</w:t>
            </w:r>
          </w:p>
        </w:tc>
        <w:tc>
          <w:tcPr>
            <w:tcW w:w="495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Which is the correct example of isotactic polymer?</w:t>
            </w:r>
          </w:p>
        </w:tc>
        <w:tc>
          <w:tcPr>
            <w:tcW w:w="538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CO3</w:t>
            </w:r>
          </w:p>
        </w:tc>
        <w:tc>
          <w:tcPr>
            <w:tcW w:w="495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7.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487105">
              <w:rPr>
                <w:sz w:val="24"/>
                <w:szCs w:val="24"/>
              </w:rPr>
              <w:t>Arrange wood, peat, lignite, bitminuous coal and anthracite in decreasing order of their  moisture contents</w:t>
            </w:r>
          </w:p>
        </w:tc>
        <w:tc>
          <w:tcPr>
            <w:tcW w:w="538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CO4</w:t>
            </w:r>
          </w:p>
        </w:tc>
        <w:tc>
          <w:tcPr>
            <w:tcW w:w="495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8.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contextualSpacing/>
              <w:jc w:val="both"/>
              <w:rPr>
                <w:b/>
                <w:bCs/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What is the approximate composition in terms of hydrocarbon containing C atoms in Petrolium Ether?</w:t>
            </w:r>
          </w:p>
        </w:tc>
        <w:tc>
          <w:tcPr>
            <w:tcW w:w="538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CO4</w:t>
            </w:r>
          </w:p>
        </w:tc>
        <w:tc>
          <w:tcPr>
            <w:tcW w:w="495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9.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487105">
              <w:rPr>
                <w:sz w:val="24"/>
                <w:szCs w:val="24"/>
              </w:rPr>
              <w:t>A fuel cell is used to convert chemical energy into</w:t>
            </w:r>
            <w:r>
              <w:rPr>
                <w:sz w:val="24"/>
                <w:szCs w:val="24"/>
              </w:rPr>
              <w:t xml:space="preserve"> __________</w:t>
            </w:r>
            <w:r w:rsidRPr="00487105"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CO5</w:t>
            </w:r>
          </w:p>
        </w:tc>
        <w:tc>
          <w:tcPr>
            <w:tcW w:w="495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10.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In HCHO → HCOOH conversion, indicate whether oxidation or reduction is occurring.</w:t>
            </w:r>
          </w:p>
        </w:tc>
        <w:tc>
          <w:tcPr>
            <w:tcW w:w="538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CO5</w:t>
            </w:r>
          </w:p>
        </w:tc>
        <w:tc>
          <w:tcPr>
            <w:tcW w:w="495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</w:t>
            </w:r>
          </w:p>
        </w:tc>
      </w:tr>
      <w:tr w:rsidR="00B76378" w:rsidRPr="00487105" w:rsidTr="008C57B9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487105" w:rsidRDefault="00B76378" w:rsidP="00B76378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  <w:r w:rsidRPr="00487105">
              <w:rPr>
                <w:b/>
                <w:sz w:val="24"/>
                <w:szCs w:val="24"/>
                <w:u w:val="single"/>
              </w:rPr>
              <w:t>PART – B (6 X 3 = 18 MARKS)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11.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Explain why H-O-H bond angel in H2O molecule is shorter than 109.5</w:t>
            </w:r>
            <w:r w:rsidRPr="00487105">
              <w:rPr>
                <w:sz w:val="24"/>
                <w:szCs w:val="24"/>
                <w:vertAlign w:val="superscript"/>
              </w:rPr>
              <w:t>o</w:t>
            </w:r>
            <w:r w:rsidRPr="0048710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 xml:space="preserve">CO1 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3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12.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Differentiate scale and sludges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3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13.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Point out any two differences between thermosetting plastics and thermoplastics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3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14.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Define fuels and how it’s forming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3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15.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Explain Redox reactions with example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3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16.</w:t>
            </w:r>
          </w:p>
        </w:tc>
        <w:tc>
          <w:tcPr>
            <w:tcW w:w="3280" w:type="pct"/>
            <w:gridSpan w:val="2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Write down features of absorption photometer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3</w:t>
            </w:r>
          </w:p>
        </w:tc>
      </w:tr>
      <w:tr w:rsidR="00B76378" w:rsidRPr="00487105" w:rsidTr="008C57B9">
        <w:trPr>
          <w:trHeight w:val="552"/>
        </w:trPr>
        <w:tc>
          <w:tcPr>
            <w:tcW w:w="5000" w:type="pct"/>
            <w:gridSpan w:val="7"/>
          </w:tcPr>
          <w:p w:rsidR="00B76378" w:rsidRPr="00487105" w:rsidRDefault="00B76378" w:rsidP="00B76378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  <w:r w:rsidRPr="00487105">
              <w:rPr>
                <w:b/>
                <w:sz w:val="24"/>
                <w:szCs w:val="24"/>
                <w:u w:val="single"/>
              </w:rPr>
              <w:lastRenderedPageBreak/>
              <w:t>PART – C (6 X 12 = 72 MARKS)</w:t>
            </w:r>
          </w:p>
          <w:p w:rsidR="00B76378" w:rsidRPr="00487105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487105">
              <w:rPr>
                <w:b/>
                <w:sz w:val="24"/>
                <w:szCs w:val="24"/>
              </w:rPr>
              <w:t>(Answer any five Questions from Q.No 17 to 23, Q.No 24 is Compulsory)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17.</w:t>
            </w: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Write down the electronic configurations for H2, Be2, C2 and F2 using MO theory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Draw molecular orbital diagram of O2 molecule and find out bond order and magnetic properties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18.</w:t>
            </w: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How does the boiler corrosion happen in (DO &amp; CO2) method?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 sample of water is found to contains following dissolving salts in milligrams per litre Mg(HCO3)2 = 73, CaCl2 = 111, Ca(HCO3)2 = 81. Calculate temporary and permanent hardness and total hardness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19.</w:t>
            </w: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Illustrate on the taxicity of polymers.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Explain the role of ingredients used in moulding of plastics with examples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20.</w:t>
            </w: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Write down calorific value and Dulong’s formula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487105">
              <w:rPr>
                <w:sz w:val="24"/>
                <w:szCs w:val="24"/>
                <w:lang w:val="en-IN"/>
              </w:rPr>
              <w:t>Explain flue gas analysis by Orsat method and rocket propellants.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21.</w:t>
            </w: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Define types of combustion.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Explain lead acid battery and fuel cells.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22.</w:t>
            </w: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Express the sp3 Hybridization with an example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Draw the MO diagram of N2 molecular and find its bond order and magnetic properties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23.</w:t>
            </w: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Define addition polymer, condensation polymer and copolymer.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 xml:space="preserve">Write down preparation, properties and uses of polyethylene, polyvinyl chloride and </w:t>
            </w:r>
            <w:r>
              <w:rPr>
                <w:sz w:val="24"/>
                <w:szCs w:val="24"/>
              </w:rPr>
              <w:t>Bakelite.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260"/>
        </w:trPr>
        <w:tc>
          <w:tcPr>
            <w:tcW w:w="5000" w:type="pct"/>
            <w:gridSpan w:val="7"/>
            <w:vAlign w:val="center"/>
          </w:tcPr>
          <w:p w:rsidR="00B76378" w:rsidRPr="00487105" w:rsidRDefault="00B76378" w:rsidP="00B76378">
            <w:pPr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487105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24.</w:t>
            </w: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Arrange benzene, anapthalene, and anthracene in increasing order of λmax.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  <w:tr w:rsidR="00B76378" w:rsidRPr="00487105" w:rsidTr="00B76378">
        <w:trPr>
          <w:trHeight w:val="397"/>
        </w:trPr>
        <w:tc>
          <w:tcPr>
            <w:tcW w:w="267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487105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Calculate (i) the frequency (ii) wave number (iii) energy in ergs for typical UV radiation of 2000 Å.</w:t>
            </w:r>
          </w:p>
        </w:tc>
        <w:tc>
          <w:tcPr>
            <w:tcW w:w="550" w:type="pct"/>
            <w:gridSpan w:val="2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487105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487105">
              <w:rPr>
                <w:sz w:val="24"/>
                <w:szCs w:val="24"/>
              </w:rPr>
              <w:t>6</w:t>
            </w:r>
          </w:p>
        </w:tc>
      </w:tr>
    </w:tbl>
    <w:p w:rsidR="00B76378" w:rsidRDefault="00B76378" w:rsidP="00B76378">
      <w:pPr>
        <w:contextualSpacing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257"/>
        <w:gridCol w:w="1361"/>
        <w:gridCol w:w="1557"/>
        <w:gridCol w:w="1386"/>
        <w:gridCol w:w="1457"/>
        <w:gridCol w:w="1353"/>
        <w:gridCol w:w="1285"/>
        <w:gridCol w:w="1307"/>
      </w:tblGrid>
      <w:tr w:rsidR="00B76378" w:rsidRPr="00487105" w:rsidTr="00B76378">
        <w:tc>
          <w:tcPr>
            <w:tcW w:w="675" w:type="dxa"/>
          </w:tcPr>
          <w:p w:rsidR="00B76378" w:rsidRPr="00487105" w:rsidRDefault="00B76378" w:rsidP="00B76378">
            <w:pPr>
              <w:contextualSpacing/>
            </w:pPr>
          </w:p>
        </w:tc>
        <w:tc>
          <w:tcPr>
            <w:tcW w:w="9963" w:type="dxa"/>
            <w:gridSpan w:val="8"/>
          </w:tcPr>
          <w:p w:rsidR="00B76378" w:rsidRPr="00487105" w:rsidRDefault="00B76378" w:rsidP="00B76378">
            <w:pPr>
              <w:contextualSpacing/>
              <w:jc w:val="center"/>
              <w:rPr>
                <w:b/>
              </w:rPr>
            </w:pPr>
            <w:r w:rsidRPr="00487105">
              <w:rPr>
                <w:b/>
              </w:rPr>
              <w:t>COURSE OUTCOMES</w:t>
            </w:r>
          </w:p>
        </w:tc>
      </w:tr>
      <w:tr w:rsidR="00B76378" w:rsidRPr="00487105" w:rsidTr="00B76378">
        <w:tc>
          <w:tcPr>
            <w:tcW w:w="675" w:type="dxa"/>
          </w:tcPr>
          <w:p w:rsidR="00B76378" w:rsidRPr="00487105" w:rsidRDefault="00B76378" w:rsidP="00B76378">
            <w:pPr>
              <w:contextualSpacing/>
            </w:pPr>
            <w:r w:rsidRPr="00487105">
              <w:t>CO1</w:t>
            </w:r>
          </w:p>
        </w:tc>
        <w:tc>
          <w:tcPr>
            <w:tcW w:w="9963" w:type="dxa"/>
            <w:gridSpan w:val="8"/>
          </w:tcPr>
          <w:p w:rsidR="00B76378" w:rsidRPr="00487105" w:rsidRDefault="00B76378" w:rsidP="00B76378">
            <w:pPr>
              <w:contextualSpacing/>
            </w:pPr>
            <w:r w:rsidRPr="00487105">
              <w:t>Formulate electronic structures and correlate its properties.</w:t>
            </w:r>
          </w:p>
        </w:tc>
      </w:tr>
      <w:tr w:rsidR="00B76378" w:rsidRPr="00487105" w:rsidTr="00B76378">
        <w:tc>
          <w:tcPr>
            <w:tcW w:w="675" w:type="dxa"/>
          </w:tcPr>
          <w:p w:rsidR="00B76378" w:rsidRPr="00487105" w:rsidRDefault="00B76378" w:rsidP="00B76378">
            <w:pPr>
              <w:contextualSpacing/>
            </w:pPr>
            <w:r w:rsidRPr="00487105">
              <w:t>CO2</w:t>
            </w:r>
          </w:p>
        </w:tc>
        <w:tc>
          <w:tcPr>
            <w:tcW w:w="9963" w:type="dxa"/>
            <w:gridSpan w:val="8"/>
          </w:tcPr>
          <w:p w:rsidR="00B76378" w:rsidRPr="00487105" w:rsidRDefault="00B76378" w:rsidP="00B76378">
            <w:pPr>
              <w:contextualSpacing/>
            </w:pPr>
            <w:r w:rsidRPr="00487105">
              <w:t>Learn the various factors in water quality and its technology.</w:t>
            </w:r>
          </w:p>
        </w:tc>
      </w:tr>
      <w:tr w:rsidR="00B76378" w:rsidRPr="00487105" w:rsidTr="00B76378">
        <w:tc>
          <w:tcPr>
            <w:tcW w:w="675" w:type="dxa"/>
          </w:tcPr>
          <w:p w:rsidR="00B76378" w:rsidRPr="00487105" w:rsidRDefault="00B76378" w:rsidP="00B76378">
            <w:pPr>
              <w:contextualSpacing/>
            </w:pPr>
            <w:r w:rsidRPr="00487105">
              <w:t>CO3</w:t>
            </w:r>
          </w:p>
        </w:tc>
        <w:tc>
          <w:tcPr>
            <w:tcW w:w="9963" w:type="dxa"/>
            <w:gridSpan w:val="8"/>
          </w:tcPr>
          <w:p w:rsidR="00B76378" w:rsidRPr="00487105" w:rsidRDefault="00B76378" w:rsidP="00B76378">
            <w:pPr>
              <w:contextualSpacing/>
            </w:pPr>
            <w:r w:rsidRPr="00487105">
              <w:t>Realize the potential applications of polymers.</w:t>
            </w:r>
          </w:p>
        </w:tc>
      </w:tr>
      <w:tr w:rsidR="00B76378" w:rsidRPr="00487105" w:rsidTr="00B76378">
        <w:tc>
          <w:tcPr>
            <w:tcW w:w="675" w:type="dxa"/>
          </w:tcPr>
          <w:p w:rsidR="00B76378" w:rsidRPr="00487105" w:rsidRDefault="00B76378" w:rsidP="00B76378">
            <w:pPr>
              <w:contextualSpacing/>
            </w:pPr>
            <w:r w:rsidRPr="00487105">
              <w:t>CO4</w:t>
            </w:r>
          </w:p>
        </w:tc>
        <w:tc>
          <w:tcPr>
            <w:tcW w:w="9963" w:type="dxa"/>
            <w:gridSpan w:val="8"/>
          </w:tcPr>
          <w:p w:rsidR="00B76378" w:rsidRPr="00487105" w:rsidRDefault="00B76378" w:rsidP="00B76378">
            <w:pPr>
              <w:contextualSpacing/>
            </w:pPr>
            <w:r w:rsidRPr="00487105">
              <w:t>Analyze the combustion process of common fuels.</w:t>
            </w:r>
          </w:p>
        </w:tc>
      </w:tr>
      <w:tr w:rsidR="00B76378" w:rsidRPr="00487105" w:rsidTr="00B76378">
        <w:tc>
          <w:tcPr>
            <w:tcW w:w="675" w:type="dxa"/>
          </w:tcPr>
          <w:p w:rsidR="00B76378" w:rsidRPr="00487105" w:rsidRDefault="00B76378" w:rsidP="00B76378">
            <w:pPr>
              <w:contextualSpacing/>
            </w:pPr>
            <w:r w:rsidRPr="00487105">
              <w:t>CO5</w:t>
            </w:r>
          </w:p>
        </w:tc>
        <w:tc>
          <w:tcPr>
            <w:tcW w:w="9963" w:type="dxa"/>
            <w:gridSpan w:val="8"/>
          </w:tcPr>
          <w:p w:rsidR="00B76378" w:rsidRPr="00487105" w:rsidRDefault="00B76378" w:rsidP="00B76378">
            <w:pPr>
              <w:contextualSpacing/>
            </w:pPr>
            <w:r w:rsidRPr="00487105">
              <w:t>Learn the various energy storage systems and conversion devices.</w:t>
            </w:r>
          </w:p>
        </w:tc>
      </w:tr>
      <w:tr w:rsidR="00B76378" w:rsidRPr="00487105" w:rsidTr="00B76378">
        <w:tc>
          <w:tcPr>
            <w:tcW w:w="675" w:type="dxa"/>
          </w:tcPr>
          <w:p w:rsidR="00B76378" w:rsidRPr="00487105" w:rsidRDefault="00B76378" w:rsidP="00B76378">
            <w:pPr>
              <w:contextualSpacing/>
            </w:pPr>
            <w:r w:rsidRPr="00487105">
              <w:t>CO6</w:t>
            </w:r>
          </w:p>
        </w:tc>
        <w:tc>
          <w:tcPr>
            <w:tcW w:w="9963" w:type="dxa"/>
            <w:gridSpan w:val="8"/>
          </w:tcPr>
          <w:p w:rsidR="00B76378" w:rsidRPr="00487105" w:rsidRDefault="00B76378" w:rsidP="00B76378">
            <w:pPr>
              <w:contextualSpacing/>
            </w:pPr>
            <w:r w:rsidRPr="00487105">
              <w:t>Apply the instrumental methods for various types of analysis.</w:t>
            </w:r>
          </w:p>
        </w:tc>
      </w:tr>
      <w:tr w:rsidR="00B76378" w:rsidRPr="00487105" w:rsidTr="00B76378">
        <w:tc>
          <w:tcPr>
            <w:tcW w:w="10638" w:type="dxa"/>
            <w:gridSpan w:val="9"/>
          </w:tcPr>
          <w:p w:rsidR="00B76378" w:rsidRPr="00487105" w:rsidRDefault="00B76378" w:rsidP="00B76378">
            <w:pPr>
              <w:contextualSpacing/>
              <w:jc w:val="center"/>
              <w:rPr>
                <w:b/>
              </w:rPr>
            </w:pPr>
            <w:r w:rsidRPr="00487105">
              <w:rPr>
                <w:b/>
              </w:rPr>
              <w:t>Assessment Pattern as per Bloom’s Level</w:t>
            </w:r>
          </w:p>
        </w:tc>
      </w:tr>
      <w:tr w:rsidR="00B76378" w:rsidRPr="00487105" w:rsidTr="00B76378">
        <w:tc>
          <w:tcPr>
            <w:tcW w:w="932" w:type="dxa"/>
            <w:gridSpan w:val="2"/>
          </w:tcPr>
          <w:p w:rsidR="00B76378" w:rsidRPr="00487105" w:rsidRDefault="00B76378" w:rsidP="00B76378">
            <w:pPr>
              <w:contextualSpacing/>
            </w:pPr>
            <w:r w:rsidRPr="00487105">
              <w:t>CO / P</w:t>
            </w:r>
          </w:p>
        </w:tc>
        <w:tc>
          <w:tcPr>
            <w:tcW w:w="1361" w:type="dxa"/>
          </w:tcPr>
          <w:p w:rsidR="00B76378" w:rsidRPr="00487105" w:rsidRDefault="00B76378" w:rsidP="00B76378">
            <w:pPr>
              <w:contextualSpacing/>
              <w:jc w:val="center"/>
              <w:rPr>
                <w:b/>
              </w:rPr>
            </w:pPr>
            <w:r w:rsidRPr="00487105">
              <w:rPr>
                <w:b/>
              </w:rPr>
              <w:t>Remember</w:t>
            </w:r>
          </w:p>
        </w:tc>
        <w:tc>
          <w:tcPr>
            <w:tcW w:w="1557" w:type="dxa"/>
          </w:tcPr>
          <w:p w:rsidR="00B76378" w:rsidRPr="00487105" w:rsidRDefault="00B76378" w:rsidP="00B76378">
            <w:pPr>
              <w:contextualSpacing/>
              <w:jc w:val="center"/>
              <w:rPr>
                <w:b/>
              </w:rPr>
            </w:pPr>
            <w:r w:rsidRPr="00487105">
              <w:rPr>
                <w:b/>
              </w:rPr>
              <w:t>Understand</w:t>
            </w:r>
          </w:p>
        </w:tc>
        <w:tc>
          <w:tcPr>
            <w:tcW w:w="1386" w:type="dxa"/>
          </w:tcPr>
          <w:p w:rsidR="00B76378" w:rsidRPr="00487105" w:rsidRDefault="00B76378" w:rsidP="00B76378">
            <w:pPr>
              <w:contextualSpacing/>
              <w:jc w:val="center"/>
              <w:rPr>
                <w:b/>
              </w:rPr>
            </w:pPr>
            <w:r w:rsidRPr="00487105">
              <w:rPr>
                <w:b/>
              </w:rPr>
              <w:t>Apply</w:t>
            </w:r>
          </w:p>
        </w:tc>
        <w:tc>
          <w:tcPr>
            <w:tcW w:w="1457" w:type="dxa"/>
          </w:tcPr>
          <w:p w:rsidR="00B76378" w:rsidRPr="00487105" w:rsidRDefault="00B76378" w:rsidP="00B76378">
            <w:pPr>
              <w:contextualSpacing/>
              <w:jc w:val="center"/>
              <w:rPr>
                <w:b/>
              </w:rPr>
            </w:pPr>
            <w:r w:rsidRPr="00487105">
              <w:rPr>
                <w:b/>
              </w:rPr>
              <w:t>Analyze</w:t>
            </w:r>
          </w:p>
        </w:tc>
        <w:tc>
          <w:tcPr>
            <w:tcW w:w="1353" w:type="dxa"/>
          </w:tcPr>
          <w:p w:rsidR="00B76378" w:rsidRPr="00487105" w:rsidRDefault="00B76378" w:rsidP="00B76378">
            <w:pPr>
              <w:contextualSpacing/>
              <w:jc w:val="center"/>
              <w:rPr>
                <w:b/>
              </w:rPr>
            </w:pPr>
            <w:r w:rsidRPr="00487105">
              <w:rPr>
                <w:b/>
              </w:rPr>
              <w:t>Evaluate</w:t>
            </w:r>
          </w:p>
        </w:tc>
        <w:tc>
          <w:tcPr>
            <w:tcW w:w="1285" w:type="dxa"/>
          </w:tcPr>
          <w:p w:rsidR="00B76378" w:rsidRPr="00487105" w:rsidRDefault="00B76378" w:rsidP="00B76378">
            <w:pPr>
              <w:contextualSpacing/>
              <w:jc w:val="center"/>
              <w:rPr>
                <w:b/>
              </w:rPr>
            </w:pPr>
            <w:r w:rsidRPr="00487105">
              <w:rPr>
                <w:b/>
              </w:rPr>
              <w:t>Create</w:t>
            </w:r>
          </w:p>
        </w:tc>
        <w:tc>
          <w:tcPr>
            <w:tcW w:w="1307" w:type="dxa"/>
          </w:tcPr>
          <w:p w:rsidR="00B76378" w:rsidRPr="00487105" w:rsidRDefault="00B76378" w:rsidP="00B76378">
            <w:pPr>
              <w:contextualSpacing/>
              <w:jc w:val="center"/>
              <w:rPr>
                <w:b/>
              </w:rPr>
            </w:pPr>
            <w:r w:rsidRPr="00487105">
              <w:rPr>
                <w:b/>
              </w:rPr>
              <w:t>Total</w:t>
            </w:r>
          </w:p>
        </w:tc>
      </w:tr>
      <w:tr w:rsidR="00B76378" w:rsidRPr="00487105" w:rsidTr="00B76378">
        <w:tc>
          <w:tcPr>
            <w:tcW w:w="932" w:type="dxa"/>
            <w:gridSpan w:val="2"/>
          </w:tcPr>
          <w:p w:rsidR="00B76378" w:rsidRPr="00487105" w:rsidRDefault="00B76378" w:rsidP="00B76378">
            <w:pPr>
              <w:contextualSpacing/>
            </w:pPr>
            <w:r w:rsidRPr="00487105">
              <w:t>CO1</w:t>
            </w:r>
          </w:p>
        </w:tc>
        <w:tc>
          <w:tcPr>
            <w:tcW w:w="1361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1</w:t>
            </w:r>
          </w:p>
        </w:tc>
        <w:tc>
          <w:tcPr>
            <w:tcW w:w="1557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7</w:t>
            </w:r>
          </w:p>
        </w:tc>
        <w:tc>
          <w:tcPr>
            <w:tcW w:w="1386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9</w:t>
            </w:r>
          </w:p>
        </w:tc>
        <w:tc>
          <w:tcPr>
            <w:tcW w:w="1457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353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285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307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17</w:t>
            </w:r>
          </w:p>
        </w:tc>
      </w:tr>
      <w:tr w:rsidR="00B76378" w:rsidRPr="00487105" w:rsidTr="00B76378">
        <w:tc>
          <w:tcPr>
            <w:tcW w:w="932" w:type="dxa"/>
            <w:gridSpan w:val="2"/>
          </w:tcPr>
          <w:p w:rsidR="00B76378" w:rsidRPr="00487105" w:rsidRDefault="00B76378" w:rsidP="00B76378">
            <w:pPr>
              <w:contextualSpacing/>
            </w:pPr>
            <w:r w:rsidRPr="00487105">
              <w:t>CO2</w:t>
            </w:r>
          </w:p>
        </w:tc>
        <w:tc>
          <w:tcPr>
            <w:tcW w:w="1361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4</w:t>
            </w:r>
          </w:p>
        </w:tc>
        <w:tc>
          <w:tcPr>
            <w:tcW w:w="1557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12</w:t>
            </w:r>
          </w:p>
        </w:tc>
        <w:tc>
          <w:tcPr>
            <w:tcW w:w="1386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457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353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285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307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16</w:t>
            </w:r>
          </w:p>
        </w:tc>
      </w:tr>
      <w:tr w:rsidR="00B76378" w:rsidRPr="00487105" w:rsidTr="00B76378">
        <w:tc>
          <w:tcPr>
            <w:tcW w:w="932" w:type="dxa"/>
            <w:gridSpan w:val="2"/>
          </w:tcPr>
          <w:p w:rsidR="00B76378" w:rsidRPr="00487105" w:rsidRDefault="00B76378" w:rsidP="00B76378">
            <w:pPr>
              <w:contextualSpacing/>
            </w:pPr>
            <w:r w:rsidRPr="00487105">
              <w:t>CO3</w:t>
            </w:r>
          </w:p>
        </w:tc>
        <w:tc>
          <w:tcPr>
            <w:tcW w:w="1361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16</w:t>
            </w:r>
          </w:p>
        </w:tc>
        <w:tc>
          <w:tcPr>
            <w:tcW w:w="1557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1</w:t>
            </w:r>
          </w:p>
        </w:tc>
        <w:tc>
          <w:tcPr>
            <w:tcW w:w="1386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6</w:t>
            </w:r>
          </w:p>
        </w:tc>
        <w:tc>
          <w:tcPr>
            <w:tcW w:w="1457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6</w:t>
            </w:r>
          </w:p>
        </w:tc>
        <w:tc>
          <w:tcPr>
            <w:tcW w:w="1353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285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307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29</w:t>
            </w:r>
          </w:p>
        </w:tc>
      </w:tr>
      <w:tr w:rsidR="00B76378" w:rsidRPr="00487105" w:rsidTr="00B76378">
        <w:tc>
          <w:tcPr>
            <w:tcW w:w="932" w:type="dxa"/>
            <w:gridSpan w:val="2"/>
          </w:tcPr>
          <w:p w:rsidR="00B76378" w:rsidRPr="00487105" w:rsidRDefault="00B76378" w:rsidP="00B76378">
            <w:pPr>
              <w:contextualSpacing/>
            </w:pPr>
            <w:r w:rsidRPr="00487105">
              <w:t>CO4</w:t>
            </w:r>
          </w:p>
        </w:tc>
        <w:tc>
          <w:tcPr>
            <w:tcW w:w="1361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11</w:t>
            </w:r>
          </w:p>
        </w:tc>
        <w:tc>
          <w:tcPr>
            <w:tcW w:w="1557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6</w:t>
            </w:r>
          </w:p>
        </w:tc>
        <w:tc>
          <w:tcPr>
            <w:tcW w:w="1386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457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353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285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307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17</w:t>
            </w:r>
          </w:p>
        </w:tc>
      </w:tr>
      <w:tr w:rsidR="00B76378" w:rsidRPr="00487105" w:rsidTr="00B76378">
        <w:tc>
          <w:tcPr>
            <w:tcW w:w="932" w:type="dxa"/>
            <w:gridSpan w:val="2"/>
          </w:tcPr>
          <w:p w:rsidR="00B76378" w:rsidRPr="00487105" w:rsidRDefault="00B76378" w:rsidP="00B76378">
            <w:pPr>
              <w:contextualSpacing/>
            </w:pPr>
            <w:r w:rsidRPr="00487105">
              <w:t>CO5</w:t>
            </w:r>
          </w:p>
        </w:tc>
        <w:tc>
          <w:tcPr>
            <w:tcW w:w="1361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1</w:t>
            </w:r>
          </w:p>
        </w:tc>
        <w:tc>
          <w:tcPr>
            <w:tcW w:w="1557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7</w:t>
            </w:r>
          </w:p>
        </w:tc>
        <w:tc>
          <w:tcPr>
            <w:tcW w:w="1386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9</w:t>
            </w:r>
          </w:p>
        </w:tc>
        <w:tc>
          <w:tcPr>
            <w:tcW w:w="1457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353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285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307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17</w:t>
            </w:r>
          </w:p>
        </w:tc>
      </w:tr>
      <w:tr w:rsidR="00B76378" w:rsidRPr="00487105" w:rsidTr="00B76378">
        <w:tc>
          <w:tcPr>
            <w:tcW w:w="932" w:type="dxa"/>
            <w:gridSpan w:val="2"/>
          </w:tcPr>
          <w:p w:rsidR="00B76378" w:rsidRPr="00487105" w:rsidRDefault="00B76378" w:rsidP="00B76378">
            <w:pPr>
              <w:contextualSpacing/>
            </w:pPr>
            <w:r w:rsidRPr="00487105">
              <w:t>CO6</w:t>
            </w:r>
          </w:p>
        </w:tc>
        <w:tc>
          <w:tcPr>
            <w:tcW w:w="1361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12</w:t>
            </w:r>
          </w:p>
        </w:tc>
        <w:tc>
          <w:tcPr>
            <w:tcW w:w="1557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386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3</w:t>
            </w:r>
          </w:p>
        </w:tc>
        <w:tc>
          <w:tcPr>
            <w:tcW w:w="1457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353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285" w:type="dxa"/>
          </w:tcPr>
          <w:p w:rsidR="00B76378" w:rsidRPr="00487105" w:rsidRDefault="00B76378" w:rsidP="00B76378">
            <w:pPr>
              <w:contextualSpacing/>
              <w:jc w:val="center"/>
            </w:pPr>
          </w:p>
        </w:tc>
        <w:tc>
          <w:tcPr>
            <w:tcW w:w="1307" w:type="dxa"/>
          </w:tcPr>
          <w:p w:rsidR="00B76378" w:rsidRPr="00487105" w:rsidRDefault="00B76378" w:rsidP="00B76378">
            <w:pPr>
              <w:contextualSpacing/>
              <w:jc w:val="center"/>
            </w:pPr>
            <w:r w:rsidRPr="00487105">
              <w:t>15</w:t>
            </w:r>
          </w:p>
        </w:tc>
      </w:tr>
      <w:tr w:rsidR="00B76378" w:rsidRPr="00487105" w:rsidTr="00B76378">
        <w:tc>
          <w:tcPr>
            <w:tcW w:w="9331" w:type="dxa"/>
            <w:gridSpan w:val="8"/>
          </w:tcPr>
          <w:p w:rsidR="00B76378" w:rsidRPr="00487105" w:rsidRDefault="00B76378" w:rsidP="00B76378">
            <w:pPr>
              <w:contextualSpacing/>
            </w:pPr>
          </w:p>
        </w:tc>
        <w:tc>
          <w:tcPr>
            <w:tcW w:w="1307" w:type="dxa"/>
          </w:tcPr>
          <w:p w:rsidR="00B76378" w:rsidRPr="00487105" w:rsidRDefault="00B76378" w:rsidP="00B76378">
            <w:pPr>
              <w:contextualSpacing/>
              <w:jc w:val="center"/>
              <w:rPr>
                <w:b/>
              </w:rPr>
            </w:pPr>
            <w:r w:rsidRPr="00487105">
              <w:rPr>
                <w:b/>
              </w:rPr>
              <w:t>124</w:t>
            </w:r>
          </w:p>
        </w:tc>
      </w:tr>
    </w:tbl>
    <w:p w:rsidR="00B76378" w:rsidRDefault="00B76378" w:rsidP="00B76378">
      <w:pPr>
        <w:contextualSpacing/>
      </w:pPr>
    </w:p>
    <w:p w:rsidR="00B76378" w:rsidRPr="007139D7" w:rsidRDefault="00B76378" w:rsidP="00B76378">
      <w:pPr>
        <w:jc w:val="center"/>
        <w:rPr>
          <w:b/>
          <w:sz w:val="23"/>
          <w:szCs w:val="23"/>
        </w:rPr>
      </w:pPr>
      <w:r w:rsidRPr="007139D7">
        <w:rPr>
          <w:b/>
          <w:noProof/>
          <w:sz w:val="23"/>
          <w:szCs w:val="23"/>
        </w:rPr>
        <w:lastRenderedPageBreak/>
        <w:drawing>
          <wp:inline distT="0" distB="0" distL="0" distR="0">
            <wp:extent cx="6677025" cy="1340485"/>
            <wp:effectExtent l="0" t="0" r="0" b="0"/>
            <wp:docPr id="4" name="Picture 4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02709" cy="1345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Pr="007139D7" w:rsidRDefault="00B76378" w:rsidP="00E40AC8">
      <w:pPr>
        <w:jc w:val="center"/>
        <w:rPr>
          <w:b/>
          <w:sz w:val="23"/>
          <w:szCs w:val="23"/>
        </w:rPr>
      </w:pP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7139D7" w:rsidTr="00B76378">
        <w:trPr>
          <w:trHeight w:val="70"/>
        </w:trPr>
        <w:tc>
          <w:tcPr>
            <w:tcW w:w="1696" w:type="dxa"/>
            <w:vAlign w:val="center"/>
          </w:tcPr>
          <w:p w:rsidR="00B76378" w:rsidRPr="007139D7" w:rsidRDefault="00B76378" w:rsidP="007E575B">
            <w:pPr>
              <w:pStyle w:val="Title"/>
              <w:jc w:val="left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7139D7" w:rsidRDefault="00B76378" w:rsidP="007E575B">
            <w:pPr>
              <w:pStyle w:val="Title"/>
              <w:jc w:val="left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12CH220/17CH2011</w:t>
            </w:r>
          </w:p>
        </w:tc>
        <w:tc>
          <w:tcPr>
            <w:tcW w:w="1504" w:type="dxa"/>
            <w:vAlign w:val="center"/>
          </w:tcPr>
          <w:p w:rsidR="00B76378" w:rsidRPr="007139D7" w:rsidRDefault="00B76378" w:rsidP="007E575B">
            <w:pPr>
              <w:pStyle w:val="Title"/>
              <w:ind w:left="-468" w:firstLine="468"/>
              <w:jc w:val="left"/>
              <w:rPr>
                <w:sz w:val="23"/>
                <w:szCs w:val="23"/>
              </w:rPr>
            </w:pPr>
            <w:r w:rsidRPr="007139D7">
              <w:rPr>
                <w:b/>
                <w:bCs/>
                <w:sz w:val="23"/>
                <w:szCs w:val="23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7139D7" w:rsidRDefault="00B76378" w:rsidP="007E575B">
            <w:pPr>
              <w:pStyle w:val="Title"/>
              <w:jc w:val="left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3hrs</w:t>
            </w:r>
          </w:p>
        </w:tc>
      </w:tr>
      <w:tr w:rsidR="00B76378" w:rsidRPr="007139D7" w:rsidTr="00B76378">
        <w:trPr>
          <w:trHeight w:val="70"/>
        </w:trPr>
        <w:tc>
          <w:tcPr>
            <w:tcW w:w="1696" w:type="dxa"/>
            <w:vAlign w:val="center"/>
          </w:tcPr>
          <w:p w:rsidR="00B76378" w:rsidRPr="007139D7" w:rsidRDefault="00B76378" w:rsidP="007E575B">
            <w:pPr>
              <w:pStyle w:val="Title"/>
              <w:ind w:right="-160"/>
              <w:jc w:val="left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7139D7" w:rsidRDefault="00B76378" w:rsidP="007E575B">
            <w:pPr>
              <w:pStyle w:val="Title"/>
              <w:jc w:val="left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CHEMISTRY IN EVERYDAY LIFE</w:t>
            </w:r>
          </w:p>
        </w:tc>
        <w:tc>
          <w:tcPr>
            <w:tcW w:w="1504" w:type="dxa"/>
            <w:vAlign w:val="center"/>
          </w:tcPr>
          <w:p w:rsidR="00B76378" w:rsidRPr="007139D7" w:rsidRDefault="00B76378" w:rsidP="007E575B">
            <w:pPr>
              <w:pStyle w:val="Title"/>
              <w:jc w:val="left"/>
              <w:rPr>
                <w:b/>
                <w:bCs/>
                <w:sz w:val="23"/>
                <w:szCs w:val="23"/>
              </w:rPr>
            </w:pPr>
            <w:r w:rsidRPr="007139D7">
              <w:rPr>
                <w:b/>
                <w:bCs/>
                <w:sz w:val="23"/>
                <w:szCs w:val="23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7139D7" w:rsidRDefault="00B76378" w:rsidP="007E575B">
            <w:pPr>
              <w:pStyle w:val="Title"/>
              <w:jc w:val="left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100</w:t>
            </w:r>
          </w:p>
        </w:tc>
      </w:tr>
    </w:tbl>
    <w:p w:rsidR="00B76378" w:rsidRPr="007139D7" w:rsidRDefault="00B76378" w:rsidP="00B57D8D">
      <w:pPr>
        <w:ind w:left="720"/>
        <w:rPr>
          <w:sz w:val="23"/>
          <w:szCs w:val="23"/>
          <w:highlight w:val="yellow"/>
        </w:rPr>
      </w:pPr>
    </w:p>
    <w:tbl>
      <w:tblPr>
        <w:tblStyle w:val="TableGrid"/>
        <w:tblW w:w="5029" w:type="pct"/>
        <w:tblLook w:val="04A0" w:firstRow="1" w:lastRow="0" w:firstColumn="1" w:lastColumn="0" w:noHBand="0" w:noVBand="1"/>
      </w:tblPr>
      <w:tblGrid>
        <w:gridCol w:w="571"/>
        <w:gridCol w:w="520"/>
        <w:gridCol w:w="6552"/>
        <w:gridCol w:w="1152"/>
        <w:gridCol w:w="24"/>
        <w:gridCol w:w="1032"/>
        <w:gridCol w:w="894"/>
      </w:tblGrid>
      <w:tr w:rsidR="00B76378" w:rsidRPr="007139D7" w:rsidTr="00B76378">
        <w:trPr>
          <w:trHeight w:val="552"/>
        </w:trPr>
        <w:tc>
          <w:tcPr>
            <w:tcW w:w="266" w:type="pct"/>
            <w:vAlign w:val="center"/>
          </w:tcPr>
          <w:p w:rsidR="00B76378" w:rsidRPr="007139D7" w:rsidRDefault="00B76378" w:rsidP="005133D7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Q. No.</w:t>
            </w:r>
          </w:p>
        </w:tc>
        <w:tc>
          <w:tcPr>
            <w:tcW w:w="3290" w:type="pct"/>
            <w:gridSpan w:val="2"/>
            <w:vAlign w:val="center"/>
          </w:tcPr>
          <w:p w:rsidR="00B76378" w:rsidRPr="007139D7" w:rsidRDefault="00B76378" w:rsidP="005133D7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Questions</w:t>
            </w:r>
          </w:p>
        </w:tc>
        <w:tc>
          <w:tcPr>
            <w:tcW w:w="536" w:type="pct"/>
          </w:tcPr>
          <w:p w:rsidR="00B76378" w:rsidRPr="007139D7" w:rsidRDefault="00B76378" w:rsidP="00375CD9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 xml:space="preserve">Course Outcome </w:t>
            </w:r>
          </w:p>
        </w:tc>
        <w:tc>
          <w:tcPr>
            <w:tcW w:w="491" w:type="pct"/>
            <w:gridSpan w:val="2"/>
            <w:vAlign w:val="center"/>
          </w:tcPr>
          <w:p w:rsidR="00B76378" w:rsidRPr="007139D7" w:rsidRDefault="00B76378" w:rsidP="00375CD9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Bloom’s Level</w:t>
            </w:r>
          </w:p>
        </w:tc>
        <w:tc>
          <w:tcPr>
            <w:tcW w:w="417" w:type="pct"/>
            <w:vAlign w:val="center"/>
          </w:tcPr>
          <w:p w:rsidR="00B76378" w:rsidRPr="007139D7" w:rsidRDefault="00B76378" w:rsidP="005133D7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Marks</w:t>
            </w:r>
          </w:p>
        </w:tc>
      </w:tr>
      <w:tr w:rsidR="00B76378" w:rsidRPr="007139D7" w:rsidTr="00B76378">
        <w:trPr>
          <w:trHeight w:val="70"/>
        </w:trPr>
        <w:tc>
          <w:tcPr>
            <w:tcW w:w="5000" w:type="pct"/>
            <w:gridSpan w:val="7"/>
            <w:vAlign w:val="center"/>
          </w:tcPr>
          <w:p w:rsidR="00B76378" w:rsidRPr="007139D7" w:rsidRDefault="00B76378" w:rsidP="008C57B9">
            <w:pPr>
              <w:jc w:val="center"/>
              <w:rPr>
                <w:b/>
                <w:sz w:val="23"/>
                <w:szCs w:val="23"/>
                <w:u w:val="single"/>
              </w:rPr>
            </w:pPr>
            <w:r w:rsidRPr="007139D7">
              <w:rPr>
                <w:b/>
                <w:sz w:val="23"/>
                <w:szCs w:val="23"/>
                <w:u w:val="single"/>
              </w:rPr>
              <w:t>PART – A (10 X 1 = 10 MARKS)</w:t>
            </w:r>
          </w:p>
        </w:tc>
      </w:tr>
      <w:tr w:rsidR="00B76378" w:rsidRPr="007139D7" w:rsidTr="00B76378">
        <w:trPr>
          <w:trHeight w:val="10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autoSpaceDE w:val="0"/>
              <w:autoSpaceDN w:val="0"/>
              <w:adjustRightInd w:val="0"/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Define clinical pathology.</w:t>
            </w:r>
          </w:p>
        </w:tc>
        <w:tc>
          <w:tcPr>
            <w:tcW w:w="53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 xml:space="preserve"> CO1</w:t>
            </w:r>
          </w:p>
        </w:tc>
        <w:tc>
          <w:tcPr>
            <w:tcW w:w="491" w:type="pct"/>
            <w:gridSpan w:val="2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R</w:t>
            </w:r>
          </w:p>
        </w:tc>
        <w:tc>
          <w:tcPr>
            <w:tcW w:w="417" w:type="pct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</w:t>
            </w:r>
          </w:p>
        </w:tc>
      </w:tr>
      <w:tr w:rsidR="00B76378" w:rsidRPr="007139D7" w:rsidTr="00B76378">
        <w:trPr>
          <w:trHeight w:val="188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2.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Which of the following is used externally to stop the spread of pathogens: antibiotics or antiseptics?</w:t>
            </w:r>
          </w:p>
        </w:tc>
        <w:tc>
          <w:tcPr>
            <w:tcW w:w="53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 xml:space="preserve"> CO1</w:t>
            </w:r>
          </w:p>
        </w:tc>
        <w:tc>
          <w:tcPr>
            <w:tcW w:w="491" w:type="pct"/>
            <w:gridSpan w:val="2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R</w:t>
            </w:r>
          </w:p>
        </w:tc>
        <w:tc>
          <w:tcPr>
            <w:tcW w:w="417" w:type="pct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</w:t>
            </w:r>
          </w:p>
        </w:tc>
      </w:tr>
      <w:tr w:rsidR="00B76378" w:rsidRPr="007139D7" w:rsidTr="00B76378">
        <w:trPr>
          <w:trHeight w:val="170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3.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The quality controller in perfume industry is known as __________.</w:t>
            </w:r>
          </w:p>
        </w:tc>
        <w:tc>
          <w:tcPr>
            <w:tcW w:w="53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 2</w:t>
            </w:r>
          </w:p>
        </w:tc>
        <w:tc>
          <w:tcPr>
            <w:tcW w:w="491" w:type="pct"/>
            <w:gridSpan w:val="2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U</w:t>
            </w:r>
          </w:p>
        </w:tc>
        <w:tc>
          <w:tcPr>
            <w:tcW w:w="417" w:type="pct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</w:t>
            </w:r>
          </w:p>
        </w:tc>
      </w:tr>
      <w:tr w:rsidR="00B76378" w:rsidRPr="007139D7" w:rsidTr="00B76378">
        <w:trPr>
          <w:trHeight w:val="332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4.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 xml:space="preserve">By using which reagent, the common group is incorporated in explosives like TNT, Gun Cotton and RDX? </w:t>
            </w:r>
          </w:p>
        </w:tc>
        <w:tc>
          <w:tcPr>
            <w:tcW w:w="53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CO2</w:t>
            </w:r>
          </w:p>
        </w:tc>
        <w:tc>
          <w:tcPr>
            <w:tcW w:w="491" w:type="pct"/>
            <w:gridSpan w:val="2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U</w:t>
            </w:r>
          </w:p>
        </w:tc>
        <w:tc>
          <w:tcPr>
            <w:tcW w:w="417" w:type="pct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</w:t>
            </w:r>
          </w:p>
        </w:tc>
      </w:tr>
      <w:tr w:rsidR="00B76378" w:rsidRPr="007139D7" w:rsidTr="00B76378">
        <w:trPr>
          <w:trHeight w:val="260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5.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pStyle w:val="Default"/>
              <w:ind w:left="-203"/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ab/>
              <w:t>Five different tastes put together as one is known as __________ taste.</w:t>
            </w:r>
          </w:p>
        </w:tc>
        <w:tc>
          <w:tcPr>
            <w:tcW w:w="53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 3</w:t>
            </w:r>
          </w:p>
        </w:tc>
        <w:tc>
          <w:tcPr>
            <w:tcW w:w="491" w:type="pct"/>
            <w:gridSpan w:val="2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</w:t>
            </w:r>
          </w:p>
        </w:tc>
        <w:tc>
          <w:tcPr>
            <w:tcW w:w="417" w:type="pct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</w:t>
            </w:r>
          </w:p>
        </w:tc>
      </w:tr>
      <w:tr w:rsidR="00B76378" w:rsidRPr="007139D7" w:rsidTr="00B76378">
        <w:trPr>
          <w:trHeight w:val="242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Give the other names given for aginomotto.</w:t>
            </w:r>
          </w:p>
        </w:tc>
        <w:tc>
          <w:tcPr>
            <w:tcW w:w="53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CO3</w:t>
            </w:r>
          </w:p>
        </w:tc>
        <w:tc>
          <w:tcPr>
            <w:tcW w:w="491" w:type="pct"/>
            <w:gridSpan w:val="2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</w:t>
            </w:r>
          </w:p>
        </w:tc>
        <w:tc>
          <w:tcPr>
            <w:tcW w:w="417" w:type="pct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</w:t>
            </w:r>
          </w:p>
        </w:tc>
      </w:tr>
      <w:tr w:rsidR="00B76378" w:rsidRPr="007139D7" w:rsidTr="00B76378">
        <w:trPr>
          <w:trHeight w:val="70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7.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pStyle w:val="ListParagraph"/>
              <w:ind w:left="0"/>
              <w:jc w:val="both"/>
              <w:rPr>
                <w:noProof/>
                <w:sz w:val="23"/>
                <w:szCs w:val="23"/>
                <w:lang w:eastAsia="zh-TW"/>
              </w:rPr>
            </w:pPr>
            <w:r w:rsidRPr="007139D7">
              <w:rPr>
                <w:sz w:val="23"/>
                <w:szCs w:val="23"/>
              </w:rPr>
              <w:t>The burning sensation of chilly is due to __________.</w:t>
            </w:r>
          </w:p>
        </w:tc>
        <w:tc>
          <w:tcPr>
            <w:tcW w:w="53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CO4</w:t>
            </w:r>
          </w:p>
        </w:tc>
        <w:tc>
          <w:tcPr>
            <w:tcW w:w="491" w:type="pct"/>
            <w:gridSpan w:val="2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E</w:t>
            </w:r>
          </w:p>
        </w:tc>
        <w:tc>
          <w:tcPr>
            <w:tcW w:w="417" w:type="pct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</w:t>
            </w:r>
          </w:p>
        </w:tc>
      </w:tr>
      <w:tr w:rsidR="00B76378" w:rsidRPr="007139D7" w:rsidTr="00B76378">
        <w:trPr>
          <w:trHeight w:val="450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8.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spacing w:line="276" w:lineRule="auto"/>
              <w:jc w:val="both"/>
              <w:rPr>
                <w:b/>
                <w:bCs/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Air is considered as one among the other ingredients in ice cream. State True/False.</w:t>
            </w:r>
          </w:p>
        </w:tc>
        <w:tc>
          <w:tcPr>
            <w:tcW w:w="53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CO4</w:t>
            </w:r>
          </w:p>
        </w:tc>
        <w:tc>
          <w:tcPr>
            <w:tcW w:w="491" w:type="pct"/>
            <w:gridSpan w:val="2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E</w:t>
            </w:r>
          </w:p>
        </w:tc>
        <w:tc>
          <w:tcPr>
            <w:tcW w:w="417" w:type="pct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</w:t>
            </w:r>
          </w:p>
        </w:tc>
      </w:tr>
      <w:tr w:rsidR="00B76378" w:rsidRPr="007139D7" w:rsidTr="00B76378">
        <w:trPr>
          <w:trHeight w:val="260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9.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pStyle w:val="ListParagraph"/>
              <w:ind w:left="0"/>
              <w:jc w:val="both"/>
              <w:rPr>
                <w:noProof/>
                <w:sz w:val="23"/>
                <w:szCs w:val="23"/>
                <w:lang w:eastAsia="zh-TW"/>
              </w:rPr>
            </w:pPr>
            <w:r w:rsidRPr="007139D7">
              <w:rPr>
                <w:sz w:val="23"/>
                <w:szCs w:val="23"/>
              </w:rPr>
              <w:t>Reason out- why organic foods are costly?</w:t>
            </w:r>
          </w:p>
        </w:tc>
        <w:tc>
          <w:tcPr>
            <w:tcW w:w="53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CO5</w:t>
            </w:r>
          </w:p>
        </w:tc>
        <w:tc>
          <w:tcPr>
            <w:tcW w:w="491" w:type="pct"/>
            <w:gridSpan w:val="2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R</w:t>
            </w:r>
          </w:p>
        </w:tc>
        <w:tc>
          <w:tcPr>
            <w:tcW w:w="417" w:type="pct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</w:t>
            </w:r>
          </w:p>
        </w:tc>
      </w:tr>
      <w:tr w:rsidR="00B76378" w:rsidRPr="007139D7" w:rsidTr="00B76378">
        <w:trPr>
          <w:trHeight w:val="242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10.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Molecule of excitement is __________.</w:t>
            </w:r>
          </w:p>
        </w:tc>
        <w:tc>
          <w:tcPr>
            <w:tcW w:w="53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CO5</w:t>
            </w:r>
          </w:p>
        </w:tc>
        <w:tc>
          <w:tcPr>
            <w:tcW w:w="491" w:type="pct"/>
            <w:gridSpan w:val="2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R</w:t>
            </w:r>
          </w:p>
        </w:tc>
        <w:tc>
          <w:tcPr>
            <w:tcW w:w="417" w:type="pct"/>
            <w:vAlign w:val="bottom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</w:t>
            </w:r>
          </w:p>
        </w:tc>
      </w:tr>
      <w:tr w:rsidR="00B76378" w:rsidRPr="007139D7" w:rsidTr="00B76378">
        <w:trPr>
          <w:trHeight w:val="141"/>
        </w:trPr>
        <w:tc>
          <w:tcPr>
            <w:tcW w:w="5000" w:type="pct"/>
            <w:gridSpan w:val="7"/>
            <w:vAlign w:val="center"/>
          </w:tcPr>
          <w:p w:rsidR="00B76378" w:rsidRPr="007139D7" w:rsidRDefault="00B76378" w:rsidP="00B76378">
            <w:pPr>
              <w:jc w:val="center"/>
              <w:rPr>
                <w:b/>
                <w:sz w:val="23"/>
                <w:szCs w:val="23"/>
                <w:u w:val="single"/>
              </w:rPr>
            </w:pPr>
            <w:r w:rsidRPr="007139D7">
              <w:rPr>
                <w:b/>
                <w:sz w:val="23"/>
                <w:szCs w:val="23"/>
                <w:u w:val="single"/>
              </w:rPr>
              <w:t>PART – B (6 X 3 = 18 MARKS)</w:t>
            </w:r>
          </w:p>
        </w:tc>
      </w:tr>
      <w:tr w:rsidR="00B76378" w:rsidRPr="007139D7" w:rsidTr="00B76378">
        <w:trPr>
          <w:trHeight w:val="28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11.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spacing w:line="276" w:lineRule="auto"/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Write a note on common natural disinfectants.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CO1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R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3</w:t>
            </w:r>
          </w:p>
        </w:tc>
      </w:tr>
      <w:tr w:rsidR="00B76378" w:rsidRPr="007139D7" w:rsidTr="00B76378">
        <w:trPr>
          <w:trHeight w:val="233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12.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spacing w:line="276" w:lineRule="auto"/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Stress free life reduces risk on catching diseases – comment on this.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CO2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U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3</w:t>
            </w:r>
          </w:p>
        </w:tc>
      </w:tr>
      <w:tr w:rsidR="00B76378" w:rsidRPr="007139D7" w:rsidTr="00B76378">
        <w:trPr>
          <w:trHeight w:val="225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13.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spacing w:line="276" w:lineRule="auto"/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Give the advantages of microban technology used in household articles.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CO3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3</w:t>
            </w:r>
          </w:p>
        </w:tc>
      </w:tr>
      <w:tr w:rsidR="00B76378" w:rsidRPr="007139D7" w:rsidTr="00B76378">
        <w:trPr>
          <w:trHeight w:val="343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14.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spacing w:line="276" w:lineRule="auto"/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Give reason Kitchen gas burner burns yellow when a pot of boiling water overflows?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CO4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E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3</w:t>
            </w:r>
          </w:p>
        </w:tc>
      </w:tr>
      <w:tr w:rsidR="00B76378" w:rsidRPr="007139D7" w:rsidTr="00B76378">
        <w:trPr>
          <w:trHeight w:val="139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15.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spacing w:line="276" w:lineRule="auto"/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Chocolates releive depression – justify.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CO5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R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3</w:t>
            </w:r>
          </w:p>
        </w:tc>
      </w:tr>
      <w:tr w:rsidR="00B76378" w:rsidRPr="007139D7" w:rsidTr="00B76378">
        <w:trPr>
          <w:trHeight w:val="188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16.</w:t>
            </w:r>
          </w:p>
        </w:tc>
        <w:tc>
          <w:tcPr>
            <w:tcW w:w="3290" w:type="pct"/>
            <w:gridSpan w:val="2"/>
          </w:tcPr>
          <w:p w:rsidR="00B76378" w:rsidRPr="007139D7" w:rsidRDefault="00B76378" w:rsidP="00B76378">
            <w:pPr>
              <w:spacing w:line="276" w:lineRule="auto"/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Write a short note on dopamine.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CO6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R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3</w:t>
            </w:r>
          </w:p>
        </w:tc>
      </w:tr>
      <w:tr w:rsidR="00B76378" w:rsidRPr="007139D7" w:rsidTr="00B76378">
        <w:trPr>
          <w:trHeight w:val="552"/>
        </w:trPr>
        <w:tc>
          <w:tcPr>
            <w:tcW w:w="5000" w:type="pct"/>
            <w:gridSpan w:val="7"/>
          </w:tcPr>
          <w:p w:rsidR="00B76378" w:rsidRPr="007139D7" w:rsidRDefault="00B76378" w:rsidP="00B76378">
            <w:pPr>
              <w:jc w:val="center"/>
              <w:rPr>
                <w:b/>
                <w:sz w:val="23"/>
                <w:szCs w:val="23"/>
                <w:u w:val="single"/>
              </w:rPr>
            </w:pPr>
            <w:r w:rsidRPr="007139D7">
              <w:rPr>
                <w:b/>
                <w:sz w:val="23"/>
                <w:szCs w:val="23"/>
                <w:u w:val="single"/>
              </w:rPr>
              <w:t>PART – C (6 X 12 = 72 MARKS)</w:t>
            </w:r>
          </w:p>
          <w:p w:rsidR="00B76378" w:rsidRPr="007139D7" w:rsidRDefault="00B76378" w:rsidP="00B76378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(Answer any five Questions from Q.No 17 to 23, Q.No 24 is Compulsory)</w:t>
            </w:r>
          </w:p>
        </w:tc>
      </w:tr>
      <w:tr w:rsidR="00B76378" w:rsidRPr="007139D7" w:rsidTr="00B76378">
        <w:trPr>
          <w:trHeight w:val="39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17.</w:t>
            </w: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Can cancer be detected at an early stage?  Why is it detected in our country at the 3</w:t>
            </w:r>
            <w:r w:rsidRPr="007139D7">
              <w:rPr>
                <w:sz w:val="23"/>
                <w:szCs w:val="23"/>
                <w:vertAlign w:val="superscript"/>
              </w:rPr>
              <w:t>rd</w:t>
            </w:r>
            <w:r w:rsidRPr="007139D7">
              <w:rPr>
                <w:sz w:val="23"/>
                <w:szCs w:val="23"/>
              </w:rPr>
              <w:t xml:space="preserve"> or 4</w:t>
            </w:r>
            <w:r w:rsidRPr="007139D7">
              <w:rPr>
                <w:sz w:val="23"/>
                <w:szCs w:val="23"/>
                <w:vertAlign w:val="superscript"/>
              </w:rPr>
              <w:t>th</w:t>
            </w:r>
            <w:r w:rsidRPr="007139D7">
              <w:rPr>
                <w:sz w:val="23"/>
                <w:szCs w:val="23"/>
              </w:rPr>
              <w:t xml:space="preserve"> stage only?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CO1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R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39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b.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bCs/>
                <w:sz w:val="23"/>
                <w:szCs w:val="23"/>
              </w:rPr>
            </w:pPr>
            <w:r w:rsidRPr="007139D7">
              <w:rPr>
                <w:rFonts w:eastAsia="Calibri"/>
                <w:sz w:val="23"/>
                <w:szCs w:val="23"/>
              </w:rPr>
              <w:t>As an individual and engineer, what way can you help yourself and the society to avoid and eradicate so called incurable diseases like AIDS, Cancer etc as it was/is done in the case of Polio.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CO2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U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161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</w:tr>
      <w:tr w:rsidR="00B76378" w:rsidRPr="007139D7" w:rsidTr="00B76378">
        <w:trPr>
          <w:trHeight w:val="39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18.</w:t>
            </w: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On what basis a drug will be categorized under ‘Banned Drug’? Give example.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CO3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E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39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b.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ind w:left="-132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 xml:space="preserve"> Write a note on ‘NOTES’ in perfume. </w:t>
            </w:r>
            <w:r w:rsidRPr="007139D7">
              <w:rPr>
                <w:rFonts w:eastAsia="Calibri"/>
                <w:sz w:val="23"/>
                <w:szCs w:val="23"/>
              </w:rPr>
              <w:t>When can you use perfume and deodorant?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CO4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R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70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</w:tr>
      <w:tr w:rsidR="00B76378" w:rsidRPr="007139D7" w:rsidTr="00B76378">
        <w:trPr>
          <w:trHeight w:val="132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19.</w:t>
            </w: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Give the advantages and disadvantages natural dyes.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CO2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R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39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b.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bCs/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What is aginomotto? By regularly adding aginomotto in our diets the effects like obesity, behavioral changes can be found - give reasons.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CO4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E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70"/>
        </w:trPr>
        <w:tc>
          <w:tcPr>
            <w:tcW w:w="266" w:type="pct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</w:tr>
      <w:tr w:rsidR="00B76378" w:rsidRPr="007139D7" w:rsidTr="00B76378">
        <w:trPr>
          <w:trHeight w:val="39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20.</w:t>
            </w: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 xml:space="preserve">‘Crying’ is it needed? While cutting onion, our eyes get irritated followed by tears, explain the chemistry involved in this process. How can you avoid irritation of eyes during cutting onion?                                                                                                  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CO5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39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b.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bCs/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Write a short notes on PAH. Are you exposed to PAH? What are the effects of it and how will you avoid the same?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CO6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U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70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</w:tr>
      <w:tr w:rsidR="00B76378" w:rsidRPr="007139D7" w:rsidTr="00B76378">
        <w:trPr>
          <w:trHeight w:val="12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21.</w:t>
            </w: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Give an example for disappearing ink with the chemistry concept.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CO5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An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39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b.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bCs/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Negative emotions releases a hormone ‘CORTISOL’ which destroys the immune system - How can you handle your negative emotions and help your immune system?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CO5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E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70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</w:tr>
      <w:tr w:rsidR="00B76378" w:rsidRPr="007139D7" w:rsidTr="00B76378">
        <w:trPr>
          <w:trHeight w:val="39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22.</w:t>
            </w: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Explain the chemistry concepts involved in ice cream making. (emulsifier, stabilizer, depression in freezing point)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CO3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U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83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b.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bCs/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Write a notes on certification marks on grains and pulses.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CO4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R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88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</w:tr>
      <w:tr w:rsidR="00B76378" w:rsidRPr="007139D7" w:rsidTr="00B76378">
        <w:trPr>
          <w:trHeight w:val="105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23.</w:t>
            </w: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Cotton fabrics absorb more water. Reason out.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CO4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An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39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b.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bCs/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Give the test for identification of adulterant for the following and state the effect of the adulterant. Mango, ii. Apple, iii. Ghee, iv. Pepper.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CO5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70"/>
        </w:trPr>
        <w:tc>
          <w:tcPr>
            <w:tcW w:w="5000" w:type="pct"/>
            <w:gridSpan w:val="7"/>
            <w:vAlign w:val="center"/>
          </w:tcPr>
          <w:p w:rsidR="00B76378" w:rsidRPr="007139D7" w:rsidRDefault="00B76378" w:rsidP="00B76378">
            <w:pPr>
              <w:jc w:val="center"/>
              <w:rPr>
                <w:b/>
                <w:bCs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  <w:u w:val="single"/>
              </w:rPr>
              <w:t>Compulsory:</w:t>
            </w:r>
          </w:p>
        </w:tc>
      </w:tr>
      <w:tr w:rsidR="00B76378" w:rsidRPr="007139D7" w:rsidTr="00B76378">
        <w:trPr>
          <w:trHeight w:val="397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24.</w:t>
            </w: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Iodine – an important element in controlling thyroid gland: Give the effect on its deficiency and excess, also which food items can supply the same?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CO4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A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  <w:tr w:rsidR="00B76378" w:rsidRPr="007139D7" w:rsidTr="00B76378">
        <w:trPr>
          <w:trHeight w:val="70"/>
        </w:trPr>
        <w:tc>
          <w:tcPr>
            <w:tcW w:w="266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242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b.</w:t>
            </w:r>
          </w:p>
        </w:tc>
        <w:tc>
          <w:tcPr>
            <w:tcW w:w="3049" w:type="pct"/>
          </w:tcPr>
          <w:p w:rsidR="00B76378" w:rsidRPr="007139D7" w:rsidRDefault="00B76378" w:rsidP="00B76378">
            <w:pPr>
              <w:jc w:val="both"/>
              <w:rPr>
                <w:bCs/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Write a short note on neurotransmitters.</w:t>
            </w:r>
          </w:p>
        </w:tc>
        <w:tc>
          <w:tcPr>
            <w:tcW w:w="547" w:type="pct"/>
            <w:gridSpan w:val="2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CO6</w:t>
            </w:r>
          </w:p>
        </w:tc>
        <w:tc>
          <w:tcPr>
            <w:tcW w:w="480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E</w:t>
            </w:r>
          </w:p>
        </w:tc>
        <w:tc>
          <w:tcPr>
            <w:tcW w:w="417" w:type="pct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</w:tr>
    </w:tbl>
    <w:p w:rsidR="00B76378" w:rsidRPr="007139D7" w:rsidRDefault="00B76378" w:rsidP="002E336A">
      <w:pPr>
        <w:rPr>
          <w:sz w:val="23"/>
          <w:szCs w:val="23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782"/>
      </w:tblGrid>
      <w:tr w:rsidR="00B76378" w:rsidRPr="007139D7" w:rsidTr="00B76378">
        <w:tc>
          <w:tcPr>
            <w:tcW w:w="675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</w:p>
        </w:tc>
        <w:tc>
          <w:tcPr>
            <w:tcW w:w="9782" w:type="dxa"/>
          </w:tcPr>
          <w:p w:rsidR="00B76378" w:rsidRPr="007139D7" w:rsidRDefault="00B76378" w:rsidP="00B76378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COURSE OUTCOMES</w:t>
            </w:r>
          </w:p>
        </w:tc>
      </w:tr>
      <w:tr w:rsidR="00B76378" w:rsidRPr="007139D7" w:rsidTr="00B76378">
        <w:tc>
          <w:tcPr>
            <w:tcW w:w="675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CO1</w:t>
            </w:r>
          </w:p>
        </w:tc>
        <w:tc>
          <w:tcPr>
            <w:tcW w:w="9782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The students will know the practical aspects of chemistry in day-to-day life.</w:t>
            </w:r>
          </w:p>
        </w:tc>
      </w:tr>
      <w:tr w:rsidR="00B76378" w:rsidRPr="007139D7" w:rsidTr="00B76378">
        <w:tc>
          <w:tcPr>
            <w:tcW w:w="675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CO2</w:t>
            </w:r>
          </w:p>
        </w:tc>
        <w:tc>
          <w:tcPr>
            <w:tcW w:w="9782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The students will learn the chemistry concepts in day-to-day activities.</w:t>
            </w:r>
          </w:p>
        </w:tc>
      </w:tr>
      <w:tr w:rsidR="00B76378" w:rsidRPr="007139D7" w:rsidTr="00B76378">
        <w:tc>
          <w:tcPr>
            <w:tcW w:w="675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CO3</w:t>
            </w:r>
          </w:p>
        </w:tc>
        <w:tc>
          <w:tcPr>
            <w:tcW w:w="9782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The students will think innovative and develop application oriented products.</w:t>
            </w:r>
          </w:p>
        </w:tc>
      </w:tr>
      <w:tr w:rsidR="00B76378" w:rsidRPr="007139D7" w:rsidTr="00B76378">
        <w:tc>
          <w:tcPr>
            <w:tcW w:w="675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CO4</w:t>
            </w:r>
          </w:p>
        </w:tc>
        <w:tc>
          <w:tcPr>
            <w:tcW w:w="9782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The students will gain knowledge in buying certified food products.</w:t>
            </w:r>
          </w:p>
        </w:tc>
      </w:tr>
      <w:tr w:rsidR="00B76378" w:rsidRPr="007139D7" w:rsidTr="00B76378">
        <w:tc>
          <w:tcPr>
            <w:tcW w:w="675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CO5</w:t>
            </w:r>
          </w:p>
        </w:tc>
        <w:tc>
          <w:tcPr>
            <w:tcW w:w="9782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The students will make right choice in choosing the right food.</w:t>
            </w:r>
          </w:p>
        </w:tc>
      </w:tr>
      <w:tr w:rsidR="00B76378" w:rsidRPr="007139D7" w:rsidTr="00B76378">
        <w:tc>
          <w:tcPr>
            <w:tcW w:w="675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CO6</w:t>
            </w:r>
          </w:p>
        </w:tc>
        <w:tc>
          <w:tcPr>
            <w:tcW w:w="9782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The students will gain right perspective to guard the environment</w:t>
            </w:r>
          </w:p>
        </w:tc>
      </w:tr>
    </w:tbl>
    <w:p w:rsidR="00B76378" w:rsidRPr="007139D7" w:rsidRDefault="00B76378" w:rsidP="00544C89">
      <w:pPr>
        <w:rPr>
          <w:sz w:val="23"/>
          <w:szCs w:val="23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7139D7" w:rsidTr="00B76378">
        <w:tc>
          <w:tcPr>
            <w:tcW w:w="10683" w:type="dxa"/>
            <w:gridSpan w:val="8"/>
          </w:tcPr>
          <w:p w:rsidR="00B76378" w:rsidRPr="007139D7" w:rsidRDefault="00B76378" w:rsidP="00B76378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Assessment Pattern as per Bloom’s Taxonomy</w:t>
            </w:r>
          </w:p>
        </w:tc>
      </w:tr>
      <w:tr w:rsidR="00B76378" w:rsidRPr="007139D7" w:rsidTr="00B76378">
        <w:tc>
          <w:tcPr>
            <w:tcW w:w="959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 / P</w:t>
            </w:r>
          </w:p>
        </w:tc>
        <w:tc>
          <w:tcPr>
            <w:tcW w:w="1362" w:type="dxa"/>
          </w:tcPr>
          <w:p w:rsidR="00B76378" w:rsidRPr="007139D7" w:rsidRDefault="00B76378" w:rsidP="00B76378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Remember</w:t>
            </w:r>
          </w:p>
        </w:tc>
        <w:tc>
          <w:tcPr>
            <w:tcW w:w="1569" w:type="dxa"/>
          </w:tcPr>
          <w:p w:rsidR="00B76378" w:rsidRPr="007139D7" w:rsidRDefault="00B76378" w:rsidP="00B76378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Understand</w:t>
            </w:r>
          </w:p>
        </w:tc>
        <w:tc>
          <w:tcPr>
            <w:tcW w:w="1439" w:type="dxa"/>
          </w:tcPr>
          <w:p w:rsidR="00B76378" w:rsidRPr="007139D7" w:rsidRDefault="00B76378" w:rsidP="00B76378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Apply</w:t>
            </w:r>
          </w:p>
        </w:tc>
        <w:tc>
          <w:tcPr>
            <w:tcW w:w="1497" w:type="dxa"/>
          </w:tcPr>
          <w:p w:rsidR="00B76378" w:rsidRPr="007139D7" w:rsidRDefault="00B76378" w:rsidP="00B76378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Analyze</w:t>
            </w:r>
          </w:p>
        </w:tc>
        <w:tc>
          <w:tcPr>
            <w:tcW w:w="1375" w:type="dxa"/>
          </w:tcPr>
          <w:p w:rsidR="00B76378" w:rsidRPr="007139D7" w:rsidRDefault="00B76378" w:rsidP="00B76378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Evaluate</w:t>
            </w:r>
          </w:p>
        </w:tc>
        <w:tc>
          <w:tcPr>
            <w:tcW w:w="1321" w:type="dxa"/>
          </w:tcPr>
          <w:p w:rsidR="00B76378" w:rsidRPr="007139D7" w:rsidRDefault="00B76378" w:rsidP="00B76378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Create</w:t>
            </w:r>
          </w:p>
        </w:tc>
        <w:tc>
          <w:tcPr>
            <w:tcW w:w="1161" w:type="dxa"/>
          </w:tcPr>
          <w:p w:rsidR="00B76378" w:rsidRPr="007139D7" w:rsidRDefault="00B76378" w:rsidP="00B76378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Total</w:t>
            </w:r>
          </w:p>
        </w:tc>
      </w:tr>
      <w:tr w:rsidR="00B76378" w:rsidRPr="007139D7" w:rsidTr="00B76378">
        <w:tc>
          <w:tcPr>
            <w:tcW w:w="959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CO1</w:t>
            </w:r>
          </w:p>
        </w:tc>
        <w:tc>
          <w:tcPr>
            <w:tcW w:w="1362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1, 1, 3, 6</w:t>
            </w:r>
          </w:p>
        </w:tc>
        <w:tc>
          <w:tcPr>
            <w:tcW w:w="1569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439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497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375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321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161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11</w:t>
            </w:r>
          </w:p>
        </w:tc>
      </w:tr>
      <w:tr w:rsidR="00B76378" w:rsidRPr="007139D7" w:rsidTr="00B76378">
        <w:tc>
          <w:tcPr>
            <w:tcW w:w="959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CO2</w:t>
            </w:r>
          </w:p>
        </w:tc>
        <w:tc>
          <w:tcPr>
            <w:tcW w:w="1362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  <w:tc>
          <w:tcPr>
            <w:tcW w:w="1569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1, 1, 3, 6</w:t>
            </w:r>
          </w:p>
        </w:tc>
        <w:tc>
          <w:tcPr>
            <w:tcW w:w="1439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497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375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321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161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17</w:t>
            </w:r>
          </w:p>
        </w:tc>
      </w:tr>
      <w:tr w:rsidR="00B76378" w:rsidRPr="007139D7" w:rsidTr="00B76378">
        <w:tc>
          <w:tcPr>
            <w:tcW w:w="959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CO3</w:t>
            </w:r>
          </w:p>
        </w:tc>
        <w:tc>
          <w:tcPr>
            <w:tcW w:w="1362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569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  <w:tc>
          <w:tcPr>
            <w:tcW w:w="1439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1, 1, 3</w:t>
            </w:r>
          </w:p>
        </w:tc>
        <w:tc>
          <w:tcPr>
            <w:tcW w:w="1497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375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  <w:tc>
          <w:tcPr>
            <w:tcW w:w="1321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161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17</w:t>
            </w:r>
          </w:p>
        </w:tc>
      </w:tr>
      <w:tr w:rsidR="00B76378" w:rsidRPr="007139D7" w:rsidTr="00B76378">
        <w:tc>
          <w:tcPr>
            <w:tcW w:w="959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CO4</w:t>
            </w:r>
          </w:p>
        </w:tc>
        <w:tc>
          <w:tcPr>
            <w:tcW w:w="1362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6, 6</w:t>
            </w:r>
          </w:p>
        </w:tc>
        <w:tc>
          <w:tcPr>
            <w:tcW w:w="1569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439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  <w:tc>
          <w:tcPr>
            <w:tcW w:w="1497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  <w:tc>
          <w:tcPr>
            <w:tcW w:w="1375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1, 1, 3, 6</w:t>
            </w:r>
          </w:p>
        </w:tc>
        <w:tc>
          <w:tcPr>
            <w:tcW w:w="1321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161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35</w:t>
            </w:r>
          </w:p>
        </w:tc>
      </w:tr>
      <w:tr w:rsidR="00B76378" w:rsidRPr="007139D7" w:rsidTr="00B76378">
        <w:tc>
          <w:tcPr>
            <w:tcW w:w="959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CO5</w:t>
            </w:r>
          </w:p>
        </w:tc>
        <w:tc>
          <w:tcPr>
            <w:tcW w:w="1362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1, 1, 3</w:t>
            </w:r>
          </w:p>
        </w:tc>
        <w:tc>
          <w:tcPr>
            <w:tcW w:w="1569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439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6, 6</w:t>
            </w:r>
          </w:p>
        </w:tc>
        <w:tc>
          <w:tcPr>
            <w:tcW w:w="1497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  <w:tc>
          <w:tcPr>
            <w:tcW w:w="1375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  <w:tc>
          <w:tcPr>
            <w:tcW w:w="1321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161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29</w:t>
            </w:r>
          </w:p>
        </w:tc>
      </w:tr>
      <w:tr w:rsidR="00B76378" w:rsidRPr="007139D7" w:rsidTr="00B76378">
        <w:tc>
          <w:tcPr>
            <w:tcW w:w="959" w:type="dxa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CO6</w:t>
            </w:r>
          </w:p>
        </w:tc>
        <w:tc>
          <w:tcPr>
            <w:tcW w:w="1362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3</w:t>
            </w:r>
          </w:p>
        </w:tc>
        <w:tc>
          <w:tcPr>
            <w:tcW w:w="1569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  <w:tc>
          <w:tcPr>
            <w:tcW w:w="1439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497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375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6</w:t>
            </w:r>
          </w:p>
        </w:tc>
        <w:tc>
          <w:tcPr>
            <w:tcW w:w="1321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</w:p>
        </w:tc>
        <w:tc>
          <w:tcPr>
            <w:tcW w:w="1161" w:type="dxa"/>
          </w:tcPr>
          <w:p w:rsidR="00B76378" w:rsidRPr="007139D7" w:rsidRDefault="00B76378" w:rsidP="00B76378">
            <w:pPr>
              <w:jc w:val="center"/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>15</w:t>
            </w:r>
          </w:p>
        </w:tc>
      </w:tr>
      <w:tr w:rsidR="00B76378" w:rsidRPr="007139D7" w:rsidTr="00B76378">
        <w:tc>
          <w:tcPr>
            <w:tcW w:w="9522" w:type="dxa"/>
            <w:gridSpan w:val="7"/>
          </w:tcPr>
          <w:p w:rsidR="00B76378" w:rsidRPr="007139D7" w:rsidRDefault="00B76378" w:rsidP="00B76378">
            <w:pPr>
              <w:rPr>
                <w:sz w:val="23"/>
                <w:szCs w:val="23"/>
              </w:rPr>
            </w:pPr>
            <w:r w:rsidRPr="007139D7">
              <w:rPr>
                <w:sz w:val="23"/>
                <w:szCs w:val="23"/>
              </w:rPr>
              <w:t xml:space="preserve">                    37                      23                 23               12                  29</w:t>
            </w:r>
          </w:p>
        </w:tc>
        <w:tc>
          <w:tcPr>
            <w:tcW w:w="1161" w:type="dxa"/>
          </w:tcPr>
          <w:p w:rsidR="00B76378" w:rsidRPr="007139D7" w:rsidRDefault="00B76378" w:rsidP="00B76378">
            <w:pPr>
              <w:jc w:val="center"/>
              <w:rPr>
                <w:b/>
                <w:sz w:val="23"/>
                <w:szCs w:val="23"/>
              </w:rPr>
            </w:pPr>
            <w:r w:rsidRPr="007139D7">
              <w:rPr>
                <w:b/>
                <w:sz w:val="23"/>
                <w:szCs w:val="23"/>
              </w:rPr>
              <w:t>124</w:t>
            </w:r>
          </w:p>
        </w:tc>
      </w:tr>
    </w:tbl>
    <w:p w:rsidR="00B76378" w:rsidRPr="007139D7" w:rsidRDefault="00B76378" w:rsidP="002E336A">
      <w:pPr>
        <w:rPr>
          <w:sz w:val="23"/>
          <w:szCs w:val="23"/>
        </w:rPr>
      </w:pPr>
    </w:p>
    <w:p w:rsidR="00B76378" w:rsidRDefault="00B76378" w:rsidP="00B76378"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5" name="Picture 5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14CH1003 / 17CH1004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ENVIRONMENTAL STUDIES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8626C0" w:rsidTr="00B76378">
        <w:trPr>
          <w:trHeight w:val="552"/>
        </w:trPr>
        <w:tc>
          <w:tcPr>
            <w:tcW w:w="260" w:type="pct"/>
            <w:vAlign w:val="center"/>
          </w:tcPr>
          <w:p w:rsidR="00B76378" w:rsidRPr="008626C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626C0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4" w:type="pct"/>
            <w:gridSpan w:val="2"/>
            <w:vAlign w:val="center"/>
          </w:tcPr>
          <w:p w:rsidR="00B76378" w:rsidRPr="008626C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626C0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626C0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8626C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626C0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8626C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626C0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8626C0" w:rsidTr="00B76378">
        <w:trPr>
          <w:trHeight w:val="552"/>
        </w:trPr>
        <w:tc>
          <w:tcPr>
            <w:tcW w:w="5000" w:type="pct"/>
            <w:gridSpan w:val="6"/>
          </w:tcPr>
          <w:p w:rsidR="00B76378" w:rsidRPr="008626C0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8626C0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8626C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626C0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Based on your analysis, write a detailed report on major causes and harmful effects of deforestation.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626C0">
              <w:rPr>
                <w:bCs/>
                <w:sz w:val="24"/>
                <w:szCs w:val="24"/>
              </w:rPr>
              <w:t>Describe the various effects of ground water usage.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8626C0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Illustrate the uses of alternative energy sources and its limitations.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Discuss the major causes and effects of flood.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8626C0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Classify the types of biodiversity conservation with example.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626C0">
              <w:rPr>
                <w:bCs/>
                <w:sz w:val="24"/>
                <w:szCs w:val="24"/>
              </w:rPr>
              <w:t>Discuss the structure and function of ecosystem.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Examine</w:t>
            </w:r>
            <w:r>
              <w:rPr>
                <w:sz w:val="24"/>
                <w:szCs w:val="24"/>
              </w:rPr>
              <w:t xml:space="preserve"> </w:t>
            </w:r>
            <w:r w:rsidRPr="008626C0">
              <w:rPr>
                <w:sz w:val="24"/>
                <w:szCs w:val="24"/>
              </w:rPr>
              <w:t>in detail the types of value of biodiversity.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Without diversity, especially biodiversity, life would become monotonous. Express in detail about the various threats to biodiversity.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Explain the major causes, effects and control measures of air pollution.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List out the principles of green chemistry.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sz w:val="24"/>
                <w:szCs w:val="24"/>
              </w:rPr>
            </w:pPr>
            <w:r w:rsidRPr="008626C0">
              <w:rPr>
                <w:bCs/>
                <w:sz w:val="24"/>
                <w:szCs w:val="24"/>
              </w:rPr>
              <w:t>Identify the major causes, effects and control measures of water pollution.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Investigate the methods of solid waste management.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Discuss any two methods of water conservation with its objectives and technologies.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626C0">
              <w:rPr>
                <w:bCs/>
                <w:sz w:val="24"/>
                <w:szCs w:val="24"/>
              </w:rPr>
              <w:t xml:space="preserve">Discuss in detail </w:t>
            </w:r>
            <w:r>
              <w:rPr>
                <w:bCs/>
                <w:sz w:val="24"/>
                <w:szCs w:val="24"/>
              </w:rPr>
              <w:t xml:space="preserve">the </w:t>
            </w:r>
            <w:r w:rsidRPr="008626C0">
              <w:rPr>
                <w:bCs/>
                <w:sz w:val="24"/>
                <w:szCs w:val="24"/>
              </w:rPr>
              <w:t>wild protection and forest protection acts.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8626C0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626C0">
              <w:rPr>
                <w:bCs/>
                <w:sz w:val="24"/>
                <w:szCs w:val="24"/>
              </w:rPr>
              <w:t>Sustainable Development Goals (SDG) are common for all the nations. Point out the ways in which SDG can be achieved.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626C0">
              <w:rPr>
                <w:bCs/>
                <w:sz w:val="24"/>
                <w:szCs w:val="24"/>
              </w:rPr>
              <w:t>Describe in detail air protection and water protection acts.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Default="00B76378" w:rsidP="00B76378">
            <w:pPr>
              <w:spacing w:line="276" w:lineRule="auto"/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PART – B (1 X 20 = 20 MARKS)</w:t>
            </w:r>
          </w:p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Justify the role of information technology (IT) on environment and human health.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  <w:tr w:rsidR="00B76378" w:rsidRPr="008626C0" w:rsidTr="00B76378">
        <w:trPr>
          <w:trHeight w:val="397"/>
        </w:trPr>
        <w:tc>
          <w:tcPr>
            <w:tcW w:w="260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8626C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Summarize the causes, symptoms, diagnostic tests of HIV.</w:t>
            </w:r>
          </w:p>
        </w:tc>
        <w:tc>
          <w:tcPr>
            <w:tcW w:w="513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8626C0" w:rsidRDefault="00B76378" w:rsidP="00B76378">
            <w:pPr>
              <w:jc w:val="center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782"/>
      </w:tblGrid>
      <w:tr w:rsidR="00B76378" w:rsidRPr="008626C0" w:rsidTr="00B76378">
        <w:tc>
          <w:tcPr>
            <w:tcW w:w="675" w:type="dxa"/>
          </w:tcPr>
          <w:p w:rsidR="00B76378" w:rsidRPr="008626C0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782" w:type="dxa"/>
          </w:tcPr>
          <w:p w:rsidR="00B76378" w:rsidRPr="008626C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626C0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8626C0" w:rsidTr="00B76378">
        <w:tc>
          <w:tcPr>
            <w:tcW w:w="675" w:type="dxa"/>
          </w:tcPr>
          <w:p w:rsidR="00B76378" w:rsidRPr="008626C0" w:rsidRDefault="00B76378" w:rsidP="00B76378">
            <w:pPr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CO1</w:t>
            </w:r>
          </w:p>
        </w:tc>
        <w:tc>
          <w:tcPr>
            <w:tcW w:w="9782" w:type="dxa"/>
          </w:tcPr>
          <w:p w:rsidR="00B76378" w:rsidRPr="008626C0" w:rsidRDefault="00B76378" w:rsidP="00B76378">
            <w:pPr>
              <w:jc w:val="both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Understand the natural environment and its relationship with human activities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8626C0" w:rsidTr="00B76378">
        <w:tc>
          <w:tcPr>
            <w:tcW w:w="675" w:type="dxa"/>
          </w:tcPr>
          <w:p w:rsidR="00B76378" w:rsidRPr="008626C0" w:rsidRDefault="00B76378" w:rsidP="00B76378">
            <w:pPr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CO2</w:t>
            </w:r>
          </w:p>
        </w:tc>
        <w:tc>
          <w:tcPr>
            <w:tcW w:w="9782" w:type="dxa"/>
          </w:tcPr>
          <w:p w:rsidR="00B76378" w:rsidRPr="008626C0" w:rsidRDefault="00B76378" w:rsidP="00B76378">
            <w:pPr>
              <w:jc w:val="both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Acquire the knowledge about biodiversity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8626C0" w:rsidTr="00B76378">
        <w:tc>
          <w:tcPr>
            <w:tcW w:w="675" w:type="dxa"/>
          </w:tcPr>
          <w:p w:rsidR="00B76378" w:rsidRPr="008626C0" w:rsidRDefault="00B76378" w:rsidP="00B76378">
            <w:pPr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CO3</w:t>
            </w:r>
          </w:p>
        </w:tc>
        <w:tc>
          <w:tcPr>
            <w:tcW w:w="9782" w:type="dxa"/>
          </w:tcPr>
          <w:p w:rsidR="00B76378" w:rsidRPr="008626C0" w:rsidRDefault="00B76378" w:rsidP="00B76378">
            <w:pPr>
              <w:jc w:val="both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Design and evaluate strategies and apply green technologies.</w:t>
            </w:r>
          </w:p>
        </w:tc>
      </w:tr>
      <w:tr w:rsidR="00B76378" w:rsidRPr="008626C0" w:rsidTr="00B76378">
        <w:tc>
          <w:tcPr>
            <w:tcW w:w="675" w:type="dxa"/>
          </w:tcPr>
          <w:p w:rsidR="00B76378" w:rsidRPr="008626C0" w:rsidRDefault="00B76378" w:rsidP="00B76378">
            <w:pPr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CO4</w:t>
            </w:r>
          </w:p>
        </w:tc>
        <w:tc>
          <w:tcPr>
            <w:tcW w:w="9782" w:type="dxa"/>
          </w:tcPr>
          <w:p w:rsidR="00B76378" w:rsidRPr="008626C0" w:rsidRDefault="00B76378" w:rsidP="00B76378">
            <w:pPr>
              <w:jc w:val="both"/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Identify the methods for sustainable development and for the remediation or restoration of degraded environments.</w:t>
            </w:r>
          </w:p>
        </w:tc>
      </w:tr>
      <w:tr w:rsidR="00B76378" w:rsidRPr="008626C0" w:rsidTr="00B76378">
        <w:tc>
          <w:tcPr>
            <w:tcW w:w="675" w:type="dxa"/>
          </w:tcPr>
          <w:p w:rsidR="00B76378" w:rsidRPr="008626C0" w:rsidRDefault="00B76378" w:rsidP="00B76378">
            <w:pPr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CO5</w:t>
            </w:r>
          </w:p>
        </w:tc>
        <w:tc>
          <w:tcPr>
            <w:tcW w:w="9782" w:type="dxa"/>
          </w:tcPr>
          <w:p w:rsidR="00B76378" w:rsidRPr="008626C0" w:rsidRDefault="00B76378" w:rsidP="00B76378">
            <w:pPr>
              <w:shd w:val="clear" w:color="auto" w:fill="FFFFFF"/>
              <w:jc w:val="both"/>
              <w:rPr>
                <w:color w:val="222222"/>
                <w:sz w:val="24"/>
                <w:szCs w:val="24"/>
              </w:rPr>
            </w:pPr>
            <w:r w:rsidRPr="008626C0">
              <w:rPr>
                <w:color w:val="222222"/>
                <w:sz w:val="24"/>
                <w:szCs w:val="24"/>
              </w:rPr>
              <w:t>Integrate facts, concepts, and methods from multiple disciplines and apply to environmental and social problems.</w:t>
            </w:r>
          </w:p>
        </w:tc>
      </w:tr>
      <w:tr w:rsidR="00B76378" w:rsidRPr="008626C0" w:rsidTr="00B76378">
        <w:tc>
          <w:tcPr>
            <w:tcW w:w="675" w:type="dxa"/>
          </w:tcPr>
          <w:p w:rsidR="00B76378" w:rsidRPr="008626C0" w:rsidRDefault="00B76378" w:rsidP="00B76378">
            <w:pPr>
              <w:rPr>
                <w:sz w:val="24"/>
                <w:szCs w:val="24"/>
              </w:rPr>
            </w:pPr>
            <w:r w:rsidRPr="008626C0">
              <w:rPr>
                <w:sz w:val="24"/>
                <w:szCs w:val="24"/>
              </w:rPr>
              <w:t>CO6</w:t>
            </w:r>
          </w:p>
        </w:tc>
        <w:tc>
          <w:tcPr>
            <w:tcW w:w="9782" w:type="dxa"/>
          </w:tcPr>
          <w:p w:rsidR="00B76378" w:rsidRPr="008626C0" w:rsidRDefault="00B76378" w:rsidP="00B76378">
            <w:pPr>
              <w:shd w:val="clear" w:color="auto" w:fill="FFFFFF"/>
              <w:jc w:val="both"/>
              <w:rPr>
                <w:color w:val="222222"/>
                <w:sz w:val="24"/>
                <w:szCs w:val="24"/>
              </w:rPr>
            </w:pPr>
            <w:r w:rsidRPr="008626C0">
              <w:rPr>
                <w:color w:val="222222"/>
                <w:sz w:val="24"/>
                <w:szCs w:val="24"/>
              </w:rPr>
              <w:t>Analyze the connectivity between the man-made activities-Pollution-environmental issues-social problems-ecofriendly solutions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Tr="00B76378">
        <w:tc>
          <w:tcPr>
            <w:tcW w:w="10683" w:type="dxa"/>
            <w:gridSpan w:val="8"/>
          </w:tcPr>
          <w:p w:rsidR="00B76378" w:rsidRPr="0009580C" w:rsidRDefault="00B76378" w:rsidP="00B76378">
            <w:pPr>
              <w:jc w:val="center"/>
              <w:rPr>
                <w:b/>
              </w:rPr>
            </w:pPr>
            <w:r w:rsidRPr="0009580C">
              <w:rPr>
                <w:b/>
              </w:rPr>
              <w:t>A</w:t>
            </w:r>
            <w:r>
              <w:rPr>
                <w:b/>
              </w:rPr>
              <w:t>ssessment Pattern</w:t>
            </w:r>
            <w:r w:rsidRPr="0009580C">
              <w:rPr>
                <w:b/>
              </w:rPr>
              <w:t xml:space="preserve"> as per Bloom’s Taxonomy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 / P</w:t>
            </w:r>
          </w:p>
        </w:tc>
        <w:tc>
          <w:tcPr>
            <w:tcW w:w="1362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Remember</w:t>
            </w:r>
          </w:p>
        </w:tc>
        <w:tc>
          <w:tcPr>
            <w:tcW w:w="1569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Understand</w:t>
            </w:r>
          </w:p>
        </w:tc>
        <w:tc>
          <w:tcPr>
            <w:tcW w:w="1439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Apply</w:t>
            </w:r>
          </w:p>
        </w:tc>
        <w:tc>
          <w:tcPr>
            <w:tcW w:w="1497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Analyze</w:t>
            </w:r>
          </w:p>
        </w:tc>
        <w:tc>
          <w:tcPr>
            <w:tcW w:w="1375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Evaluate</w:t>
            </w:r>
          </w:p>
        </w:tc>
        <w:tc>
          <w:tcPr>
            <w:tcW w:w="132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Create</w:t>
            </w:r>
          </w:p>
        </w:tc>
        <w:tc>
          <w:tcPr>
            <w:tcW w:w="116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Total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CO1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CO2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CO3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CO4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CO5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CO6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B76378">
        <w:tc>
          <w:tcPr>
            <w:tcW w:w="9522" w:type="dxa"/>
            <w:gridSpan w:val="7"/>
          </w:tcPr>
          <w:p w:rsidR="00B76378" w:rsidRDefault="00B76378" w:rsidP="00B76378"/>
        </w:tc>
        <w:tc>
          <w:tcPr>
            <w:tcW w:w="1161" w:type="dxa"/>
          </w:tcPr>
          <w:p w:rsidR="00B76378" w:rsidRPr="00967742" w:rsidRDefault="00B76378" w:rsidP="00B76378">
            <w:pPr>
              <w:jc w:val="center"/>
              <w:rPr>
                <w:b/>
              </w:rPr>
            </w:pPr>
            <w:r w:rsidRPr="00967742">
              <w:rPr>
                <w:b/>
              </w:rPr>
              <w:t>1</w:t>
            </w:r>
            <w:r>
              <w:rPr>
                <w:b/>
              </w:rPr>
              <w:t>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B76378">
      <w:r w:rsidRPr="00AA7586">
        <w:rPr>
          <w:noProof/>
        </w:rPr>
        <w:drawing>
          <wp:inline distT="0" distB="0" distL="0" distR="0">
            <wp:extent cx="6230219" cy="1657581"/>
            <wp:effectExtent l="0" t="0" r="0" b="0"/>
            <wp:docPr id="6" name="Picture 6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A46BCD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A46BCD">
              <w:rPr>
                <w:b/>
                <w:szCs w:val="24"/>
                <w:shd w:val="clear" w:color="auto" w:fill="FFFFFF"/>
              </w:rPr>
              <w:t>16CH2003/17CH2003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A46BCD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A46BCD">
              <w:rPr>
                <w:b/>
                <w:szCs w:val="24"/>
                <w:shd w:val="clear" w:color="auto" w:fill="FFFFFF"/>
              </w:rPr>
              <w:t>ATOMIC STRUCTURE, THERMODYNAMICS AND ELECTROCHEMISTRY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348"/>
        <w:gridCol w:w="1150"/>
        <w:gridCol w:w="1323"/>
        <w:gridCol w:w="896"/>
      </w:tblGrid>
      <w:tr w:rsidR="00B76378" w:rsidRPr="00EB5671" w:rsidTr="00B76378">
        <w:trPr>
          <w:trHeight w:val="552"/>
        </w:trPr>
        <w:tc>
          <w:tcPr>
            <w:tcW w:w="258" w:type="pct"/>
            <w:vAlign w:val="center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EB5671" w:rsidTr="00B76378">
        <w:trPr>
          <w:trHeight w:val="552"/>
        </w:trPr>
        <w:tc>
          <w:tcPr>
            <w:tcW w:w="5000" w:type="pct"/>
            <w:gridSpan w:val="6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EB5671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Briefly discuss the Quantum model of atomic structure with schematic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Write short notes on Dual nature of electron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6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 xml:space="preserve">Define the term Wave length. 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4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EB5671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Explain Ruther Ford’s Gold foil experiment with neat sketch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Elaborate the Bohr’s atomic model with specific example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 xml:space="preserve">State the first law of thermodynamics. Explain it. 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 xml:space="preserve">Explain the relationship between pressure, volume and work. 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 xml:space="preserve">Derive Gibbs – Helmholtz equation. 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Describe the following terms.</w:t>
            </w:r>
          </w:p>
          <w:p w:rsidR="00B76378" w:rsidRPr="00EB567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i)</w:t>
            </w:r>
            <w:r>
              <w:rPr>
                <w:sz w:val="24"/>
                <w:szCs w:val="24"/>
              </w:rPr>
              <w:t xml:space="preserve"> </w:t>
            </w:r>
            <w:r w:rsidRPr="00EB5671">
              <w:rPr>
                <w:sz w:val="24"/>
                <w:szCs w:val="24"/>
              </w:rPr>
              <w:t>Isobaric  ii) Isolated system iii) Endothermic process  iv) Isochroic Process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Write short notes on concentration cell with neat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Briefly discuss the Anodic and cathodic reaction of electrochemical cell with neat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 xml:space="preserve">   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Derive Nernst equation and give its application.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 xml:space="preserve">Describe the construction of  lithium ion battery with advantages. 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How to Calculate Energy and Wave function of a Particle in One Dimensional Box.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 xml:space="preserve">Write short notes on types </w:t>
            </w:r>
            <w:r>
              <w:rPr>
                <w:sz w:val="24"/>
                <w:szCs w:val="24"/>
              </w:rPr>
              <w:t xml:space="preserve">of </w:t>
            </w:r>
            <w:r w:rsidRPr="00EB5671">
              <w:rPr>
                <w:sz w:val="24"/>
                <w:szCs w:val="24"/>
              </w:rPr>
              <w:t>quantum numbers with suitable example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EB5671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Explain the roles of various inhibitors in controlling the corrosion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Briefly discuss the factors influence the rate of corrosion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3910C9" w:rsidRDefault="00B76378" w:rsidP="00B76378">
            <w:pPr>
              <w:spacing w:line="276" w:lineRule="auto"/>
              <w:jc w:val="center"/>
              <w:rPr>
                <w:b/>
                <w:sz w:val="24"/>
                <w:szCs w:val="24"/>
                <w:u w:val="single"/>
              </w:rPr>
            </w:pPr>
            <w:r w:rsidRPr="003910C9">
              <w:rPr>
                <w:b/>
                <w:sz w:val="24"/>
                <w:szCs w:val="24"/>
                <w:u w:val="single"/>
              </w:rPr>
              <w:t>PART – B (1 X 20 = 20 MARKS)</w:t>
            </w:r>
          </w:p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Illustrate the rusting of iron with help of Electrochemical theory of corrosion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  <w:tr w:rsidR="00B76378" w:rsidRPr="00EB5671" w:rsidTr="00B76378">
        <w:trPr>
          <w:trHeight w:val="397"/>
        </w:trPr>
        <w:tc>
          <w:tcPr>
            <w:tcW w:w="26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EB567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Explain the oxidation corrosion with neat diagram.</w:t>
            </w:r>
          </w:p>
        </w:tc>
        <w:tc>
          <w:tcPr>
            <w:tcW w:w="51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EB5671" w:rsidTr="00B76378">
        <w:tc>
          <w:tcPr>
            <w:tcW w:w="675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EB5671" w:rsidTr="00B76378">
        <w:tc>
          <w:tcPr>
            <w:tcW w:w="675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EB5671" w:rsidRDefault="00B76378" w:rsidP="00B76378">
            <w:pPr>
              <w:pStyle w:val="Default"/>
            </w:pPr>
            <w:r w:rsidRPr="00EB5671">
              <w:t xml:space="preserve">Students will be able to recognize the importance of Quantum Chemistry. </w:t>
            </w:r>
          </w:p>
        </w:tc>
      </w:tr>
      <w:tr w:rsidR="00B76378" w:rsidRPr="00EB5671" w:rsidTr="00B76378">
        <w:tc>
          <w:tcPr>
            <w:tcW w:w="675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 xml:space="preserve">Know the importance of Thermodynamics. </w:t>
            </w:r>
          </w:p>
        </w:tc>
      </w:tr>
      <w:tr w:rsidR="00B76378" w:rsidRPr="00EB5671" w:rsidTr="00B76378">
        <w:tc>
          <w:tcPr>
            <w:tcW w:w="675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 xml:space="preserve">Understand the significance of Phase rule. </w:t>
            </w:r>
          </w:p>
        </w:tc>
      </w:tr>
      <w:tr w:rsidR="00B76378" w:rsidRPr="00EB5671" w:rsidTr="00B76378">
        <w:tc>
          <w:tcPr>
            <w:tcW w:w="675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 xml:space="preserve">Know the principles of electrochemistry. </w:t>
            </w:r>
          </w:p>
        </w:tc>
      </w:tr>
      <w:tr w:rsidR="00B76378" w:rsidRPr="00EB5671" w:rsidTr="00B76378">
        <w:tc>
          <w:tcPr>
            <w:tcW w:w="675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 xml:space="preserve">Classify the various types of electrochemical cells. </w:t>
            </w:r>
          </w:p>
        </w:tc>
      </w:tr>
      <w:tr w:rsidR="00B76378" w:rsidRPr="00EB5671" w:rsidTr="00B76378">
        <w:tc>
          <w:tcPr>
            <w:tcW w:w="675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 xml:space="preserve">Apply the proper method to prevent corrosion. 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EB5671" w:rsidTr="00B76378">
        <w:tc>
          <w:tcPr>
            <w:tcW w:w="10683" w:type="dxa"/>
            <w:gridSpan w:val="8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EB5671" w:rsidTr="00B76378">
        <w:tc>
          <w:tcPr>
            <w:tcW w:w="959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EB5671" w:rsidTr="00B76378">
        <w:tc>
          <w:tcPr>
            <w:tcW w:w="959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40</w:t>
            </w:r>
          </w:p>
        </w:tc>
      </w:tr>
      <w:tr w:rsidR="00B76378" w:rsidRPr="00EB5671" w:rsidTr="00B76378">
        <w:tc>
          <w:tcPr>
            <w:tcW w:w="959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30</w:t>
            </w:r>
          </w:p>
        </w:tc>
      </w:tr>
      <w:tr w:rsidR="00B76378" w:rsidRPr="00EB5671" w:rsidTr="00B76378">
        <w:tc>
          <w:tcPr>
            <w:tcW w:w="959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20</w:t>
            </w:r>
          </w:p>
        </w:tc>
      </w:tr>
      <w:tr w:rsidR="00B76378" w:rsidRPr="00EB5671" w:rsidTr="00B76378">
        <w:tc>
          <w:tcPr>
            <w:tcW w:w="959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20</w:t>
            </w:r>
          </w:p>
        </w:tc>
      </w:tr>
      <w:tr w:rsidR="00B76378" w:rsidRPr="00EB5671" w:rsidTr="00B76378">
        <w:tc>
          <w:tcPr>
            <w:tcW w:w="959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30</w:t>
            </w:r>
          </w:p>
        </w:tc>
      </w:tr>
      <w:tr w:rsidR="00B76378" w:rsidRPr="00EB5671" w:rsidTr="00B76378">
        <w:tc>
          <w:tcPr>
            <w:tcW w:w="959" w:type="dxa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EB5671" w:rsidRDefault="00B76378" w:rsidP="00B76378">
            <w:pPr>
              <w:jc w:val="center"/>
              <w:rPr>
                <w:sz w:val="24"/>
                <w:szCs w:val="24"/>
              </w:rPr>
            </w:pPr>
            <w:r w:rsidRPr="00EB5671">
              <w:rPr>
                <w:sz w:val="24"/>
                <w:szCs w:val="24"/>
              </w:rPr>
              <w:t>40</w:t>
            </w:r>
          </w:p>
        </w:tc>
      </w:tr>
      <w:tr w:rsidR="00B76378" w:rsidRPr="00EB5671" w:rsidTr="00B76378">
        <w:tc>
          <w:tcPr>
            <w:tcW w:w="9522" w:type="dxa"/>
            <w:gridSpan w:val="7"/>
          </w:tcPr>
          <w:p w:rsidR="00B76378" w:rsidRPr="00EB5671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EB567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B5671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drawing>
          <wp:inline distT="0" distB="0" distL="0" distR="0">
            <wp:extent cx="6230219" cy="1657581"/>
            <wp:effectExtent l="0" t="0" r="0" b="0"/>
            <wp:docPr id="7" name="Picture 7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16CH2005/17CH2005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F37A1D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F37A1D">
              <w:rPr>
                <w:b/>
                <w:szCs w:val="24"/>
                <w:shd w:val="clear" w:color="auto" w:fill="FFFFFF"/>
              </w:rPr>
              <w:t>REACTION MECHANISM AND HETEROCYCLIC 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F4679F" w:rsidTr="00B76378">
        <w:trPr>
          <w:trHeight w:val="552"/>
        </w:trPr>
        <w:tc>
          <w:tcPr>
            <w:tcW w:w="260" w:type="pct"/>
            <w:vAlign w:val="center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4" w:type="pct"/>
            <w:gridSpan w:val="2"/>
            <w:vAlign w:val="center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F4679F" w:rsidTr="00B76378">
        <w:trPr>
          <w:trHeight w:val="552"/>
        </w:trPr>
        <w:tc>
          <w:tcPr>
            <w:tcW w:w="5000" w:type="pct"/>
            <w:gridSpan w:val="6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F4679F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Discuss Benzyne mechanism with examples.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4679F">
              <w:rPr>
                <w:bCs/>
                <w:sz w:val="24"/>
                <w:szCs w:val="24"/>
              </w:rPr>
              <w:t>Narrate the effect of leaving group and attacking nucleophile in S</w:t>
            </w:r>
            <w:r w:rsidRPr="00F4679F">
              <w:rPr>
                <w:bCs/>
                <w:sz w:val="24"/>
                <w:szCs w:val="24"/>
                <w:vertAlign w:val="subscript"/>
              </w:rPr>
              <w:t>N</w:t>
            </w:r>
            <w:r w:rsidRPr="00F4679F">
              <w:rPr>
                <w:bCs/>
                <w:sz w:val="24"/>
                <w:szCs w:val="24"/>
              </w:rPr>
              <w:t>1 reactions.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F4679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Discuss S</w:t>
            </w:r>
            <w:r w:rsidRPr="00F4679F">
              <w:rPr>
                <w:sz w:val="24"/>
                <w:szCs w:val="24"/>
                <w:vertAlign w:val="subscript"/>
              </w:rPr>
              <w:t>N</w:t>
            </w:r>
            <w:r w:rsidRPr="00F4679F">
              <w:rPr>
                <w:sz w:val="24"/>
                <w:szCs w:val="24"/>
              </w:rPr>
              <w:t>Ar mechanism with examples.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bCs/>
                <w:sz w:val="24"/>
                <w:szCs w:val="24"/>
              </w:rPr>
              <w:t>Narrate the effect of leaving group and attacking nucleophile in S</w:t>
            </w:r>
            <w:r w:rsidRPr="00F4679F">
              <w:rPr>
                <w:bCs/>
                <w:sz w:val="24"/>
                <w:szCs w:val="24"/>
                <w:vertAlign w:val="subscript"/>
              </w:rPr>
              <w:t>N</w:t>
            </w:r>
            <w:r w:rsidRPr="00F4679F">
              <w:rPr>
                <w:bCs/>
                <w:sz w:val="24"/>
                <w:szCs w:val="24"/>
              </w:rPr>
              <w:t>2 reactions.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Discuss the mechanism of S</w:t>
            </w:r>
            <w:r w:rsidRPr="00F4679F">
              <w:rPr>
                <w:sz w:val="24"/>
                <w:szCs w:val="24"/>
                <w:vertAlign w:val="subscript"/>
              </w:rPr>
              <w:t>E</w:t>
            </w:r>
            <w:r w:rsidRPr="00F4679F">
              <w:rPr>
                <w:sz w:val="24"/>
                <w:szCs w:val="24"/>
              </w:rPr>
              <w:t xml:space="preserve">2 with example. 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Discuss the reactivity of Aliphatic Diazonium Coupling with example.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Discuss the mechanism of S</w:t>
            </w:r>
            <w:r w:rsidRPr="00F4679F">
              <w:rPr>
                <w:sz w:val="24"/>
                <w:szCs w:val="24"/>
                <w:vertAlign w:val="subscript"/>
              </w:rPr>
              <w:t>E</w:t>
            </w:r>
            <w:r w:rsidRPr="00F4679F">
              <w:rPr>
                <w:sz w:val="24"/>
                <w:szCs w:val="24"/>
              </w:rPr>
              <w:t>1 with example.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4679F">
              <w:rPr>
                <w:bCs/>
                <w:sz w:val="24"/>
                <w:szCs w:val="24"/>
              </w:rPr>
              <w:t>Describe the Stork-Enamine Reactions with mechanism.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 xml:space="preserve">Summarize the Electrophilic and Free radical addition reaction to double bonds with mechanism. 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4679F">
              <w:rPr>
                <w:bCs/>
                <w:sz w:val="24"/>
                <w:szCs w:val="24"/>
              </w:rPr>
              <w:t>Discuss the Micheal addition with example.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bCs/>
                <w:sz w:val="24"/>
                <w:szCs w:val="24"/>
              </w:rPr>
              <w:t>Discuss the Mannich reaction with mechanism.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4679F">
              <w:rPr>
                <w:bCs/>
                <w:sz w:val="24"/>
                <w:szCs w:val="24"/>
              </w:rPr>
              <w:t>Illustrate Bredt’s rule with Chugaev reaction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Describe the aromaticity of Pyrrole with structure.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4679F">
              <w:rPr>
                <w:bCs/>
                <w:sz w:val="24"/>
                <w:szCs w:val="24"/>
              </w:rPr>
              <w:t>Discuss the general preparation of heterocyclic compounds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E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F4679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4679F">
              <w:rPr>
                <w:bCs/>
                <w:sz w:val="24"/>
                <w:szCs w:val="24"/>
              </w:rPr>
              <w:t xml:space="preserve">Illustrate the electrophilic substitution reactions of Pyrrole. 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E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4679F">
              <w:rPr>
                <w:bCs/>
                <w:sz w:val="24"/>
                <w:szCs w:val="24"/>
              </w:rPr>
              <w:t>Summarize the preparation and reactions of pyridine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D54BE5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D54BE5">
              <w:rPr>
                <w:b/>
                <w:sz w:val="24"/>
                <w:szCs w:val="24"/>
                <w:u w:val="single"/>
              </w:rPr>
              <w:t>PART – B(1 X 20= 20 MARKS)</w:t>
            </w:r>
          </w:p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D54BE5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bCs/>
                <w:sz w:val="24"/>
                <w:szCs w:val="24"/>
              </w:rPr>
              <w:t>Illustrate the electrophilic substitution reactions of Imidazole.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E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  <w:tr w:rsidR="00B76378" w:rsidRPr="00F4679F" w:rsidTr="00B76378">
        <w:trPr>
          <w:trHeight w:val="397"/>
        </w:trPr>
        <w:tc>
          <w:tcPr>
            <w:tcW w:w="260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F4679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Describe the aromaticity and Electrophilic substitution reaction of Pyrazole.</w:t>
            </w:r>
          </w:p>
        </w:tc>
        <w:tc>
          <w:tcPr>
            <w:tcW w:w="513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782"/>
      </w:tblGrid>
      <w:tr w:rsidR="00B76378" w:rsidRPr="00F4679F" w:rsidTr="00B76378">
        <w:tc>
          <w:tcPr>
            <w:tcW w:w="675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782" w:type="dxa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F4679F" w:rsidTr="00B76378">
        <w:tc>
          <w:tcPr>
            <w:tcW w:w="675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CO1</w:t>
            </w:r>
          </w:p>
        </w:tc>
        <w:tc>
          <w:tcPr>
            <w:tcW w:w="9782" w:type="dxa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 xml:space="preserve">Elucidate the mechanisms of organic reactions. </w:t>
            </w:r>
          </w:p>
        </w:tc>
      </w:tr>
      <w:tr w:rsidR="00B76378" w:rsidRPr="00F4679F" w:rsidTr="00B76378">
        <w:tc>
          <w:tcPr>
            <w:tcW w:w="675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CO2</w:t>
            </w:r>
          </w:p>
        </w:tc>
        <w:tc>
          <w:tcPr>
            <w:tcW w:w="9782" w:type="dxa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 xml:space="preserve">Propose more complex syntheses. </w:t>
            </w:r>
          </w:p>
        </w:tc>
      </w:tr>
      <w:tr w:rsidR="00B76378" w:rsidRPr="00F4679F" w:rsidTr="00B76378">
        <w:tc>
          <w:tcPr>
            <w:tcW w:w="675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CO3</w:t>
            </w:r>
          </w:p>
        </w:tc>
        <w:tc>
          <w:tcPr>
            <w:tcW w:w="9782" w:type="dxa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 xml:space="preserve">Predict the reactivity of an organic compound from its structure. </w:t>
            </w:r>
          </w:p>
        </w:tc>
      </w:tr>
      <w:tr w:rsidR="00B76378" w:rsidRPr="00F4679F" w:rsidTr="00B76378">
        <w:tc>
          <w:tcPr>
            <w:tcW w:w="675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CO4</w:t>
            </w:r>
          </w:p>
        </w:tc>
        <w:tc>
          <w:tcPr>
            <w:tcW w:w="9782" w:type="dxa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 xml:space="preserve">Develop the knowledge on the fundamental theoretical understanding of heterocyclic chemistry. </w:t>
            </w:r>
          </w:p>
        </w:tc>
      </w:tr>
      <w:tr w:rsidR="00B76378" w:rsidRPr="00F4679F" w:rsidTr="00B76378">
        <w:tc>
          <w:tcPr>
            <w:tcW w:w="675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CO5</w:t>
            </w:r>
          </w:p>
        </w:tc>
        <w:tc>
          <w:tcPr>
            <w:tcW w:w="9782" w:type="dxa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 xml:space="preserve">Propose syntheses of heterocycles from the major classes. </w:t>
            </w:r>
          </w:p>
        </w:tc>
      </w:tr>
      <w:tr w:rsidR="00B76378" w:rsidRPr="00F4679F" w:rsidTr="00B76378">
        <w:tc>
          <w:tcPr>
            <w:tcW w:w="675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CO6</w:t>
            </w:r>
          </w:p>
        </w:tc>
        <w:tc>
          <w:tcPr>
            <w:tcW w:w="9782" w:type="dxa"/>
          </w:tcPr>
          <w:p w:rsidR="00B76378" w:rsidRPr="00F4679F" w:rsidRDefault="00B76378" w:rsidP="00B76378">
            <w:pPr>
              <w:jc w:val="both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Get the ability to relate significant chemical properties to structure.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2"/>
        <w:gridCol w:w="1361"/>
        <w:gridCol w:w="1557"/>
        <w:gridCol w:w="1386"/>
        <w:gridCol w:w="1457"/>
        <w:gridCol w:w="1353"/>
        <w:gridCol w:w="1285"/>
        <w:gridCol w:w="1126"/>
      </w:tblGrid>
      <w:tr w:rsidR="00B76378" w:rsidRPr="00F4679F" w:rsidTr="00B76378">
        <w:tc>
          <w:tcPr>
            <w:tcW w:w="10457" w:type="dxa"/>
            <w:gridSpan w:val="8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F4679F" w:rsidTr="00B76378">
        <w:tc>
          <w:tcPr>
            <w:tcW w:w="932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 / P</w:t>
            </w:r>
          </w:p>
        </w:tc>
        <w:tc>
          <w:tcPr>
            <w:tcW w:w="1361" w:type="dxa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57" w:type="dxa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386" w:type="dxa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57" w:type="dxa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53" w:type="dxa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285" w:type="dxa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26" w:type="dxa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F4679F" w:rsidTr="00B76378">
        <w:tc>
          <w:tcPr>
            <w:tcW w:w="932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CO1</w:t>
            </w:r>
          </w:p>
        </w:tc>
        <w:tc>
          <w:tcPr>
            <w:tcW w:w="1361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20</w:t>
            </w:r>
          </w:p>
        </w:tc>
        <w:tc>
          <w:tcPr>
            <w:tcW w:w="1457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20</w:t>
            </w:r>
          </w:p>
        </w:tc>
        <w:tc>
          <w:tcPr>
            <w:tcW w:w="1353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40</w:t>
            </w:r>
          </w:p>
        </w:tc>
      </w:tr>
      <w:tr w:rsidR="00B76378" w:rsidRPr="00F4679F" w:rsidTr="00B76378">
        <w:tc>
          <w:tcPr>
            <w:tcW w:w="932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CO2</w:t>
            </w:r>
          </w:p>
        </w:tc>
        <w:tc>
          <w:tcPr>
            <w:tcW w:w="1361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20</w:t>
            </w:r>
          </w:p>
        </w:tc>
        <w:tc>
          <w:tcPr>
            <w:tcW w:w="1457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20</w:t>
            </w:r>
          </w:p>
        </w:tc>
        <w:tc>
          <w:tcPr>
            <w:tcW w:w="1353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40</w:t>
            </w:r>
          </w:p>
        </w:tc>
      </w:tr>
      <w:tr w:rsidR="00B76378" w:rsidRPr="00F4679F" w:rsidTr="00B76378">
        <w:tc>
          <w:tcPr>
            <w:tcW w:w="932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CO3</w:t>
            </w:r>
          </w:p>
        </w:tc>
        <w:tc>
          <w:tcPr>
            <w:tcW w:w="1361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20</w:t>
            </w:r>
          </w:p>
        </w:tc>
        <w:tc>
          <w:tcPr>
            <w:tcW w:w="1457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20</w:t>
            </w:r>
          </w:p>
        </w:tc>
        <w:tc>
          <w:tcPr>
            <w:tcW w:w="1353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40</w:t>
            </w:r>
          </w:p>
        </w:tc>
      </w:tr>
      <w:tr w:rsidR="00B76378" w:rsidRPr="00F4679F" w:rsidTr="00B76378">
        <w:tc>
          <w:tcPr>
            <w:tcW w:w="932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CO4</w:t>
            </w:r>
          </w:p>
        </w:tc>
        <w:tc>
          <w:tcPr>
            <w:tcW w:w="1361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57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  <w:tc>
          <w:tcPr>
            <w:tcW w:w="1353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  <w:tc>
          <w:tcPr>
            <w:tcW w:w="1285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20</w:t>
            </w:r>
          </w:p>
        </w:tc>
      </w:tr>
      <w:tr w:rsidR="00B76378" w:rsidRPr="00F4679F" w:rsidTr="00B76378">
        <w:tc>
          <w:tcPr>
            <w:tcW w:w="932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CO5</w:t>
            </w:r>
          </w:p>
        </w:tc>
        <w:tc>
          <w:tcPr>
            <w:tcW w:w="1361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57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  <w:tc>
          <w:tcPr>
            <w:tcW w:w="1353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  <w:tc>
          <w:tcPr>
            <w:tcW w:w="1285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20</w:t>
            </w:r>
          </w:p>
        </w:tc>
      </w:tr>
      <w:tr w:rsidR="00B76378" w:rsidRPr="00F4679F" w:rsidTr="00B76378">
        <w:tc>
          <w:tcPr>
            <w:tcW w:w="932" w:type="dxa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CO6</w:t>
            </w:r>
          </w:p>
        </w:tc>
        <w:tc>
          <w:tcPr>
            <w:tcW w:w="1361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57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  <w:tc>
          <w:tcPr>
            <w:tcW w:w="1353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10</w:t>
            </w:r>
          </w:p>
        </w:tc>
        <w:tc>
          <w:tcPr>
            <w:tcW w:w="1285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4679F" w:rsidRDefault="00B76378" w:rsidP="00B76378">
            <w:pPr>
              <w:jc w:val="center"/>
              <w:rPr>
                <w:sz w:val="24"/>
                <w:szCs w:val="24"/>
              </w:rPr>
            </w:pPr>
            <w:r w:rsidRPr="00F4679F">
              <w:rPr>
                <w:sz w:val="24"/>
                <w:szCs w:val="24"/>
              </w:rPr>
              <w:t>20</w:t>
            </w:r>
          </w:p>
        </w:tc>
      </w:tr>
      <w:tr w:rsidR="00B76378" w:rsidRPr="00F4679F" w:rsidTr="00B76378">
        <w:tc>
          <w:tcPr>
            <w:tcW w:w="9331" w:type="dxa"/>
            <w:gridSpan w:val="7"/>
          </w:tcPr>
          <w:p w:rsidR="00B76378" w:rsidRPr="00F4679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4679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4679F">
              <w:rPr>
                <w:b/>
                <w:sz w:val="24"/>
                <w:szCs w:val="24"/>
              </w:rPr>
              <w:t>180</w:t>
            </w:r>
          </w:p>
        </w:tc>
      </w:tr>
    </w:tbl>
    <w:p w:rsidR="006770A4" w:rsidRDefault="006770A4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E40AC8">
      <w:pPr>
        <w:jc w:val="center"/>
        <w:rPr>
          <w:b/>
        </w:rPr>
      </w:pPr>
      <w:r w:rsidRPr="00863123">
        <w:rPr>
          <w:b/>
          <w:noProof/>
        </w:rPr>
        <w:drawing>
          <wp:inline distT="0" distB="0" distL="0" distR="0">
            <wp:extent cx="6230219" cy="1657581"/>
            <wp:effectExtent l="0" t="0" r="0" b="0"/>
            <wp:docPr id="8" name="Picture 8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E40AC8">
      <w:pPr>
        <w:jc w:val="center"/>
        <w:rPr>
          <w:b/>
        </w:rPr>
      </w:pP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C53689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C53689">
              <w:rPr>
                <w:b/>
                <w:szCs w:val="24"/>
              </w:rPr>
              <w:t>17CH1002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7E575B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7E575B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</w:tcPr>
          <w:p w:rsidR="00B76378" w:rsidRPr="00C53689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C53689">
              <w:rPr>
                <w:b/>
                <w:szCs w:val="24"/>
              </w:rPr>
              <w:t>APPLIED 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57D8D">
      <w:pPr>
        <w:ind w:left="720"/>
        <w:rPr>
          <w:highlight w:val="yellow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478"/>
        <w:gridCol w:w="6533"/>
        <w:gridCol w:w="1150"/>
        <w:gridCol w:w="25"/>
        <w:gridCol w:w="1031"/>
        <w:gridCol w:w="896"/>
      </w:tblGrid>
      <w:tr w:rsidR="00B76378" w:rsidRPr="00705D58" w:rsidTr="00B76378">
        <w:trPr>
          <w:trHeight w:val="552"/>
        </w:trPr>
        <w:tc>
          <w:tcPr>
            <w:tcW w:w="256" w:type="pct"/>
            <w:vAlign w:val="center"/>
          </w:tcPr>
          <w:p w:rsidR="00B76378" w:rsidRPr="00705D58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34" w:type="pct"/>
            <w:gridSpan w:val="2"/>
            <w:vAlign w:val="center"/>
          </w:tcPr>
          <w:p w:rsidR="00B76378" w:rsidRPr="00705D58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31" w:type="pct"/>
          </w:tcPr>
          <w:p w:rsidR="00B76378" w:rsidRPr="00705D58" w:rsidRDefault="00B76378" w:rsidP="00375CD9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8" w:type="pct"/>
            <w:gridSpan w:val="2"/>
            <w:vAlign w:val="center"/>
          </w:tcPr>
          <w:p w:rsidR="00B76378" w:rsidRPr="00705D58" w:rsidRDefault="00B76378" w:rsidP="00375CD9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705D58" w:rsidTr="008C57B9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705D58" w:rsidRDefault="00B76378" w:rsidP="008C57B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705D58">
              <w:rPr>
                <w:b/>
                <w:sz w:val="24"/>
                <w:szCs w:val="24"/>
                <w:u w:val="single"/>
              </w:rPr>
              <w:t>PART – A (10 X 1 = 10 MARKS)</w:t>
            </w:r>
          </w:p>
        </w:tc>
      </w:tr>
      <w:tr w:rsidR="00B76378" w:rsidRPr="00705D58" w:rsidTr="00B76378">
        <w:trPr>
          <w:trHeight w:val="264"/>
        </w:trPr>
        <w:tc>
          <w:tcPr>
            <w:tcW w:w="256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Hardness of water is due to the presence of salts of </w:t>
            </w:r>
            <w:r>
              <w:rPr>
                <w:sz w:val="24"/>
                <w:szCs w:val="24"/>
              </w:rPr>
              <w:t>____</w:t>
            </w:r>
            <w:r w:rsidRPr="00705D58">
              <w:rPr>
                <w:sz w:val="24"/>
                <w:szCs w:val="24"/>
              </w:rPr>
              <w:t xml:space="preserve">_____ and </w:t>
            </w:r>
            <w:r>
              <w:rPr>
                <w:sz w:val="24"/>
                <w:szCs w:val="24"/>
              </w:rPr>
              <w:t>_____</w:t>
            </w:r>
            <w:r w:rsidRPr="00705D58">
              <w:rPr>
                <w:sz w:val="24"/>
                <w:szCs w:val="24"/>
              </w:rPr>
              <w:t>____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CO1</w:t>
            </w:r>
          </w:p>
        </w:tc>
        <w:tc>
          <w:tcPr>
            <w:tcW w:w="478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U</w:t>
            </w:r>
          </w:p>
        </w:tc>
        <w:tc>
          <w:tcPr>
            <w:tcW w:w="40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2.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jc w:val="both"/>
              <w:rPr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What is Zeolite?</w:t>
            </w:r>
          </w:p>
        </w:tc>
        <w:tc>
          <w:tcPr>
            <w:tcW w:w="53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CO1</w:t>
            </w:r>
          </w:p>
        </w:tc>
        <w:tc>
          <w:tcPr>
            <w:tcW w:w="478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3.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jc w:val="both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Define: </w:t>
            </w:r>
            <w:r w:rsidRPr="00705D58">
              <w:rPr>
                <w:rFonts w:eastAsiaTheme="minorHAnsi"/>
                <w:sz w:val="24"/>
                <w:szCs w:val="24"/>
                <w:lang w:val="en-IN"/>
              </w:rPr>
              <w:t>spontaneity of a reaction</w:t>
            </w:r>
            <w:r>
              <w:rPr>
                <w:rFonts w:eastAsiaTheme="minorHAnsi"/>
                <w:sz w:val="24"/>
                <w:szCs w:val="24"/>
                <w:lang w:val="en-IN"/>
              </w:rPr>
              <w:t>.</w:t>
            </w:r>
          </w:p>
        </w:tc>
        <w:tc>
          <w:tcPr>
            <w:tcW w:w="53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CO2</w:t>
            </w:r>
          </w:p>
        </w:tc>
        <w:tc>
          <w:tcPr>
            <w:tcW w:w="478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4.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jc w:val="both"/>
              <w:rPr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What is second law of thermodynamics?</w:t>
            </w:r>
          </w:p>
        </w:tc>
        <w:tc>
          <w:tcPr>
            <w:tcW w:w="53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CO2</w:t>
            </w:r>
          </w:p>
        </w:tc>
        <w:tc>
          <w:tcPr>
            <w:tcW w:w="478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5.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pStyle w:val="Default"/>
              <w:jc w:val="both"/>
            </w:pPr>
            <w:r w:rsidRPr="00705D58">
              <w:t>Provide an example for Primary cells.</w:t>
            </w:r>
          </w:p>
        </w:tc>
        <w:tc>
          <w:tcPr>
            <w:tcW w:w="53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CO3</w:t>
            </w:r>
          </w:p>
        </w:tc>
        <w:tc>
          <w:tcPr>
            <w:tcW w:w="478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U</w:t>
            </w:r>
          </w:p>
        </w:tc>
        <w:tc>
          <w:tcPr>
            <w:tcW w:w="40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6.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jc w:val="both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Define. </w:t>
            </w:r>
            <w:r w:rsidRPr="00705D58">
              <w:rPr>
                <w:rFonts w:eastAsiaTheme="minorHAnsi"/>
                <w:sz w:val="24"/>
                <w:szCs w:val="24"/>
                <w:lang w:val="en-IN"/>
              </w:rPr>
              <w:t>Desalination</w:t>
            </w:r>
            <w:r>
              <w:rPr>
                <w:rFonts w:eastAsiaTheme="minorHAnsi"/>
                <w:sz w:val="24"/>
                <w:szCs w:val="24"/>
                <w:lang w:val="en-IN"/>
              </w:rPr>
              <w:t>.</w:t>
            </w:r>
          </w:p>
        </w:tc>
        <w:tc>
          <w:tcPr>
            <w:tcW w:w="53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CO5</w:t>
            </w:r>
          </w:p>
        </w:tc>
        <w:tc>
          <w:tcPr>
            <w:tcW w:w="478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7.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What are nanomaterials?</w:t>
            </w:r>
          </w:p>
        </w:tc>
        <w:tc>
          <w:tcPr>
            <w:tcW w:w="53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CO6</w:t>
            </w:r>
          </w:p>
        </w:tc>
        <w:tc>
          <w:tcPr>
            <w:tcW w:w="478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8.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What is Calgon?</w:t>
            </w:r>
          </w:p>
        </w:tc>
        <w:tc>
          <w:tcPr>
            <w:tcW w:w="53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CO1</w:t>
            </w:r>
          </w:p>
        </w:tc>
        <w:tc>
          <w:tcPr>
            <w:tcW w:w="478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9.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Define. Carnot theorem.</w:t>
            </w:r>
          </w:p>
        </w:tc>
        <w:tc>
          <w:tcPr>
            <w:tcW w:w="53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CO2</w:t>
            </w:r>
          </w:p>
        </w:tc>
        <w:tc>
          <w:tcPr>
            <w:tcW w:w="478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U</w:t>
            </w:r>
          </w:p>
        </w:tc>
        <w:tc>
          <w:tcPr>
            <w:tcW w:w="40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10.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jc w:val="both"/>
              <w:rPr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Give an example for layered nanomaterial</w:t>
            </w:r>
            <w:r>
              <w:rPr>
                <w:rFonts w:eastAsiaTheme="minorHAnsi"/>
                <w:sz w:val="24"/>
                <w:szCs w:val="24"/>
                <w:lang w:val="en-IN"/>
              </w:rPr>
              <w:t>.</w:t>
            </w:r>
          </w:p>
        </w:tc>
        <w:tc>
          <w:tcPr>
            <w:tcW w:w="53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CO6</w:t>
            </w:r>
          </w:p>
        </w:tc>
        <w:tc>
          <w:tcPr>
            <w:tcW w:w="478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U</w:t>
            </w:r>
          </w:p>
        </w:tc>
        <w:tc>
          <w:tcPr>
            <w:tcW w:w="40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</w:tr>
      <w:tr w:rsidR="00B76378" w:rsidRPr="00705D58" w:rsidTr="00B76378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705D58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705D58">
              <w:rPr>
                <w:b/>
                <w:sz w:val="24"/>
                <w:szCs w:val="24"/>
                <w:u w:val="single"/>
              </w:rPr>
              <w:t>PART – B (6 X 3 = 18 MARKS)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375CD9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11.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Differentiate scale and sludge</w:t>
            </w:r>
            <w:r>
              <w:rPr>
                <w:rFonts w:eastAsiaTheme="minorHAnsi"/>
                <w:sz w:val="24"/>
                <w:szCs w:val="24"/>
                <w:lang w:val="en-IN"/>
              </w:rPr>
              <w:t>.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CO1 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3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375CD9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12.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jc w:val="both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What is </w:t>
            </w:r>
            <w:r w:rsidRPr="00705D58">
              <w:rPr>
                <w:rFonts w:eastAsiaTheme="minorHAnsi"/>
                <w:sz w:val="24"/>
                <w:szCs w:val="24"/>
                <w:lang w:val="en-IN"/>
              </w:rPr>
              <w:t>Hess’s Law?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CO2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U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3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375CD9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13.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What is Nernst equation? Provide an application of Nernst equation.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CO3 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3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375CD9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14.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Explain the </w:t>
            </w:r>
            <w:r w:rsidRPr="00705D58">
              <w:rPr>
                <w:bCs/>
                <w:sz w:val="24"/>
                <w:szCs w:val="24"/>
              </w:rPr>
              <w:t>biodegradable polymers with example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CO5 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U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3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375CD9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15.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 xml:space="preserve">List the </w:t>
            </w:r>
            <w:r w:rsidRPr="00705D58">
              <w:rPr>
                <w:sz w:val="24"/>
                <w:szCs w:val="24"/>
              </w:rPr>
              <w:t xml:space="preserve">application of </w:t>
            </w:r>
            <w:r w:rsidRPr="00705D58">
              <w:rPr>
                <w:rFonts w:eastAsiaTheme="minorHAnsi"/>
                <w:sz w:val="24"/>
                <w:szCs w:val="24"/>
                <w:lang w:val="en-IN"/>
              </w:rPr>
              <w:t>electrochemical sensor</w:t>
            </w:r>
            <w:r>
              <w:rPr>
                <w:rFonts w:eastAsiaTheme="minorHAnsi"/>
                <w:sz w:val="24"/>
                <w:szCs w:val="24"/>
                <w:lang w:val="en-IN"/>
              </w:rPr>
              <w:t>.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CO3 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3</w:t>
            </w:r>
          </w:p>
        </w:tc>
      </w:tr>
      <w:tr w:rsidR="00B76378" w:rsidRPr="00705D58" w:rsidTr="00B76378">
        <w:trPr>
          <w:trHeight w:val="397"/>
        </w:trPr>
        <w:tc>
          <w:tcPr>
            <w:tcW w:w="256" w:type="pct"/>
          </w:tcPr>
          <w:p w:rsidR="00B76378" w:rsidRPr="00705D58" w:rsidRDefault="00B76378" w:rsidP="00375CD9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16.</w:t>
            </w:r>
          </w:p>
        </w:tc>
        <w:tc>
          <w:tcPr>
            <w:tcW w:w="3334" w:type="pct"/>
            <w:gridSpan w:val="2"/>
          </w:tcPr>
          <w:p w:rsidR="00B76378" w:rsidRPr="00705D58" w:rsidRDefault="00B76378" w:rsidP="00B763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Distinguish primary cells and secondary cells</w:t>
            </w:r>
            <w:r>
              <w:rPr>
                <w:rFonts w:eastAsiaTheme="minorHAnsi"/>
                <w:sz w:val="24"/>
                <w:szCs w:val="24"/>
                <w:lang w:val="en-IN"/>
              </w:rPr>
              <w:t>.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CO3 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3</w:t>
            </w:r>
          </w:p>
        </w:tc>
      </w:tr>
      <w:tr w:rsidR="00B76378" w:rsidRPr="00705D58" w:rsidTr="00B76378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705D58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705D58">
              <w:rPr>
                <w:b/>
                <w:sz w:val="24"/>
                <w:szCs w:val="24"/>
                <w:u w:val="single"/>
              </w:rPr>
              <w:t>PART – C (6 X 12 = 72 MARKS)</w:t>
            </w:r>
          </w:p>
          <w:p w:rsidR="00B76378" w:rsidRPr="00705D5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(Answer any five Questions from Q.No 17 to 23, Q.No 24 is Compulsory)</w:t>
            </w: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456504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17.</w:t>
            </w:r>
          </w:p>
        </w:tc>
        <w:tc>
          <w:tcPr>
            <w:tcW w:w="258" w:type="pct"/>
          </w:tcPr>
          <w:p w:rsidR="00B76378" w:rsidRPr="00705D58" w:rsidRDefault="00B76378" w:rsidP="0045650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705D58" w:rsidRDefault="00B76378" w:rsidP="00B76378">
            <w:pPr>
              <w:jc w:val="both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Explain the any one </w:t>
            </w:r>
            <w:r w:rsidRPr="00705D58">
              <w:rPr>
                <w:rFonts w:eastAsiaTheme="minorHAnsi"/>
                <w:sz w:val="24"/>
                <w:szCs w:val="24"/>
                <w:lang w:val="en-IN"/>
              </w:rPr>
              <w:t>softening method of water.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CO1  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12</w:t>
            </w: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375CD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</w:tcPr>
          <w:p w:rsidR="00B76378" w:rsidRPr="00705D58" w:rsidRDefault="00B76378" w:rsidP="006272B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" w:type="pct"/>
            <w:gridSpan w:val="2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6272BC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18.</w:t>
            </w:r>
          </w:p>
        </w:tc>
        <w:tc>
          <w:tcPr>
            <w:tcW w:w="258" w:type="pct"/>
          </w:tcPr>
          <w:p w:rsidR="00B76378" w:rsidRPr="00705D58" w:rsidRDefault="00B76378" w:rsidP="006272B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705D58" w:rsidRDefault="00B76378" w:rsidP="00B76378">
            <w:pPr>
              <w:jc w:val="both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 sample of water is found to contain 40.5 mg/L of Ca(HCO</w:t>
            </w:r>
            <w:r w:rsidRPr="00705D58">
              <w:rPr>
                <w:sz w:val="24"/>
                <w:szCs w:val="24"/>
                <w:vertAlign w:val="subscript"/>
              </w:rPr>
              <w:t>3</w:t>
            </w:r>
            <w:r w:rsidRPr="00705D58">
              <w:rPr>
                <w:sz w:val="24"/>
                <w:szCs w:val="24"/>
              </w:rPr>
              <w:t>)</w:t>
            </w:r>
            <w:r w:rsidRPr="00705D58">
              <w:rPr>
                <w:sz w:val="24"/>
                <w:szCs w:val="24"/>
                <w:vertAlign w:val="subscript"/>
              </w:rPr>
              <w:t>2</w:t>
            </w:r>
            <w:r w:rsidRPr="00705D58">
              <w:rPr>
                <w:sz w:val="24"/>
                <w:szCs w:val="24"/>
              </w:rPr>
              <w:t>,  46.5 mg/L of Mg(HCO3)</w:t>
            </w:r>
            <w:r w:rsidRPr="00705D58">
              <w:rPr>
                <w:sz w:val="24"/>
                <w:szCs w:val="24"/>
                <w:vertAlign w:val="subscript"/>
              </w:rPr>
              <w:t>2</w:t>
            </w:r>
            <w:r w:rsidRPr="00705D58">
              <w:rPr>
                <w:sz w:val="24"/>
                <w:szCs w:val="24"/>
              </w:rPr>
              <w:t xml:space="preserve"> , 27.6 mg/L of MgSO</w:t>
            </w:r>
            <w:r w:rsidRPr="00705D58">
              <w:rPr>
                <w:sz w:val="24"/>
                <w:szCs w:val="24"/>
                <w:vertAlign w:val="subscript"/>
              </w:rPr>
              <w:t>4</w:t>
            </w:r>
            <w:r w:rsidRPr="00705D58">
              <w:rPr>
                <w:sz w:val="24"/>
                <w:szCs w:val="24"/>
              </w:rPr>
              <w:t>, 32.1 mg/L of CaSO</w:t>
            </w:r>
            <w:r w:rsidRPr="00705D58">
              <w:rPr>
                <w:sz w:val="24"/>
                <w:szCs w:val="24"/>
                <w:vertAlign w:val="subscript"/>
              </w:rPr>
              <w:t>4</w:t>
            </w:r>
            <w:r w:rsidRPr="00705D58">
              <w:rPr>
                <w:sz w:val="24"/>
                <w:szCs w:val="24"/>
              </w:rPr>
              <w:t xml:space="preserve"> and 22.45 mg/L of CaCl</w:t>
            </w:r>
            <w:r w:rsidRPr="00705D58">
              <w:rPr>
                <w:sz w:val="24"/>
                <w:szCs w:val="24"/>
                <w:vertAlign w:val="subscript"/>
              </w:rPr>
              <w:t>2</w:t>
            </w:r>
            <w:r w:rsidRPr="00705D58">
              <w:rPr>
                <w:sz w:val="24"/>
                <w:szCs w:val="24"/>
              </w:rPr>
              <w:t>. Calculate the temporary and permanent hardness of water. (Ca – 40, Mg – 24, S – 32)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CO1</w:t>
            </w:r>
          </w:p>
        </w:tc>
        <w:tc>
          <w:tcPr>
            <w:tcW w:w="467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An</w:t>
            </w:r>
          </w:p>
        </w:tc>
        <w:tc>
          <w:tcPr>
            <w:tcW w:w="401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12</w:t>
            </w: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6272B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</w:tcPr>
          <w:p w:rsidR="00B76378" w:rsidRPr="00705D58" w:rsidRDefault="00B76378" w:rsidP="006272B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705D58" w:rsidRDefault="00B76378" w:rsidP="006272B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" w:type="pct"/>
            <w:gridSpan w:val="2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05D58" w:rsidTr="00B76378">
        <w:trPr>
          <w:trHeight w:val="414"/>
        </w:trPr>
        <w:tc>
          <w:tcPr>
            <w:tcW w:w="269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19.</w:t>
            </w:r>
          </w:p>
        </w:tc>
        <w:tc>
          <w:tcPr>
            <w:tcW w:w="258" w:type="pct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705D58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  <w:lang w:val="en-IN"/>
              </w:rPr>
              <w:t xml:space="preserve">Describe the </w:t>
            </w:r>
            <w:r w:rsidRPr="00705D58">
              <w:rPr>
                <w:rFonts w:eastAsia="Calibri"/>
                <w:sz w:val="24"/>
                <w:szCs w:val="24"/>
                <w:lang w:val="en-IN"/>
              </w:rPr>
              <w:t>estimation of hardness of water  by EDTA method</w:t>
            </w:r>
            <w:r>
              <w:rPr>
                <w:rFonts w:eastAsia="Calibri"/>
                <w:sz w:val="24"/>
                <w:szCs w:val="24"/>
                <w:lang w:val="en-IN"/>
              </w:rPr>
              <w:t>.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CO1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12</w:t>
            </w: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8C57B9">
            <w:pPr>
              <w:rPr>
                <w:sz w:val="24"/>
                <w:szCs w:val="24"/>
              </w:rPr>
            </w:pPr>
          </w:p>
        </w:tc>
        <w:tc>
          <w:tcPr>
            <w:tcW w:w="258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" w:type="pct"/>
            <w:gridSpan w:val="2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20.</w:t>
            </w:r>
          </w:p>
        </w:tc>
        <w:tc>
          <w:tcPr>
            <w:tcW w:w="258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705D58" w:rsidRDefault="00B76378" w:rsidP="00B76378">
            <w:pPr>
              <w:jc w:val="both"/>
              <w:rPr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Describe the various thermodynamic concepts.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CO2 /  U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U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12</w:t>
            </w: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" w:type="pct"/>
            <w:gridSpan w:val="2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21.</w:t>
            </w:r>
          </w:p>
        </w:tc>
        <w:tc>
          <w:tcPr>
            <w:tcW w:w="258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705D58" w:rsidRDefault="00B76378" w:rsidP="00B76378">
            <w:pPr>
              <w:ind w:firstLine="9"/>
              <w:jc w:val="both"/>
              <w:rPr>
                <w:bCs/>
                <w:sz w:val="24"/>
                <w:szCs w:val="24"/>
                <w:lang w:val="en-IN"/>
              </w:rPr>
            </w:pPr>
            <w:r w:rsidRPr="00705D58">
              <w:rPr>
                <w:sz w:val="24"/>
                <w:szCs w:val="24"/>
              </w:rPr>
              <w:t>Derive Gibb’s Helmholtz equation.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CO2 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U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12</w:t>
            </w: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" w:type="pct"/>
            <w:gridSpan w:val="2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22.</w:t>
            </w:r>
          </w:p>
        </w:tc>
        <w:tc>
          <w:tcPr>
            <w:tcW w:w="258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705D5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Describe the construction and working mechanism of H</w:t>
            </w:r>
            <w:r w:rsidRPr="00705D58">
              <w:rPr>
                <w:rFonts w:eastAsiaTheme="minorHAnsi"/>
                <w:sz w:val="24"/>
                <w:szCs w:val="24"/>
                <w:vertAlign w:val="subscript"/>
                <w:lang w:val="en-IN"/>
              </w:rPr>
              <w:t>2</w:t>
            </w:r>
            <w:r w:rsidRPr="00705D58">
              <w:rPr>
                <w:rFonts w:eastAsiaTheme="minorHAnsi"/>
                <w:sz w:val="24"/>
                <w:szCs w:val="24"/>
                <w:lang w:val="en-IN"/>
              </w:rPr>
              <w:t>-O</w:t>
            </w:r>
            <w:r w:rsidRPr="00705D58">
              <w:rPr>
                <w:rFonts w:eastAsiaTheme="minorHAnsi"/>
                <w:sz w:val="24"/>
                <w:szCs w:val="24"/>
                <w:vertAlign w:val="subscript"/>
                <w:lang w:val="en-IN"/>
              </w:rPr>
              <w:t>2</w:t>
            </w:r>
            <w:r w:rsidRPr="00705D58">
              <w:rPr>
                <w:rFonts w:eastAsiaTheme="minorHAnsi"/>
                <w:sz w:val="24"/>
                <w:szCs w:val="24"/>
                <w:lang w:val="en-IN"/>
              </w:rPr>
              <w:t xml:space="preserve"> fuel cell.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CO4 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An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12</w:t>
            </w: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" w:type="pct"/>
            <w:gridSpan w:val="2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23.</w:t>
            </w:r>
          </w:p>
        </w:tc>
        <w:tc>
          <w:tcPr>
            <w:tcW w:w="258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705D58" w:rsidRDefault="00B76378" w:rsidP="00B76378">
            <w:pPr>
              <w:jc w:val="both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Explain the various</w:t>
            </w:r>
            <w:r>
              <w:rPr>
                <w:sz w:val="24"/>
                <w:szCs w:val="24"/>
              </w:rPr>
              <w:t xml:space="preserve"> </w:t>
            </w:r>
            <w:r w:rsidRPr="00705D58">
              <w:rPr>
                <w:bCs/>
                <w:sz w:val="24"/>
                <w:szCs w:val="24"/>
              </w:rPr>
              <w:t>molding constituents of plastics.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CO5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12</w:t>
            </w:r>
          </w:p>
        </w:tc>
      </w:tr>
      <w:tr w:rsidR="00B76378" w:rsidRPr="00705D58" w:rsidTr="00B76378">
        <w:trPr>
          <w:gridAfter w:val="6"/>
          <w:wAfter w:w="4731" w:type="pct"/>
          <w:trHeight w:val="397"/>
        </w:trPr>
        <w:tc>
          <w:tcPr>
            <w:tcW w:w="269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05D58" w:rsidTr="00B76378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705D5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705D58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24.</w:t>
            </w:r>
          </w:p>
        </w:tc>
        <w:tc>
          <w:tcPr>
            <w:tcW w:w="258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a.</w:t>
            </w:r>
          </w:p>
        </w:tc>
        <w:tc>
          <w:tcPr>
            <w:tcW w:w="3063" w:type="pct"/>
          </w:tcPr>
          <w:p w:rsidR="00B76378" w:rsidRPr="00705D58" w:rsidRDefault="00B76378" w:rsidP="00B76378">
            <w:pPr>
              <w:jc w:val="both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Discuss the</w:t>
            </w:r>
            <w:r>
              <w:rPr>
                <w:sz w:val="24"/>
                <w:szCs w:val="24"/>
              </w:rPr>
              <w:t xml:space="preserve"> </w:t>
            </w:r>
            <w:r w:rsidRPr="00705D58">
              <w:rPr>
                <w:sz w:val="24"/>
                <w:szCs w:val="24"/>
              </w:rPr>
              <w:t xml:space="preserve">applications of polymers </w:t>
            </w:r>
            <w:r w:rsidRPr="00705D58">
              <w:rPr>
                <w:bCs/>
                <w:sz w:val="24"/>
                <w:szCs w:val="24"/>
              </w:rPr>
              <w:t>in medicine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CO5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6</w:t>
            </w:r>
          </w:p>
        </w:tc>
      </w:tr>
      <w:tr w:rsidR="00B76378" w:rsidRPr="00705D58" w:rsidTr="00B76378">
        <w:trPr>
          <w:trHeight w:val="397"/>
        </w:trPr>
        <w:tc>
          <w:tcPr>
            <w:tcW w:w="269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</w:tcPr>
          <w:p w:rsidR="00B76378" w:rsidRPr="00705D58" w:rsidRDefault="00B76378" w:rsidP="008C57B9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b.</w:t>
            </w:r>
          </w:p>
        </w:tc>
        <w:tc>
          <w:tcPr>
            <w:tcW w:w="3063" w:type="pct"/>
          </w:tcPr>
          <w:p w:rsidR="00B76378" w:rsidRPr="00705D5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Explain any one preparation method of nanomaterials.</w:t>
            </w:r>
          </w:p>
        </w:tc>
        <w:tc>
          <w:tcPr>
            <w:tcW w:w="542" w:type="pct"/>
            <w:gridSpan w:val="2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 xml:space="preserve">CO6 </w:t>
            </w:r>
          </w:p>
        </w:tc>
        <w:tc>
          <w:tcPr>
            <w:tcW w:w="467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  <w:vAlign w:val="center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6</w:t>
            </w:r>
          </w:p>
        </w:tc>
      </w:tr>
    </w:tbl>
    <w:p w:rsidR="00B76378" w:rsidRDefault="00B76378" w:rsidP="002E336A"/>
    <w:tbl>
      <w:tblPr>
        <w:tblStyle w:val="TableGrid"/>
        <w:tblW w:w="10728" w:type="dxa"/>
        <w:tblLook w:val="04A0" w:firstRow="1" w:lastRow="0" w:firstColumn="1" w:lastColumn="0" w:noHBand="0" w:noVBand="1"/>
      </w:tblPr>
      <w:tblGrid>
        <w:gridCol w:w="675"/>
        <w:gridCol w:w="10053"/>
      </w:tblGrid>
      <w:tr w:rsidR="00B76378" w:rsidRPr="00705D58" w:rsidTr="00B76378">
        <w:tc>
          <w:tcPr>
            <w:tcW w:w="675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53" w:type="dxa"/>
          </w:tcPr>
          <w:p w:rsidR="00B76378" w:rsidRPr="00705D5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705D58" w:rsidTr="00B76378">
        <w:tc>
          <w:tcPr>
            <w:tcW w:w="675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CO1</w:t>
            </w:r>
          </w:p>
        </w:tc>
        <w:tc>
          <w:tcPr>
            <w:tcW w:w="10053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Recognize hard water and softening methods.</w:t>
            </w:r>
          </w:p>
        </w:tc>
      </w:tr>
      <w:tr w:rsidR="00B76378" w:rsidRPr="00705D58" w:rsidTr="00B76378">
        <w:tc>
          <w:tcPr>
            <w:tcW w:w="675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CO2</w:t>
            </w:r>
          </w:p>
        </w:tc>
        <w:tc>
          <w:tcPr>
            <w:tcW w:w="10053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Understand chemical thermodynamics.</w:t>
            </w:r>
          </w:p>
        </w:tc>
      </w:tr>
      <w:tr w:rsidR="00B76378" w:rsidRPr="00705D58" w:rsidTr="00B76378">
        <w:tc>
          <w:tcPr>
            <w:tcW w:w="675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CO3</w:t>
            </w:r>
          </w:p>
        </w:tc>
        <w:tc>
          <w:tcPr>
            <w:tcW w:w="10053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Identify the types of batteries.</w:t>
            </w:r>
          </w:p>
        </w:tc>
      </w:tr>
      <w:tr w:rsidR="00B76378" w:rsidRPr="00705D58" w:rsidTr="00B76378">
        <w:tc>
          <w:tcPr>
            <w:tcW w:w="675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CO4</w:t>
            </w:r>
          </w:p>
        </w:tc>
        <w:tc>
          <w:tcPr>
            <w:tcW w:w="10053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Explain the problems associated with corrosion.</w:t>
            </w:r>
          </w:p>
        </w:tc>
      </w:tr>
      <w:tr w:rsidR="00B76378" w:rsidRPr="00705D58" w:rsidTr="00B76378">
        <w:tc>
          <w:tcPr>
            <w:tcW w:w="675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CO5</w:t>
            </w:r>
          </w:p>
        </w:tc>
        <w:tc>
          <w:tcPr>
            <w:tcW w:w="10053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Appraise the significances of polymers.</w:t>
            </w:r>
          </w:p>
        </w:tc>
      </w:tr>
      <w:tr w:rsidR="00B76378" w:rsidRPr="00705D58" w:rsidTr="00B76378">
        <w:tc>
          <w:tcPr>
            <w:tcW w:w="675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CO6</w:t>
            </w:r>
          </w:p>
        </w:tc>
        <w:tc>
          <w:tcPr>
            <w:tcW w:w="10053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rFonts w:eastAsiaTheme="minorHAnsi"/>
                <w:sz w:val="24"/>
                <w:szCs w:val="24"/>
                <w:lang w:val="en-IN"/>
              </w:rPr>
              <w:t>Utilize the knowledge of advanced materials.</w:t>
            </w:r>
          </w:p>
        </w:tc>
      </w:tr>
    </w:tbl>
    <w:p w:rsidR="00B76378" w:rsidRPr="00BA50B9" w:rsidRDefault="00B76378" w:rsidP="00544C89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705D58" w:rsidTr="00B76378">
        <w:tc>
          <w:tcPr>
            <w:tcW w:w="10683" w:type="dxa"/>
            <w:gridSpan w:val="8"/>
          </w:tcPr>
          <w:p w:rsidR="00B76378" w:rsidRPr="00705D5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Assessment Pattern as per Bloom’s Level</w:t>
            </w:r>
          </w:p>
        </w:tc>
      </w:tr>
      <w:tr w:rsidR="00B76378" w:rsidRPr="00705D58" w:rsidTr="00B76378">
        <w:tc>
          <w:tcPr>
            <w:tcW w:w="959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705D5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705D5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705D5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705D5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705D5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705D5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705D5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705D58" w:rsidTr="00B76378">
        <w:tc>
          <w:tcPr>
            <w:tcW w:w="959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2</w:t>
            </w:r>
          </w:p>
        </w:tc>
        <w:tc>
          <w:tcPr>
            <w:tcW w:w="1569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  <w:tc>
          <w:tcPr>
            <w:tcW w:w="1439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27</w:t>
            </w:r>
          </w:p>
        </w:tc>
        <w:tc>
          <w:tcPr>
            <w:tcW w:w="1497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12</w:t>
            </w:r>
          </w:p>
        </w:tc>
        <w:tc>
          <w:tcPr>
            <w:tcW w:w="1375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42</w:t>
            </w:r>
          </w:p>
        </w:tc>
      </w:tr>
      <w:tr w:rsidR="00B76378" w:rsidRPr="00705D58" w:rsidTr="00B76378">
        <w:tc>
          <w:tcPr>
            <w:tcW w:w="959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  <w:tc>
          <w:tcPr>
            <w:tcW w:w="1569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28</w:t>
            </w:r>
          </w:p>
        </w:tc>
        <w:tc>
          <w:tcPr>
            <w:tcW w:w="1439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  <w:tc>
          <w:tcPr>
            <w:tcW w:w="1497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30</w:t>
            </w:r>
          </w:p>
        </w:tc>
      </w:tr>
      <w:tr w:rsidR="00B76378" w:rsidRPr="00705D58" w:rsidTr="00B76378">
        <w:tc>
          <w:tcPr>
            <w:tcW w:w="959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  <w:tc>
          <w:tcPr>
            <w:tcW w:w="1439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9</w:t>
            </w:r>
          </w:p>
        </w:tc>
        <w:tc>
          <w:tcPr>
            <w:tcW w:w="1497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10</w:t>
            </w:r>
          </w:p>
        </w:tc>
      </w:tr>
      <w:tr w:rsidR="00B76378" w:rsidRPr="00705D58" w:rsidTr="00B76378">
        <w:tc>
          <w:tcPr>
            <w:tcW w:w="959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12</w:t>
            </w:r>
          </w:p>
        </w:tc>
        <w:tc>
          <w:tcPr>
            <w:tcW w:w="1375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12</w:t>
            </w:r>
          </w:p>
        </w:tc>
      </w:tr>
      <w:tr w:rsidR="00B76378" w:rsidRPr="00705D58" w:rsidTr="00B76378">
        <w:tc>
          <w:tcPr>
            <w:tcW w:w="959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  <w:tc>
          <w:tcPr>
            <w:tcW w:w="1569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3</w:t>
            </w:r>
          </w:p>
        </w:tc>
        <w:tc>
          <w:tcPr>
            <w:tcW w:w="1439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18</w:t>
            </w:r>
          </w:p>
        </w:tc>
        <w:tc>
          <w:tcPr>
            <w:tcW w:w="1497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22</w:t>
            </w:r>
          </w:p>
        </w:tc>
      </w:tr>
      <w:tr w:rsidR="00B76378" w:rsidRPr="00705D58" w:rsidTr="00B76378">
        <w:tc>
          <w:tcPr>
            <w:tcW w:w="959" w:type="dxa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  <w:tc>
          <w:tcPr>
            <w:tcW w:w="1569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1</w:t>
            </w:r>
          </w:p>
        </w:tc>
        <w:tc>
          <w:tcPr>
            <w:tcW w:w="1439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6</w:t>
            </w:r>
          </w:p>
        </w:tc>
        <w:tc>
          <w:tcPr>
            <w:tcW w:w="1497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705D58" w:rsidRDefault="00B76378" w:rsidP="00B76378">
            <w:pPr>
              <w:jc w:val="center"/>
              <w:rPr>
                <w:sz w:val="24"/>
                <w:szCs w:val="24"/>
              </w:rPr>
            </w:pPr>
            <w:r w:rsidRPr="00705D58">
              <w:rPr>
                <w:sz w:val="24"/>
                <w:szCs w:val="24"/>
              </w:rPr>
              <w:t>8</w:t>
            </w:r>
          </w:p>
        </w:tc>
      </w:tr>
      <w:tr w:rsidR="00B76378" w:rsidRPr="00705D58" w:rsidTr="00B76378">
        <w:tc>
          <w:tcPr>
            <w:tcW w:w="9522" w:type="dxa"/>
            <w:gridSpan w:val="7"/>
          </w:tcPr>
          <w:p w:rsidR="00B76378" w:rsidRPr="00705D58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05D5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05D58">
              <w:rPr>
                <w:b/>
                <w:sz w:val="24"/>
                <w:szCs w:val="24"/>
              </w:rPr>
              <w:t>124</w:t>
            </w:r>
          </w:p>
        </w:tc>
      </w:tr>
    </w:tbl>
    <w:p w:rsidR="00B76378" w:rsidRDefault="00B76378" w:rsidP="002E336A"/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9" name="Picture 9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134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17CH3022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13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MOLECULAR AND MATERIAL SELF ASSEMBLY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13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20" w:type="pct"/>
        <w:tblLayout w:type="fixed"/>
        <w:tblLook w:val="04A0" w:firstRow="1" w:lastRow="0" w:firstColumn="1" w:lastColumn="0" w:noHBand="0" w:noVBand="1"/>
      </w:tblPr>
      <w:tblGrid>
        <w:gridCol w:w="552"/>
        <w:gridCol w:w="459"/>
        <w:gridCol w:w="6228"/>
        <w:gridCol w:w="433"/>
        <w:gridCol w:w="90"/>
        <w:gridCol w:w="716"/>
        <w:gridCol w:w="1377"/>
        <w:gridCol w:w="871"/>
      </w:tblGrid>
      <w:tr w:rsidR="00B76378" w:rsidRPr="00215E33" w:rsidTr="00B76378">
        <w:trPr>
          <w:trHeight w:val="552"/>
        </w:trPr>
        <w:tc>
          <w:tcPr>
            <w:tcW w:w="257" w:type="pct"/>
            <w:vAlign w:val="center"/>
          </w:tcPr>
          <w:p w:rsidR="00B76378" w:rsidRPr="00215E33" w:rsidRDefault="00B76378" w:rsidP="00B76378">
            <w:pPr>
              <w:jc w:val="center"/>
              <w:rPr>
                <w:b/>
              </w:rPr>
            </w:pPr>
            <w:r w:rsidRPr="00215E33">
              <w:rPr>
                <w:b/>
              </w:rPr>
              <w:t>Q. No.</w:t>
            </w:r>
          </w:p>
        </w:tc>
        <w:tc>
          <w:tcPr>
            <w:tcW w:w="3117" w:type="pct"/>
            <w:gridSpan w:val="2"/>
            <w:vAlign w:val="center"/>
          </w:tcPr>
          <w:p w:rsidR="00B76378" w:rsidRPr="00215E33" w:rsidRDefault="00B76378" w:rsidP="00B76378">
            <w:pPr>
              <w:jc w:val="center"/>
              <w:rPr>
                <w:b/>
              </w:rPr>
            </w:pPr>
            <w:r w:rsidRPr="00215E33">
              <w:rPr>
                <w:b/>
              </w:rPr>
              <w:t>Questions</w:t>
            </w:r>
          </w:p>
        </w:tc>
        <w:tc>
          <w:tcPr>
            <w:tcW w:w="578" w:type="pct"/>
            <w:gridSpan w:val="3"/>
          </w:tcPr>
          <w:p w:rsidR="00B76378" w:rsidRPr="00215E33" w:rsidRDefault="00B76378" w:rsidP="00B76378">
            <w:pPr>
              <w:jc w:val="center"/>
              <w:rPr>
                <w:b/>
              </w:rPr>
            </w:pPr>
            <w:r w:rsidRPr="00215E33">
              <w:rPr>
                <w:b/>
              </w:rPr>
              <w:t xml:space="preserve">Course Outcome </w:t>
            </w:r>
          </w:p>
        </w:tc>
        <w:tc>
          <w:tcPr>
            <w:tcW w:w="642" w:type="pct"/>
            <w:vAlign w:val="center"/>
          </w:tcPr>
          <w:p w:rsidR="00B76378" w:rsidRPr="00215E33" w:rsidRDefault="00B76378" w:rsidP="00B76378">
            <w:pPr>
              <w:jc w:val="center"/>
              <w:rPr>
                <w:b/>
              </w:rPr>
            </w:pPr>
            <w:r w:rsidRPr="00215E33">
              <w:rPr>
                <w:b/>
              </w:rPr>
              <w:t>Bloom’s Level</w:t>
            </w:r>
          </w:p>
        </w:tc>
        <w:tc>
          <w:tcPr>
            <w:tcW w:w="406" w:type="pct"/>
            <w:vAlign w:val="center"/>
          </w:tcPr>
          <w:p w:rsidR="00B76378" w:rsidRPr="00215E33" w:rsidRDefault="00B76378" w:rsidP="00B76378">
            <w:pPr>
              <w:jc w:val="center"/>
              <w:rPr>
                <w:b/>
              </w:rPr>
            </w:pPr>
            <w:r w:rsidRPr="00215E33">
              <w:rPr>
                <w:b/>
              </w:rPr>
              <w:t>Marks</w:t>
            </w:r>
          </w:p>
        </w:tc>
      </w:tr>
      <w:tr w:rsidR="00B76378" w:rsidRPr="00215E33" w:rsidTr="00B76378">
        <w:trPr>
          <w:trHeight w:val="552"/>
        </w:trPr>
        <w:tc>
          <w:tcPr>
            <w:tcW w:w="5000" w:type="pct"/>
            <w:gridSpan w:val="8"/>
          </w:tcPr>
          <w:p w:rsidR="00B76378" w:rsidRPr="00215E33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215E33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215E33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5E33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1.</w:t>
            </w: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a.</w:t>
            </w:r>
          </w:p>
        </w:tc>
        <w:tc>
          <w:tcPr>
            <w:tcW w:w="3147" w:type="pct"/>
            <w:gridSpan w:val="3"/>
          </w:tcPr>
          <w:p w:rsidR="00B76378" w:rsidRPr="00215E33" w:rsidRDefault="00B76378" w:rsidP="00B76378">
            <w:pPr>
              <w:jc w:val="both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Describe how SAMs are formed.</w:t>
            </w:r>
          </w:p>
        </w:tc>
        <w:tc>
          <w:tcPr>
            <w:tcW w:w="333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CO1</w:t>
            </w:r>
          </w:p>
        </w:tc>
        <w:tc>
          <w:tcPr>
            <w:tcW w:w="642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Understand</w:t>
            </w: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10</w:t>
            </w: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b.</w:t>
            </w:r>
          </w:p>
        </w:tc>
        <w:tc>
          <w:tcPr>
            <w:tcW w:w="3147" w:type="pct"/>
            <w:gridSpan w:val="3"/>
          </w:tcPr>
          <w:p w:rsidR="00B76378" w:rsidRPr="00215E33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Give an account of SAM crystal engineering.</w:t>
            </w:r>
          </w:p>
        </w:tc>
        <w:tc>
          <w:tcPr>
            <w:tcW w:w="333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CO1</w:t>
            </w:r>
          </w:p>
        </w:tc>
        <w:tc>
          <w:tcPr>
            <w:tcW w:w="642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Understand</w:t>
            </w: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10</w:t>
            </w: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47" w:type="pct"/>
            <w:gridSpan w:val="3"/>
          </w:tcPr>
          <w:p w:rsidR="00B76378" w:rsidRPr="00215E33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215E33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333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42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2.</w:t>
            </w: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47" w:type="pct"/>
            <w:gridSpan w:val="3"/>
          </w:tcPr>
          <w:p w:rsidR="00B76378" w:rsidRPr="00215E33" w:rsidRDefault="00B76378" w:rsidP="00B76378">
            <w:pPr>
              <w:pStyle w:val="Title"/>
              <w:tabs>
                <w:tab w:val="left" w:pos="284"/>
                <w:tab w:val="left" w:pos="360"/>
                <w:tab w:val="left" w:pos="720"/>
              </w:tabs>
              <w:jc w:val="both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Explain in detail: (i) self-assembling nanorods. (ii) nanotubes from nanoporous templates.</w:t>
            </w:r>
          </w:p>
        </w:tc>
        <w:tc>
          <w:tcPr>
            <w:tcW w:w="333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CO2</w:t>
            </w:r>
          </w:p>
        </w:tc>
        <w:tc>
          <w:tcPr>
            <w:tcW w:w="642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Remember</w:t>
            </w: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20</w:t>
            </w: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47" w:type="pct"/>
            <w:gridSpan w:val="3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33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42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6" w:type="pct"/>
          </w:tcPr>
          <w:p w:rsidR="00B76378" w:rsidRPr="00215E33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3.</w:t>
            </w: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47" w:type="pct"/>
            <w:gridSpan w:val="3"/>
          </w:tcPr>
          <w:p w:rsidR="00B76378" w:rsidRPr="00215E33" w:rsidRDefault="00B76378" w:rsidP="00B76378">
            <w:pPr>
              <w:jc w:val="both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Give a detailed account of nanorod devices and nanowire smallest LED.</w:t>
            </w:r>
          </w:p>
        </w:tc>
        <w:tc>
          <w:tcPr>
            <w:tcW w:w="333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CO2</w:t>
            </w:r>
          </w:p>
        </w:tc>
        <w:tc>
          <w:tcPr>
            <w:tcW w:w="642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Remember</w:t>
            </w: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20</w:t>
            </w: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47" w:type="pct"/>
            <w:gridSpan w:val="3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333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42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r>
              <w:t xml:space="preserve"> 4.</w:t>
            </w: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</w:pPr>
          </w:p>
        </w:tc>
        <w:tc>
          <w:tcPr>
            <w:tcW w:w="3147" w:type="pct"/>
            <w:gridSpan w:val="3"/>
          </w:tcPr>
          <w:p w:rsidR="00B76378" w:rsidRPr="00215E33" w:rsidRDefault="00B76378" w:rsidP="00B76378">
            <w:pPr>
              <w:pStyle w:val="Title"/>
              <w:tabs>
                <w:tab w:val="left" w:pos="284"/>
                <w:tab w:val="left" w:pos="360"/>
                <w:tab w:val="left" w:pos="720"/>
              </w:tabs>
              <w:ind w:right="-360"/>
              <w:jc w:val="both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 xml:space="preserve">Give a detailed account of the following: </w:t>
            </w:r>
          </w:p>
          <w:p w:rsidR="00B76378" w:rsidRPr="00215E33" w:rsidRDefault="00B76378" w:rsidP="00CA5E13">
            <w:pPr>
              <w:pStyle w:val="Title"/>
              <w:numPr>
                <w:ilvl w:val="0"/>
                <w:numId w:val="1"/>
              </w:numPr>
              <w:tabs>
                <w:tab w:val="left" w:pos="284"/>
                <w:tab w:val="left" w:pos="360"/>
                <w:tab w:val="left" w:pos="720"/>
              </w:tabs>
              <w:ind w:left="284" w:right="-360" w:firstLine="0"/>
              <w:jc w:val="both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 xml:space="preserve">nanocrystal semiconductor alloys </w:t>
            </w:r>
          </w:p>
          <w:p w:rsidR="00B76378" w:rsidRDefault="00B76378" w:rsidP="00CA5E13">
            <w:pPr>
              <w:pStyle w:val="Title"/>
              <w:numPr>
                <w:ilvl w:val="0"/>
                <w:numId w:val="1"/>
              </w:numPr>
              <w:tabs>
                <w:tab w:val="left" w:pos="284"/>
                <w:tab w:val="left" w:pos="360"/>
                <w:tab w:val="left" w:pos="720"/>
              </w:tabs>
              <w:ind w:left="284" w:right="-360" w:firstLine="0"/>
              <w:jc w:val="both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nanocluster phase transition</w:t>
            </w:r>
          </w:p>
          <w:p w:rsidR="00B76378" w:rsidRPr="00626111" w:rsidRDefault="00B76378" w:rsidP="00CA5E13">
            <w:pPr>
              <w:pStyle w:val="Title"/>
              <w:numPr>
                <w:ilvl w:val="0"/>
                <w:numId w:val="1"/>
              </w:numPr>
              <w:tabs>
                <w:tab w:val="left" w:pos="284"/>
                <w:tab w:val="left" w:pos="360"/>
                <w:tab w:val="left" w:pos="720"/>
              </w:tabs>
              <w:ind w:left="284" w:right="-360" w:firstLine="0"/>
              <w:jc w:val="both"/>
              <w:rPr>
                <w:sz w:val="24"/>
                <w:szCs w:val="24"/>
              </w:rPr>
            </w:pPr>
            <w:r w:rsidRPr="00215E33">
              <w:t>capped gold nanoclusters</w:t>
            </w:r>
          </w:p>
        </w:tc>
        <w:tc>
          <w:tcPr>
            <w:tcW w:w="333" w:type="pct"/>
          </w:tcPr>
          <w:p w:rsidR="00B76378" w:rsidRPr="00215E33" w:rsidRDefault="00B76378" w:rsidP="00B76378">
            <w:pPr>
              <w:jc w:val="center"/>
            </w:pPr>
            <w:r>
              <w:t>CO3</w:t>
            </w:r>
          </w:p>
        </w:tc>
        <w:tc>
          <w:tcPr>
            <w:tcW w:w="642" w:type="pct"/>
          </w:tcPr>
          <w:p w:rsidR="00B76378" w:rsidRPr="00215E33" w:rsidRDefault="00B76378" w:rsidP="00B76378">
            <w:pPr>
              <w:jc w:val="center"/>
            </w:pPr>
            <w:r w:rsidRPr="00215E33">
              <w:rPr>
                <w:sz w:val="24"/>
                <w:szCs w:val="24"/>
              </w:rPr>
              <w:t>Remember</w:t>
            </w: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</w:pPr>
            <w:r w:rsidRPr="00215E33">
              <w:rPr>
                <w:sz w:val="24"/>
                <w:szCs w:val="24"/>
              </w:rPr>
              <w:t>20</w:t>
            </w: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80" w:type="pct"/>
            <w:gridSpan w:val="4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42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5.</w:t>
            </w:r>
          </w:p>
        </w:tc>
        <w:tc>
          <w:tcPr>
            <w:tcW w:w="214" w:type="pct"/>
            <w:tcBorders>
              <w:bottom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a.</w:t>
            </w:r>
          </w:p>
        </w:tc>
        <w:tc>
          <w:tcPr>
            <w:tcW w:w="2903" w:type="pct"/>
            <w:tcBorders>
              <w:top w:val="none" w:sz="6" w:space="0" w:color="auto"/>
              <w:bottom w:val="single" w:sz="4" w:space="0" w:color="auto"/>
              <w:right w:val="none" w:sz="6" w:space="0" w:color="auto"/>
            </w:tcBorders>
          </w:tcPr>
          <w:p w:rsidR="00B76378" w:rsidRPr="00215E33" w:rsidRDefault="00B76378" w:rsidP="00B76378">
            <w:pPr>
              <w:pStyle w:val="Title"/>
              <w:tabs>
                <w:tab w:val="left" w:pos="284"/>
                <w:tab w:val="left" w:pos="360"/>
                <w:tab w:val="left" w:pos="720"/>
              </w:tabs>
              <w:jc w:val="both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With suitable illustrations, highlight the salient features of core-shell magnetic nanoclusters and water-soluble nanoclusters.</w:t>
            </w:r>
          </w:p>
        </w:tc>
        <w:tc>
          <w:tcPr>
            <w:tcW w:w="202" w:type="pct"/>
            <w:tcBorders>
              <w:top w:val="none" w:sz="6" w:space="0" w:color="auto"/>
              <w:left w:val="none" w:sz="6" w:space="0" w:color="auto"/>
              <w:bottom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75" w:type="pct"/>
            <w:gridSpan w:val="2"/>
            <w:tcBorders>
              <w:top w:val="none" w:sz="6" w:space="0" w:color="auto"/>
              <w:left w:val="none" w:sz="6" w:space="0" w:color="auto"/>
              <w:bottom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CO3</w:t>
            </w:r>
          </w:p>
        </w:tc>
        <w:tc>
          <w:tcPr>
            <w:tcW w:w="642" w:type="pct"/>
            <w:tcBorders>
              <w:bottom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Analyze</w:t>
            </w: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10</w:t>
            </w: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b.</w:t>
            </w:r>
          </w:p>
        </w:tc>
        <w:tc>
          <w:tcPr>
            <w:tcW w:w="2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15E33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Describe the concept of electrons and holes in nanocluster boxes.</w:t>
            </w:r>
          </w:p>
        </w:tc>
        <w:tc>
          <w:tcPr>
            <w:tcW w:w="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7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CO4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Apply</w:t>
            </w: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10</w:t>
            </w: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80" w:type="pct"/>
            <w:gridSpan w:val="4"/>
            <w:tcBorders>
              <w:top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642" w:type="pct"/>
            <w:tcBorders>
              <w:top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6.</w:t>
            </w: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03" w:type="pct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:rsidR="00B76378" w:rsidRPr="00215E33" w:rsidRDefault="00B76378" w:rsidP="00B76378">
            <w:pPr>
              <w:pStyle w:val="Title"/>
              <w:tabs>
                <w:tab w:val="left" w:pos="284"/>
                <w:tab w:val="left" w:pos="360"/>
                <w:tab w:val="left" w:pos="720"/>
              </w:tabs>
              <w:jc w:val="both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What are electrostatic super-lattices? Explain with a neat diagram the construction and working of a specific super-lattice and its possible application in device construction.</w:t>
            </w:r>
          </w:p>
        </w:tc>
        <w:tc>
          <w:tcPr>
            <w:tcW w:w="202" w:type="pct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:rsidR="00B76378" w:rsidRPr="00215E33" w:rsidRDefault="00B76378" w:rsidP="00B76378">
            <w:pPr>
              <w:ind w:left="-114" w:hanging="142"/>
              <w:rPr>
                <w:sz w:val="24"/>
                <w:szCs w:val="24"/>
              </w:rPr>
            </w:pPr>
          </w:p>
        </w:tc>
        <w:tc>
          <w:tcPr>
            <w:tcW w:w="375" w:type="pct"/>
            <w:gridSpan w:val="2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:rsidR="00B76378" w:rsidRPr="00215E33" w:rsidRDefault="00B76378" w:rsidP="00B76378">
            <w:pPr>
              <w:ind w:left="-114" w:hanging="142"/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CO5</w:t>
            </w:r>
          </w:p>
        </w:tc>
        <w:tc>
          <w:tcPr>
            <w:tcW w:w="642" w:type="pct"/>
          </w:tcPr>
          <w:p w:rsidR="00B76378" w:rsidRPr="00215E33" w:rsidRDefault="00B76378" w:rsidP="00B76378">
            <w:pPr>
              <w:ind w:left="-114" w:hanging="142"/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Apply</w:t>
            </w:r>
          </w:p>
        </w:tc>
        <w:tc>
          <w:tcPr>
            <w:tcW w:w="406" w:type="pct"/>
          </w:tcPr>
          <w:p w:rsidR="00B76378" w:rsidRPr="00215E33" w:rsidRDefault="00B76378" w:rsidP="00B76378">
            <w:pPr>
              <w:ind w:left="-114" w:hanging="142"/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20</w:t>
            </w: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80" w:type="pct"/>
            <w:gridSpan w:val="4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42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7.</w:t>
            </w: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03" w:type="pct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:rsidR="00B76378" w:rsidRPr="00215E33" w:rsidRDefault="00B76378" w:rsidP="00B76378">
            <w:pPr>
              <w:tabs>
                <w:tab w:val="left" w:pos="284"/>
                <w:tab w:val="left" w:pos="360"/>
                <w:tab w:val="left" w:pos="720"/>
              </w:tabs>
              <w:ind w:right="30"/>
              <w:jc w:val="both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Give an account of patterned multilayers and non-electrostatic self-assembly.</w:t>
            </w:r>
          </w:p>
        </w:tc>
        <w:tc>
          <w:tcPr>
            <w:tcW w:w="202" w:type="pct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75" w:type="pct"/>
            <w:gridSpan w:val="2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CO5</w:t>
            </w:r>
          </w:p>
        </w:tc>
        <w:tc>
          <w:tcPr>
            <w:tcW w:w="642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Analyze</w:t>
            </w: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20</w:t>
            </w: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80" w:type="pct"/>
            <w:gridSpan w:val="4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642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  <w:tcBorders>
              <w:bottom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lastRenderedPageBreak/>
              <w:t>8.</w:t>
            </w:r>
          </w:p>
        </w:tc>
        <w:tc>
          <w:tcPr>
            <w:tcW w:w="214" w:type="pct"/>
            <w:tcBorders>
              <w:bottom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03" w:type="pct"/>
            <w:tcBorders>
              <w:top w:val="none" w:sz="6" w:space="0" w:color="auto"/>
              <w:bottom w:val="single" w:sz="4" w:space="0" w:color="auto"/>
              <w:right w:val="none" w:sz="6" w:space="0" w:color="auto"/>
            </w:tcBorders>
          </w:tcPr>
          <w:p w:rsidR="00B76378" w:rsidRPr="00215E33" w:rsidRDefault="00B76378" w:rsidP="00B76378">
            <w:pPr>
              <w:tabs>
                <w:tab w:val="left" w:pos="284"/>
                <w:tab w:val="left" w:pos="360"/>
                <w:tab w:val="left" w:pos="720"/>
              </w:tabs>
              <w:ind w:right="-360"/>
              <w:jc w:val="both"/>
              <w:rPr>
                <w:bCs/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With suitable illustrations explain block copolymer lithography.</w:t>
            </w:r>
          </w:p>
        </w:tc>
        <w:tc>
          <w:tcPr>
            <w:tcW w:w="202" w:type="pct"/>
            <w:tcBorders>
              <w:top w:val="none" w:sz="6" w:space="0" w:color="auto"/>
              <w:left w:val="none" w:sz="6" w:space="0" w:color="auto"/>
              <w:bottom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75" w:type="pct"/>
            <w:gridSpan w:val="2"/>
            <w:tcBorders>
              <w:top w:val="none" w:sz="6" w:space="0" w:color="auto"/>
              <w:left w:val="none" w:sz="6" w:space="0" w:color="auto"/>
              <w:bottom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CO6</w:t>
            </w:r>
          </w:p>
        </w:tc>
        <w:tc>
          <w:tcPr>
            <w:tcW w:w="642" w:type="pct"/>
            <w:tcBorders>
              <w:bottom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Apply</w:t>
            </w: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20</w:t>
            </w:r>
          </w:p>
        </w:tc>
      </w:tr>
      <w:tr w:rsidR="00B76378" w:rsidRPr="00215E33" w:rsidTr="00B76378">
        <w:trPr>
          <w:trHeight w:val="552"/>
        </w:trPr>
        <w:tc>
          <w:tcPr>
            <w:tcW w:w="5000" w:type="pct"/>
            <w:gridSpan w:val="8"/>
            <w:vAlign w:val="center"/>
          </w:tcPr>
          <w:p w:rsidR="00B76378" w:rsidRPr="00215E33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215E33">
              <w:rPr>
                <w:b/>
                <w:sz w:val="24"/>
                <w:szCs w:val="24"/>
                <w:u w:val="single"/>
              </w:rPr>
              <w:t>PART – B(1 X 20= 20 MARKS)</w:t>
            </w:r>
          </w:p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215E33" w:rsidTr="00B76378">
        <w:trPr>
          <w:trHeight w:val="397"/>
        </w:trPr>
        <w:tc>
          <w:tcPr>
            <w:tcW w:w="257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9.</w:t>
            </w:r>
          </w:p>
        </w:tc>
        <w:tc>
          <w:tcPr>
            <w:tcW w:w="214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03" w:type="pct"/>
            <w:tcBorders>
              <w:top w:val="none" w:sz="6" w:space="0" w:color="auto"/>
              <w:bottom w:val="single" w:sz="4" w:space="0" w:color="auto"/>
              <w:right w:val="none" w:sz="6" w:space="0" w:color="auto"/>
            </w:tcBorders>
          </w:tcPr>
          <w:p w:rsidR="00B76378" w:rsidRPr="00215E33" w:rsidRDefault="00B76378" w:rsidP="00B76378">
            <w:pPr>
              <w:pStyle w:val="Title"/>
              <w:tabs>
                <w:tab w:val="left" w:pos="284"/>
                <w:tab w:val="left" w:pos="360"/>
                <w:tab w:val="left" w:pos="720"/>
              </w:tabs>
              <w:jc w:val="both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Give a detailed account of the preparation of nanowires from block copolymers.</w:t>
            </w:r>
          </w:p>
        </w:tc>
        <w:tc>
          <w:tcPr>
            <w:tcW w:w="202" w:type="pct"/>
            <w:tcBorders>
              <w:top w:val="none" w:sz="6" w:space="0" w:color="auto"/>
              <w:left w:val="none" w:sz="6" w:space="0" w:color="auto"/>
              <w:bottom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75" w:type="pct"/>
            <w:gridSpan w:val="2"/>
            <w:tcBorders>
              <w:top w:val="none" w:sz="6" w:space="0" w:color="auto"/>
              <w:left w:val="none" w:sz="6" w:space="0" w:color="auto"/>
              <w:bottom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CO6</w:t>
            </w:r>
          </w:p>
        </w:tc>
        <w:tc>
          <w:tcPr>
            <w:tcW w:w="642" w:type="pct"/>
            <w:tcBorders>
              <w:bottom w:val="single" w:sz="4" w:space="0" w:color="auto"/>
            </w:tcBorders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Understand</w:t>
            </w:r>
          </w:p>
        </w:tc>
        <w:tc>
          <w:tcPr>
            <w:tcW w:w="406" w:type="pct"/>
          </w:tcPr>
          <w:p w:rsidR="00B76378" w:rsidRPr="00215E33" w:rsidRDefault="00B76378" w:rsidP="00B76378">
            <w:pPr>
              <w:jc w:val="center"/>
              <w:rPr>
                <w:sz w:val="24"/>
                <w:szCs w:val="24"/>
              </w:rPr>
            </w:pPr>
            <w:r w:rsidRPr="00215E33">
              <w:rPr>
                <w:sz w:val="24"/>
                <w:szCs w:val="24"/>
              </w:rPr>
              <w:t>20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Tr="00B76378">
        <w:tc>
          <w:tcPr>
            <w:tcW w:w="675" w:type="dxa"/>
          </w:tcPr>
          <w:p w:rsidR="00B76378" w:rsidRDefault="00B76378" w:rsidP="00B76378"/>
        </w:tc>
        <w:tc>
          <w:tcPr>
            <w:tcW w:w="10008" w:type="dxa"/>
          </w:tcPr>
          <w:p w:rsidR="00B76378" w:rsidRPr="007E5F37" w:rsidRDefault="00B76378" w:rsidP="00B76378">
            <w:pPr>
              <w:jc w:val="center"/>
              <w:rPr>
                <w:b/>
              </w:rPr>
            </w:pPr>
            <w:r w:rsidRPr="007E5F37">
              <w:rPr>
                <w:b/>
              </w:rPr>
              <w:t>COURSE OUTCOMES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CO1</w:t>
            </w:r>
          </w:p>
        </w:tc>
        <w:tc>
          <w:tcPr>
            <w:tcW w:w="10008" w:type="dxa"/>
          </w:tcPr>
          <w:p w:rsidR="00B76378" w:rsidRPr="008D09A1" w:rsidRDefault="00B76378" w:rsidP="00B76378">
            <w:pPr>
              <w:pStyle w:val="Default"/>
              <w:jc w:val="both"/>
            </w:pPr>
            <w:r w:rsidRPr="008D09A1">
              <w:t>Students will be able to understand the formation of self-assembly in nanomaterials</w:t>
            </w:r>
            <w:r>
              <w:t>.</w:t>
            </w:r>
            <w:r w:rsidRPr="008D09A1">
              <w:t xml:space="preserve"> 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CO2</w:t>
            </w:r>
          </w:p>
        </w:tc>
        <w:tc>
          <w:tcPr>
            <w:tcW w:w="10008" w:type="dxa"/>
          </w:tcPr>
          <w:p w:rsidR="00B76378" w:rsidRPr="008D09A1" w:rsidRDefault="00B76378" w:rsidP="00B76378">
            <w:pPr>
              <w:pStyle w:val="Default"/>
              <w:spacing w:after="33"/>
              <w:jc w:val="both"/>
            </w:pPr>
            <w:r w:rsidRPr="008D09A1">
              <w:t>describe the process of a bottom-up approach based on self-assembly</w:t>
            </w:r>
            <w:r>
              <w:t>.</w:t>
            </w:r>
            <w:r w:rsidRPr="008D09A1">
              <w:t xml:space="preserve"> 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CO3</w:t>
            </w:r>
          </w:p>
        </w:tc>
        <w:tc>
          <w:tcPr>
            <w:tcW w:w="10008" w:type="dxa"/>
          </w:tcPr>
          <w:p w:rsidR="00B76378" w:rsidRPr="008D09A1" w:rsidRDefault="00B76378" w:rsidP="00B76378">
            <w:pPr>
              <w:pStyle w:val="Default"/>
              <w:spacing w:after="33"/>
              <w:jc w:val="both"/>
            </w:pPr>
            <w:r w:rsidRPr="008D09A1">
              <w:t>give examples of nanocluster self-assembly</w:t>
            </w:r>
            <w:r>
              <w:t>.</w:t>
            </w:r>
            <w:r w:rsidRPr="008D09A1">
              <w:t xml:space="preserve"> 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CO4</w:t>
            </w:r>
          </w:p>
        </w:tc>
        <w:tc>
          <w:tcPr>
            <w:tcW w:w="10008" w:type="dxa"/>
          </w:tcPr>
          <w:p w:rsidR="00B76378" w:rsidRPr="008D09A1" w:rsidRDefault="00B76378" w:rsidP="00B76378">
            <w:pPr>
              <w:pStyle w:val="Default"/>
              <w:spacing w:after="33"/>
              <w:jc w:val="both"/>
            </w:pPr>
            <w:r w:rsidRPr="008D09A1">
              <w:t>design self-assembled monolayers through different approaches</w:t>
            </w:r>
            <w:r>
              <w:t>.</w:t>
            </w:r>
            <w:r w:rsidRPr="008D09A1">
              <w:t xml:space="preserve"> 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CO5</w:t>
            </w:r>
          </w:p>
        </w:tc>
        <w:tc>
          <w:tcPr>
            <w:tcW w:w="10008" w:type="dxa"/>
          </w:tcPr>
          <w:p w:rsidR="00B76378" w:rsidRPr="008D09A1" w:rsidRDefault="00B76378" w:rsidP="00B76378">
            <w:pPr>
              <w:pStyle w:val="Default"/>
              <w:spacing w:after="33"/>
              <w:jc w:val="both"/>
            </w:pPr>
            <w:r w:rsidRPr="008D09A1">
              <w:t>understand the fundamental principles of self-assembling block co-polymers</w:t>
            </w:r>
            <w:r>
              <w:t>.</w:t>
            </w:r>
            <w:r w:rsidRPr="008D09A1">
              <w:t xml:space="preserve"> 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CO6</w:t>
            </w:r>
          </w:p>
        </w:tc>
        <w:tc>
          <w:tcPr>
            <w:tcW w:w="10008" w:type="dxa"/>
          </w:tcPr>
          <w:p w:rsidR="00B76378" w:rsidRPr="008D09A1" w:rsidRDefault="00B76378" w:rsidP="00B76378">
            <w:pPr>
              <w:pStyle w:val="Default"/>
              <w:jc w:val="both"/>
            </w:pPr>
            <w:r w:rsidRPr="008D09A1">
              <w:t>relate significantly self-assembled properties to nature</w:t>
            </w:r>
            <w: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Tr="00B76378">
        <w:tc>
          <w:tcPr>
            <w:tcW w:w="10683" w:type="dxa"/>
            <w:gridSpan w:val="8"/>
          </w:tcPr>
          <w:p w:rsidR="00B76378" w:rsidRPr="0009580C" w:rsidRDefault="00B76378" w:rsidP="00B76378">
            <w:pPr>
              <w:jc w:val="center"/>
              <w:rPr>
                <w:b/>
              </w:rPr>
            </w:pPr>
            <w:r w:rsidRPr="0009580C">
              <w:rPr>
                <w:b/>
              </w:rPr>
              <w:t>A</w:t>
            </w:r>
            <w:r>
              <w:rPr>
                <w:b/>
              </w:rPr>
              <w:t>ssessment Pattern</w:t>
            </w:r>
            <w:r w:rsidRPr="0009580C">
              <w:rPr>
                <w:b/>
              </w:rPr>
              <w:t xml:space="preserve"> as per Bloom’s Taxonomy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 / P</w:t>
            </w:r>
          </w:p>
        </w:tc>
        <w:tc>
          <w:tcPr>
            <w:tcW w:w="1362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Remember</w:t>
            </w:r>
          </w:p>
        </w:tc>
        <w:tc>
          <w:tcPr>
            <w:tcW w:w="1569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Understand</w:t>
            </w:r>
          </w:p>
        </w:tc>
        <w:tc>
          <w:tcPr>
            <w:tcW w:w="1439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Apply</w:t>
            </w:r>
          </w:p>
        </w:tc>
        <w:tc>
          <w:tcPr>
            <w:tcW w:w="1497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Analyze</w:t>
            </w:r>
          </w:p>
        </w:tc>
        <w:tc>
          <w:tcPr>
            <w:tcW w:w="1375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Evaluate</w:t>
            </w:r>
          </w:p>
        </w:tc>
        <w:tc>
          <w:tcPr>
            <w:tcW w:w="132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Create</w:t>
            </w:r>
          </w:p>
        </w:tc>
        <w:tc>
          <w:tcPr>
            <w:tcW w:w="116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Total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CO1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CO2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CO3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30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CO4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CO5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CO6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22" w:type="dxa"/>
            <w:gridSpan w:val="7"/>
          </w:tcPr>
          <w:p w:rsidR="00B76378" w:rsidRDefault="00B76378" w:rsidP="00B76378"/>
        </w:tc>
        <w:tc>
          <w:tcPr>
            <w:tcW w:w="1161" w:type="dxa"/>
          </w:tcPr>
          <w:p w:rsidR="00B76378" w:rsidRPr="00967742" w:rsidRDefault="00B76378" w:rsidP="00B76378">
            <w:pPr>
              <w:jc w:val="center"/>
              <w:rPr>
                <w:b/>
              </w:rPr>
            </w:pPr>
            <w:r w:rsidRPr="00967742">
              <w:rPr>
                <w:b/>
              </w:rPr>
              <w:t>1</w:t>
            </w:r>
            <w:r>
              <w:rPr>
                <w:b/>
              </w:rPr>
              <w:t>80</w:t>
            </w:r>
          </w:p>
        </w:tc>
      </w:tr>
    </w:tbl>
    <w:p w:rsidR="006770A4" w:rsidRDefault="006770A4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B76378">
      <w:r w:rsidRPr="00AA7586">
        <w:rPr>
          <w:noProof/>
        </w:rPr>
        <w:drawing>
          <wp:inline distT="0" distB="0" distL="0" distR="0" wp14:anchorId="590D5C2F" wp14:editId="70965F99">
            <wp:extent cx="6230219" cy="1657581"/>
            <wp:effectExtent l="0" t="0" r="0" b="0"/>
            <wp:docPr id="10" name="Picture 10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4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056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</w:rPr>
              <w:t>17CH3026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05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SUPRAMOLECULAR 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05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52"/>
        <w:gridCol w:w="6"/>
        <w:gridCol w:w="421"/>
        <w:gridCol w:w="6643"/>
        <w:gridCol w:w="1194"/>
        <w:gridCol w:w="1006"/>
        <w:gridCol w:w="861"/>
      </w:tblGrid>
      <w:tr w:rsidR="00B76378" w:rsidRPr="00BA50B9" w:rsidTr="007D6DE2">
        <w:trPr>
          <w:trHeight w:val="552"/>
        </w:trPr>
        <w:tc>
          <w:tcPr>
            <w:tcW w:w="258" w:type="pct"/>
            <w:vAlign w:val="center"/>
          </w:tcPr>
          <w:p w:rsidR="00B76378" w:rsidRPr="006272BC" w:rsidRDefault="00B76378" w:rsidP="00B76378">
            <w:pPr>
              <w:jc w:val="center"/>
              <w:rPr>
                <w:b/>
              </w:rPr>
            </w:pPr>
            <w:r w:rsidRPr="006272BC">
              <w:rPr>
                <w:b/>
              </w:rPr>
              <w:t>Q. No.</w:t>
            </w:r>
          </w:p>
        </w:tc>
        <w:tc>
          <w:tcPr>
            <w:tcW w:w="3309" w:type="pct"/>
            <w:gridSpan w:val="3"/>
            <w:vAlign w:val="center"/>
          </w:tcPr>
          <w:p w:rsidR="00B76378" w:rsidRPr="006272BC" w:rsidRDefault="00B76378" w:rsidP="00B76378">
            <w:pPr>
              <w:jc w:val="center"/>
              <w:rPr>
                <w:b/>
              </w:rPr>
            </w:pPr>
            <w:r w:rsidRPr="006272BC">
              <w:rPr>
                <w:b/>
              </w:rPr>
              <w:t>Questions</w:t>
            </w:r>
          </w:p>
        </w:tc>
        <w:tc>
          <w:tcPr>
            <w:tcW w:w="559" w:type="pct"/>
          </w:tcPr>
          <w:p w:rsidR="00B76378" w:rsidRPr="006272BC" w:rsidRDefault="00B76378" w:rsidP="00B76378">
            <w:pPr>
              <w:jc w:val="center"/>
              <w:rPr>
                <w:b/>
              </w:rPr>
            </w:pPr>
            <w:r w:rsidRPr="006272BC">
              <w:rPr>
                <w:b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6272BC" w:rsidRDefault="00B76378" w:rsidP="00B76378">
            <w:pPr>
              <w:jc w:val="center"/>
              <w:rPr>
                <w:b/>
              </w:rPr>
            </w:pPr>
            <w:r w:rsidRPr="006272BC">
              <w:rPr>
                <w:b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6272BC" w:rsidRDefault="00B76378" w:rsidP="00B76378">
            <w:pPr>
              <w:jc w:val="center"/>
              <w:rPr>
                <w:b/>
              </w:rPr>
            </w:pPr>
            <w:r w:rsidRPr="006272BC">
              <w:rPr>
                <w:b/>
              </w:rPr>
              <w:t>Marks</w:t>
            </w:r>
          </w:p>
        </w:tc>
      </w:tr>
      <w:tr w:rsidR="00B76378" w:rsidRPr="00BA50B9" w:rsidTr="00B76378">
        <w:trPr>
          <w:trHeight w:val="552"/>
        </w:trPr>
        <w:tc>
          <w:tcPr>
            <w:tcW w:w="5000" w:type="pct"/>
            <w:gridSpan w:val="7"/>
          </w:tcPr>
          <w:p w:rsidR="00B76378" w:rsidRPr="00707678" w:rsidRDefault="00B76378" w:rsidP="00B76378">
            <w:pPr>
              <w:jc w:val="center"/>
              <w:rPr>
                <w:b/>
                <w:u w:val="single"/>
              </w:rPr>
            </w:pPr>
            <w:r w:rsidRPr="00707678">
              <w:rPr>
                <w:b/>
                <w:u w:val="single"/>
              </w:rPr>
              <w:t xml:space="preserve">PART </w:t>
            </w:r>
            <w:r>
              <w:rPr>
                <w:b/>
                <w:u w:val="single"/>
              </w:rPr>
              <w:t xml:space="preserve">– </w:t>
            </w:r>
            <w:r w:rsidRPr="00707678">
              <w:rPr>
                <w:b/>
                <w:u w:val="single"/>
              </w:rPr>
              <w:t>A</w:t>
            </w:r>
            <w:r>
              <w:rPr>
                <w:b/>
                <w:u w:val="single"/>
              </w:rPr>
              <w:t xml:space="preserve"> </w:t>
            </w:r>
            <w:r w:rsidRPr="00707678">
              <w:rPr>
                <w:b/>
                <w:u w:val="single"/>
              </w:rPr>
              <w:t>(</w:t>
            </w:r>
            <w:r>
              <w:rPr>
                <w:b/>
                <w:u w:val="single"/>
              </w:rPr>
              <w:t>4</w:t>
            </w:r>
            <w:r w:rsidRPr="00707678">
              <w:rPr>
                <w:b/>
                <w:u w:val="single"/>
              </w:rPr>
              <w:t xml:space="preserve"> X </w:t>
            </w:r>
            <w:r>
              <w:rPr>
                <w:b/>
                <w:u w:val="single"/>
              </w:rPr>
              <w:t xml:space="preserve">20 </w:t>
            </w:r>
            <w:r w:rsidRPr="00707678">
              <w:rPr>
                <w:b/>
                <w:u w:val="single"/>
              </w:rPr>
              <w:t>= 80 MARKS)</w:t>
            </w:r>
          </w:p>
          <w:p w:rsidR="00B76378" w:rsidRPr="00BA50B9" w:rsidRDefault="00B76378" w:rsidP="00B76378">
            <w:pPr>
              <w:jc w:val="center"/>
              <w:rPr>
                <w:b/>
              </w:rPr>
            </w:pPr>
            <w:r>
              <w:rPr>
                <w:b/>
              </w:rPr>
              <w:t>(Answer all the Questions)</w:t>
            </w: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 w:rsidRPr="00BA50B9">
              <w:t>1.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3109" w:type="pct"/>
          </w:tcPr>
          <w:p w:rsidR="00B76378" w:rsidRPr="00BA50B9" w:rsidRDefault="00B76378" w:rsidP="00B76378">
            <w:pPr>
              <w:jc w:val="both"/>
            </w:pPr>
            <w:r>
              <w:t xml:space="preserve">Contrast Lock key principles and complementarity. </w:t>
            </w:r>
          </w:p>
        </w:tc>
        <w:tc>
          <w:tcPr>
            <w:tcW w:w="559" w:type="pct"/>
          </w:tcPr>
          <w:p w:rsidR="00B76378" w:rsidRDefault="00B76378" w:rsidP="00B76378">
            <w:pPr>
              <w:jc w:val="center"/>
            </w:pPr>
            <w:r w:rsidRPr="00413B53">
              <w:t>CO</w:t>
            </w:r>
            <w:r>
              <w:t>2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3109" w:type="pct"/>
          </w:tcPr>
          <w:p w:rsidR="00B76378" w:rsidRPr="00510EC4" w:rsidRDefault="00B76378" w:rsidP="00B76378">
            <w:pPr>
              <w:jc w:val="both"/>
              <w:rPr>
                <w:bCs/>
              </w:rPr>
            </w:pPr>
            <w:r>
              <w:t xml:space="preserve">Summarize “Supramolecular interactions in various molecules” </w:t>
            </w:r>
          </w:p>
        </w:tc>
        <w:tc>
          <w:tcPr>
            <w:tcW w:w="559" w:type="pct"/>
          </w:tcPr>
          <w:p w:rsidR="00B76378" w:rsidRPr="009B21A6" w:rsidRDefault="00B76378" w:rsidP="00B76378">
            <w:pPr>
              <w:jc w:val="center"/>
            </w:pPr>
            <w:r w:rsidRPr="00413B53">
              <w:t>CO</w:t>
            </w:r>
            <w:r>
              <w:t>1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3109" w:type="pct"/>
          </w:tcPr>
          <w:p w:rsidR="00B76378" w:rsidRPr="00AA17F5" w:rsidRDefault="00B76378" w:rsidP="00B76378">
            <w:pPr>
              <w:jc w:val="center"/>
              <w:rPr>
                <w:b/>
                <w:bCs/>
              </w:rPr>
            </w:pPr>
            <w:r w:rsidRPr="00AA17F5">
              <w:rPr>
                <w:b/>
                <w:bCs/>
              </w:rPr>
              <w:t>(OR)</w:t>
            </w:r>
          </w:p>
        </w:tc>
        <w:tc>
          <w:tcPr>
            <w:tcW w:w="559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2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BA50B9">
              <w:t>a.</w:t>
            </w:r>
          </w:p>
        </w:tc>
        <w:tc>
          <w:tcPr>
            <w:tcW w:w="3109" w:type="pct"/>
          </w:tcPr>
          <w:p w:rsidR="00B76378" w:rsidRPr="00BA50B9" w:rsidRDefault="00B76378" w:rsidP="00B76378">
            <w:pPr>
              <w:jc w:val="both"/>
            </w:pPr>
            <w:r>
              <w:t xml:space="preserve">Define the term Supermolecules and discuss the classification of supermolecules. </w:t>
            </w:r>
          </w:p>
        </w:tc>
        <w:tc>
          <w:tcPr>
            <w:tcW w:w="559" w:type="pct"/>
          </w:tcPr>
          <w:p w:rsidR="00B76378" w:rsidRDefault="00B76378" w:rsidP="00B76378">
            <w:pPr>
              <w:jc w:val="center"/>
            </w:pPr>
            <w:r w:rsidRPr="00D25054">
              <w:t>CO</w:t>
            </w:r>
            <w:r>
              <w:t>1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R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>
              <w:t>b.</w:t>
            </w:r>
          </w:p>
        </w:tc>
        <w:tc>
          <w:tcPr>
            <w:tcW w:w="3109" w:type="pct"/>
          </w:tcPr>
          <w:p w:rsidR="00B76378" w:rsidRPr="00BA50B9" w:rsidRDefault="00B76378" w:rsidP="00B76378">
            <w:r>
              <w:t>Summarize the concepts in supramolecular Chemistry</w:t>
            </w:r>
          </w:p>
        </w:tc>
        <w:tc>
          <w:tcPr>
            <w:tcW w:w="559" w:type="pct"/>
          </w:tcPr>
          <w:p w:rsidR="00B76378" w:rsidRPr="00BA50B9" w:rsidRDefault="00B76378" w:rsidP="00B76378">
            <w:pPr>
              <w:jc w:val="center"/>
            </w:pPr>
            <w:r>
              <w:t>CO1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3109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559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Pr="00BA50B9" w:rsidRDefault="00B76378" w:rsidP="00B76378"/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3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3109" w:type="pct"/>
          </w:tcPr>
          <w:p w:rsidR="00B76378" w:rsidRPr="00BA50B9" w:rsidRDefault="00B76378" w:rsidP="00B76378">
            <w:pPr>
              <w:jc w:val="both"/>
            </w:pPr>
            <w:r>
              <w:rPr>
                <w:lang w:bidi="hi-IN"/>
              </w:rPr>
              <w:t>Compare spherands and Katapinands with suitable examples</w:t>
            </w:r>
          </w:p>
        </w:tc>
        <w:tc>
          <w:tcPr>
            <w:tcW w:w="559" w:type="pct"/>
          </w:tcPr>
          <w:p w:rsidR="00B76378" w:rsidRDefault="00B76378" w:rsidP="00B76378">
            <w:pPr>
              <w:jc w:val="center"/>
            </w:pPr>
            <w:r>
              <w:rPr>
                <w:lang w:bidi="hi-IN"/>
              </w:rPr>
              <w:t>CO2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rPr>
                <w:lang w:bidi="hi-IN"/>
              </w:rPr>
              <w:t>A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rPr>
                <w:lang w:bidi="hi-IN"/>
              </w:rPr>
              <w:t>10</w:t>
            </w:r>
          </w:p>
        </w:tc>
      </w:tr>
      <w:tr w:rsidR="00B76378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3109" w:type="pct"/>
          </w:tcPr>
          <w:p w:rsidR="00B76378" w:rsidRPr="00510EC4" w:rsidRDefault="00B76378" w:rsidP="00B76378">
            <w:pPr>
              <w:jc w:val="both"/>
              <w:rPr>
                <w:bCs/>
              </w:rPr>
            </w:pPr>
            <w:r>
              <w:t>Specify Ladders and  rocks with examples.</w:t>
            </w:r>
          </w:p>
        </w:tc>
        <w:tc>
          <w:tcPr>
            <w:tcW w:w="559" w:type="pct"/>
          </w:tcPr>
          <w:p w:rsidR="00B76378" w:rsidRPr="009B21A6" w:rsidRDefault="00B76378" w:rsidP="00B76378">
            <w:pPr>
              <w:jc w:val="center"/>
            </w:pPr>
            <w:r w:rsidRPr="00DA0181">
              <w:t>CO</w:t>
            </w:r>
            <w:r>
              <w:t>3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A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/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3109" w:type="pct"/>
          </w:tcPr>
          <w:p w:rsidR="00B76378" w:rsidRPr="00BA50B9" w:rsidRDefault="00B76378" w:rsidP="00B76378">
            <w:pPr>
              <w:jc w:val="center"/>
            </w:pPr>
            <w:r w:rsidRPr="00AA17F5">
              <w:rPr>
                <w:b/>
                <w:bCs/>
              </w:rPr>
              <w:t>(OR)</w:t>
            </w:r>
          </w:p>
        </w:tc>
        <w:tc>
          <w:tcPr>
            <w:tcW w:w="559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4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3109" w:type="pct"/>
          </w:tcPr>
          <w:p w:rsidR="00B76378" w:rsidRPr="00BA50B9" w:rsidRDefault="00B76378" w:rsidP="00B76378">
            <w:pPr>
              <w:jc w:val="both"/>
            </w:pPr>
            <w:r>
              <w:t>Interpret Guest and Host Chemistry with suitable examples.</w:t>
            </w:r>
          </w:p>
        </w:tc>
        <w:tc>
          <w:tcPr>
            <w:tcW w:w="559" w:type="pct"/>
          </w:tcPr>
          <w:p w:rsidR="00B76378" w:rsidRDefault="00B76378" w:rsidP="00B76378">
            <w:pPr>
              <w:jc w:val="center"/>
            </w:pPr>
            <w:r w:rsidRPr="000E21E7">
              <w:t>CO</w:t>
            </w:r>
            <w:r>
              <w:t>3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R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3109" w:type="pct"/>
          </w:tcPr>
          <w:p w:rsidR="00B76378" w:rsidRPr="00510EC4" w:rsidRDefault="00B76378" w:rsidP="00B76378">
            <w:pPr>
              <w:jc w:val="both"/>
              <w:rPr>
                <w:bCs/>
              </w:rPr>
            </w:pPr>
            <w:r>
              <w:t>Describe high dilution methods and Cation binding.</w:t>
            </w:r>
          </w:p>
        </w:tc>
        <w:tc>
          <w:tcPr>
            <w:tcW w:w="559" w:type="pct"/>
          </w:tcPr>
          <w:p w:rsidR="00B76378" w:rsidRPr="009B21A6" w:rsidRDefault="00B76378" w:rsidP="00B76378">
            <w:pPr>
              <w:jc w:val="center"/>
            </w:pPr>
            <w:r w:rsidRPr="000E21E7">
              <w:t>CO</w:t>
            </w:r>
            <w:r>
              <w:t>3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3109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559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5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3109" w:type="pct"/>
          </w:tcPr>
          <w:p w:rsidR="00B76378" w:rsidRPr="00BA50B9" w:rsidRDefault="00B76378" w:rsidP="00B76378">
            <w:pPr>
              <w:jc w:val="both"/>
            </w:pPr>
            <w:r>
              <w:t xml:space="preserve">Enumerate crown ethers. </w:t>
            </w:r>
          </w:p>
        </w:tc>
        <w:tc>
          <w:tcPr>
            <w:tcW w:w="559" w:type="pct"/>
          </w:tcPr>
          <w:p w:rsidR="00B76378" w:rsidRDefault="00B76378" w:rsidP="00B76378">
            <w:pPr>
              <w:jc w:val="center"/>
            </w:pPr>
            <w:r w:rsidRPr="00727E91">
              <w:t>CO</w:t>
            </w:r>
            <w:r>
              <w:t>4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A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/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3109" w:type="pct"/>
          </w:tcPr>
          <w:p w:rsidR="00B76378" w:rsidRPr="00510EC4" w:rsidRDefault="00B76378" w:rsidP="00B76378">
            <w:pPr>
              <w:jc w:val="both"/>
              <w:rPr>
                <w:bCs/>
              </w:rPr>
            </w:pPr>
            <w:r>
              <w:t>Discuss in detail about interlocked supramolecules.</w:t>
            </w:r>
          </w:p>
        </w:tc>
        <w:tc>
          <w:tcPr>
            <w:tcW w:w="559" w:type="pct"/>
          </w:tcPr>
          <w:p w:rsidR="00B76378" w:rsidRPr="009B21A6" w:rsidRDefault="00B76378" w:rsidP="00B76378">
            <w:pPr>
              <w:jc w:val="center"/>
            </w:pPr>
            <w:r w:rsidRPr="00727E91">
              <w:t>CO</w:t>
            </w:r>
            <w:r>
              <w:t>4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Default="00B76378" w:rsidP="00B76378">
            <w:r>
              <w:t>10</w:t>
            </w: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3109" w:type="pct"/>
          </w:tcPr>
          <w:p w:rsidR="00B76378" w:rsidRPr="00BA50B9" w:rsidRDefault="00B76378" w:rsidP="00B76378">
            <w:pPr>
              <w:jc w:val="center"/>
            </w:pPr>
            <w:r w:rsidRPr="00AA17F5">
              <w:rPr>
                <w:b/>
                <w:bCs/>
              </w:rPr>
              <w:t>(OR)</w:t>
            </w:r>
          </w:p>
        </w:tc>
        <w:tc>
          <w:tcPr>
            <w:tcW w:w="559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6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3109" w:type="pct"/>
          </w:tcPr>
          <w:p w:rsidR="00B76378" w:rsidRPr="00B9295C" w:rsidRDefault="00B76378" w:rsidP="00B76378">
            <w:pPr>
              <w:jc w:val="both"/>
            </w:pPr>
            <w:r w:rsidRPr="00B9295C">
              <w:t xml:space="preserve">Report Zeolites structure, composition and pores size with examples. </w:t>
            </w:r>
          </w:p>
        </w:tc>
        <w:tc>
          <w:tcPr>
            <w:tcW w:w="559" w:type="pct"/>
          </w:tcPr>
          <w:p w:rsidR="00B76378" w:rsidRDefault="00B76378" w:rsidP="00B76378">
            <w:pPr>
              <w:jc w:val="center"/>
            </w:pPr>
            <w:r w:rsidRPr="006F61C6">
              <w:t>CO</w:t>
            </w:r>
            <w:r>
              <w:t>5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A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3109" w:type="pct"/>
          </w:tcPr>
          <w:p w:rsidR="00B76378" w:rsidRPr="00B9295C" w:rsidRDefault="00B76378" w:rsidP="00B76378">
            <w:pPr>
              <w:jc w:val="both"/>
              <w:rPr>
                <w:bCs/>
              </w:rPr>
            </w:pPr>
            <w:r w:rsidRPr="00B9295C">
              <w:t>Summarize Clatharates and its examples</w:t>
            </w:r>
          </w:p>
        </w:tc>
        <w:tc>
          <w:tcPr>
            <w:tcW w:w="559" w:type="pct"/>
          </w:tcPr>
          <w:p w:rsidR="00B76378" w:rsidRPr="009B21A6" w:rsidRDefault="00B76378" w:rsidP="00B76378">
            <w:pPr>
              <w:jc w:val="center"/>
            </w:pPr>
            <w:r w:rsidRPr="006F61C6">
              <w:t>CO</w:t>
            </w:r>
            <w:r>
              <w:t>5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3109" w:type="pct"/>
          </w:tcPr>
          <w:p w:rsidR="00B76378" w:rsidRPr="00957098" w:rsidRDefault="00B76378" w:rsidP="00B76378">
            <w:pPr>
              <w:jc w:val="center"/>
              <w:rPr>
                <w:highlight w:val="yellow"/>
              </w:rPr>
            </w:pPr>
          </w:p>
        </w:tc>
        <w:tc>
          <w:tcPr>
            <w:tcW w:w="559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7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3109" w:type="pct"/>
          </w:tcPr>
          <w:p w:rsidR="00B76378" w:rsidRPr="00957098" w:rsidRDefault="00B76378" w:rsidP="00B76378">
            <w:pPr>
              <w:jc w:val="both"/>
              <w:rPr>
                <w:highlight w:val="yellow"/>
              </w:rPr>
            </w:pPr>
            <w:r>
              <w:rPr>
                <w:lang w:bidi="hi-IN"/>
              </w:rPr>
              <w:t>Highlight Catenenes, Borromeates with suitable structures</w:t>
            </w:r>
          </w:p>
        </w:tc>
        <w:tc>
          <w:tcPr>
            <w:tcW w:w="559" w:type="pct"/>
          </w:tcPr>
          <w:p w:rsidR="00B76378" w:rsidRDefault="00B76378" w:rsidP="00B76378">
            <w:pPr>
              <w:jc w:val="center"/>
            </w:pPr>
            <w:r>
              <w:rPr>
                <w:lang w:bidi="hi-IN"/>
              </w:rPr>
              <w:t>CO3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rPr>
                <w:lang w:bidi="hi-IN"/>
              </w:rPr>
              <w:t>R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rPr>
                <w:lang w:bidi="hi-IN"/>
              </w:rPr>
              <w:t>10</w:t>
            </w:r>
          </w:p>
        </w:tc>
      </w:tr>
      <w:tr w:rsidR="00B76378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3109" w:type="pct"/>
          </w:tcPr>
          <w:p w:rsidR="00B76378" w:rsidRPr="00957098" w:rsidRDefault="00B76378" w:rsidP="00B76378">
            <w:pPr>
              <w:jc w:val="both"/>
              <w:rPr>
                <w:bCs/>
                <w:highlight w:val="yellow"/>
              </w:rPr>
            </w:pPr>
            <w:r>
              <w:t>Elucidate Molecular knots, Rotaxanes.</w:t>
            </w:r>
          </w:p>
        </w:tc>
        <w:tc>
          <w:tcPr>
            <w:tcW w:w="559" w:type="pct"/>
          </w:tcPr>
          <w:p w:rsidR="00B76378" w:rsidRPr="009B21A6" w:rsidRDefault="00B76378" w:rsidP="00B76378">
            <w:pPr>
              <w:jc w:val="center"/>
            </w:pPr>
            <w:r w:rsidRPr="00A20CA0">
              <w:t>CO</w:t>
            </w:r>
            <w:r>
              <w:t>4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A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3109" w:type="pct"/>
          </w:tcPr>
          <w:p w:rsidR="00B76378" w:rsidRPr="00510EC4" w:rsidRDefault="00B76378" w:rsidP="00B76378">
            <w:pPr>
              <w:jc w:val="center"/>
              <w:rPr>
                <w:bCs/>
              </w:rPr>
            </w:pPr>
            <w:r w:rsidRPr="00AA17F5">
              <w:rPr>
                <w:b/>
                <w:bCs/>
              </w:rPr>
              <w:t>(OR)</w:t>
            </w:r>
          </w:p>
        </w:tc>
        <w:tc>
          <w:tcPr>
            <w:tcW w:w="559" w:type="pct"/>
          </w:tcPr>
          <w:p w:rsidR="00B76378" w:rsidRPr="009B21A6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</w:p>
        </w:tc>
      </w:tr>
      <w:tr w:rsidR="00B76378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8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3109" w:type="pct"/>
          </w:tcPr>
          <w:p w:rsidR="00B76378" w:rsidRPr="00510EC4" w:rsidRDefault="00B76378" w:rsidP="00B76378">
            <w:pPr>
              <w:jc w:val="both"/>
              <w:rPr>
                <w:bCs/>
              </w:rPr>
            </w:pPr>
            <w:r>
              <w:t xml:space="preserve">Describe </w:t>
            </w:r>
            <w:r w:rsidRPr="00D91BEF">
              <w:t>Hydroquinone</w:t>
            </w:r>
            <w:r>
              <w:t xml:space="preserve"> and its types.</w:t>
            </w:r>
          </w:p>
        </w:tc>
        <w:tc>
          <w:tcPr>
            <w:tcW w:w="559" w:type="pct"/>
          </w:tcPr>
          <w:p w:rsidR="00B76378" w:rsidRPr="009B21A6" w:rsidRDefault="00B76378" w:rsidP="00B76378">
            <w:pPr>
              <w:jc w:val="center"/>
            </w:pPr>
            <w:r w:rsidRPr="00052E75">
              <w:t>CO</w:t>
            </w:r>
            <w:r>
              <w:t>5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3109" w:type="pct"/>
          </w:tcPr>
          <w:p w:rsidR="00B76378" w:rsidRPr="00510EC4" w:rsidRDefault="00B76378" w:rsidP="00B76378">
            <w:pPr>
              <w:jc w:val="both"/>
              <w:rPr>
                <w:bCs/>
              </w:rPr>
            </w:pPr>
            <w:r>
              <w:t xml:space="preserve">Classify </w:t>
            </w:r>
            <w:r w:rsidRPr="00D91BEF">
              <w:t>Dianin’s compound</w:t>
            </w:r>
            <w:r>
              <w:t>s with examples.</w:t>
            </w:r>
          </w:p>
        </w:tc>
        <w:tc>
          <w:tcPr>
            <w:tcW w:w="559" w:type="pct"/>
          </w:tcPr>
          <w:p w:rsidR="00B76378" w:rsidRPr="009B21A6" w:rsidRDefault="00B76378" w:rsidP="00B76378">
            <w:pPr>
              <w:jc w:val="center"/>
            </w:pPr>
            <w:r w:rsidRPr="00052E75">
              <w:t>CO</w:t>
            </w:r>
            <w:r>
              <w:t>5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R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B76378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BA50B9" w:rsidRDefault="00B76378" w:rsidP="00B76378">
            <w:pPr>
              <w:jc w:val="center"/>
            </w:pPr>
            <w:r w:rsidRPr="00D34534">
              <w:rPr>
                <w:b/>
                <w:bCs/>
              </w:rPr>
              <w:t>COMPULSORY QUESTION</w:t>
            </w:r>
          </w:p>
        </w:tc>
      </w:tr>
      <w:tr w:rsidR="00B76378" w:rsidRPr="00BA50B9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9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3109" w:type="pct"/>
          </w:tcPr>
          <w:p w:rsidR="00B76378" w:rsidRPr="00BA50B9" w:rsidRDefault="00B76378" w:rsidP="00B76378">
            <w:pPr>
              <w:jc w:val="both"/>
            </w:pPr>
            <w:r>
              <w:t>Discuss the CSD (Cambridge structural data base).</w:t>
            </w:r>
          </w:p>
        </w:tc>
        <w:tc>
          <w:tcPr>
            <w:tcW w:w="559" w:type="pct"/>
          </w:tcPr>
          <w:p w:rsidR="00B76378" w:rsidRDefault="00B76378" w:rsidP="00B76378">
            <w:pPr>
              <w:jc w:val="center"/>
            </w:pPr>
            <w:r w:rsidRPr="00052E75">
              <w:t>CO</w:t>
            </w:r>
            <w:r>
              <w:t>6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7D6DE2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3109" w:type="pct"/>
          </w:tcPr>
          <w:p w:rsidR="00B76378" w:rsidRPr="00510EC4" w:rsidRDefault="00B76378" w:rsidP="00B76378">
            <w:pPr>
              <w:jc w:val="both"/>
              <w:rPr>
                <w:bCs/>
              </w:rPr>
            </w:pPr>
            <w:r>
              <w:rPr>
                <w:lang w:bidi="hi-IN"/>
              </w:rPr>
              <w:t>Relate Metal directed Capsules and Hydrogen bonded capsules.</w:t>
            </w:r>
          </w:p>
        </w:tc>
        <w:tc>
          <w:tcPr>
            <w:tcW w:w="559" w:type="pct"/>
          </w:tcPr>
          <w:p w:rsidR="00B76378" w:rsidRPr="009B21A6" w:rsidRDefault="00B76378" w:rsidP="00B76378">
            <w:pPr>
              <w:jc w:val="center"/>
            </w:pPr>
            <w:r w:rsidRPr="00052E75">
              <w:t>CO</w:t>
            </w:r>
            <w:r>
              <w:t>6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R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284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Tr="00B76378">
        <w:tc>
          <w:tcPr>
            <w:tcW w:w="675" w:type="dxa"/>
          </w:tcPr>
          <w:p w:rsidR="00B76378" w:rsidRDefault="00B76378" w:rsidP="00B76378"/>
        </w:tc>
        <w:tc>
          <w:tcPr>
            <w:tcW w:w="10008" w:type="dxa"/>
            <w:gridSpan w:val="8"/>
          </w:tcPr>
          <w:p w:rsidR="00B76378" w:rsidRPr="007E5F37" w:rsidRDefault="00B76378" w:rsidP="00B76378">
            <w:pPr>
              <w:jc w:val="center"/>
              <w:rPr>
                <w:b/>
              </w:rPr>
            </w:pPr>
            <w:r w:rsidRPr="007E5F37">
              <w:rPr>
                <w:b/>
              </w:rPr>
              <w:t>COURSE OUTCOMES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CO1</w:t>
            </w:r>
          </w:p>
        </w:tc>
        <w:tc>
          <w:tcPr>
            <w:tcW w:w="10008" w:type="dxa"/>
            <w:gridSpan w:val="8"/>
          </w:tcPr>
          <w:p w:rsidR="00B76378" w:rsidRDefault="00B76378" w:rsidP="00B76378">
            <w:r>
              <w:t>understand the selectivity in supramolecule formation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CO2</w:t>
            </w:r>
          </w:p>
        </w:tc>
        <w:tc>
          <w:tcPr>
            <w:tcW w:w="10008" w:type="dxa"/>
            <w:gridSpan w:val="8"/>
          </w:tcPr>
          <w:p w:rsidR="00B76378" w:rsidRDefault="00B76378" w:rsidP="00B76378">
            <w:r>
              <w:t>identify the various factors affecting the formation of supramolecules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CO3</w:t>
            </w:r>
          </w:p>
        </w:tc>
        <w:tc>
          <w:tcPr>
            <w:tcW w:w="10008" w:type="dxa"/>
            <w:gridSpan w:val="8"/>
          </w:tcPr>
          <w:p w:rsidR="00B76378" w:rsidRDefault="00B76378" w:rsidP="00B76378">
            <w:r>
              <w:t>understand the concepts of solution host-guest chemistry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CO4</w:t>
            </w:r>
          </w:p>
        </w:tc>
        <w:tc>
          <w:tcPr>
            <w:tcW w:w="10008" w:type="dxa"/>
            <w:gridSpan w:val="8"/>
          </w:tcPr>
          <w:p w:rsidR="00B76378" w:rsidRDefault="00B76378" w:rsidP="00B76378">
            <w:r>
              <w:t>design the various types of supramolecular architectures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CO5</w:t>
            </w:r>
          </w:p>
        </w:tc>
        <w:tc>
          <w:tcPr>
            <w:tcW w:w="10008" w:type="dxa"/>
            <w:gridSpan w:val="8"/>
          </w:tcPr>
          <w:p w:rsidR="00B76378" w:rsidRDefault="00B76378" w:rsidP="00B76378">
            <w:r>
              <w:t>recognize the importance of coordination polymers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CO6</w:t>
            </w:r>
          </w:p>
        </w:tc>
        <w:tc>
          <w:tcPr>
            <w:tcW w:w="10008" w:type="dxa"/>
            <w:gridSpan w:val="8"/>
          </w:tcPr>
          <w:p w:rsidR="00B76378" w:rsidRDefault="00B76378" w:rsidP="00B76378">
            <w:r>
              <w:t>apply the supramolecules in various fields</w:t>
            </w:r>
          </w:p>
        </w:tc>
      </w:tr>
      <w:tr w:rsidR="00B76378" w:rsidTr="00B76378">
        <w:tc>
          <w:tcPr>
            <w:tcW w:w="10683" w:type="dxa"/>
            <w:gridSpan w:val="9"/>
          </w:tcPr>
          <w:p w:rsidR="00B76378" w:rsidRPr="0009580C" w:rsidRDefault="00B76378" w:rsidP="00B76378">
            <w:pPr>
              <w:jc w:val="center"/>
              <w:rPr>
                <w:b/>
              </w:rPr>
            </w:pPr>
            <w:r w:rsidRPr="0009580C">
              <w:rPr>
                <w:b/>
              </w:rPr>
              <w:t>A</w:t>
            </w:r>
            <w:r>
              <w:rPr>
                <w:b/>
              </w:rPr>
              <w:t>ssessment Pattern</w:t>
            </w:r>
            <w:r w:rsidRPr="0009580C">
              <w:rPr>
                <w:b/>
              </w:rPr>
              <w:t xml:space="preserve"> as per Bloom’s Taxonomy</w:t>
            </w:r>
          </w:p>
        </w:tc>
      </w:tr>
      <w:tr w:rsidR="00B76378" w:rsidTr="00B76378">
        <w:tc>
          <w:tcPr>
            <w:tcW w:w="959" w:type="dxa"/>
            <w:gridSpan w:val="2"/>
          </w:tcPr>
          <w:p w:rsidR="00B76378" w:rsidRDefault="00B76378" w:rsidP="00B76378">
            <w:r>
              <w:t>CO / P</w:t>
            </w:r>
          </w:p>
        </w:tc>
        <w:tc>
          <w:tcPr>
            <w:tcW w:w="1362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Remember</w:t>
            </w:r>
          </w:p>
        </w:tc>
        <w:tc>
          <w:tcPr>
            <w:tcW w:w="1569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Understand</w:t>
            </w:r>
          </w:p>
        </w:tc>
        <w:tc>
          <w:tcPr>
            <w:tcW w:w="1439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Apply</w:t>
            </w:r>
          </w:p>
        </w:tc>
        <w:tc>
          <w:tcPr>
            <w:tcW w:w="1497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Analyze</w:t>
            </w:r>
          </w:p>
        </w:tc>
        <w:tc>
          <w:tcPr>
            <w:tcW w:w="1375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Evaluate</w:t>
            </w:r>
          </w:p>
        </w:tc>
        <w:tc>
          <w:tcPr>
            <w:tcW w:w="132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Create</w:t>
            </w:r>
          </w:p>
        </w:tc>
        <w:tc>
          <w:tcPr>
            <w:tcW w:w="116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Total</w:t>
            </w:r>
          </w:p>
        </w:tc>
      </w:tr>
      <w:tr w:rsidR="00B76378" w:rsidTr="00B76378">
        <w:tc>
          <w:tcPr>
            <w:tcW w:w="959" w:type="dxa"/>
            <w:gridSpan w:val="2"/>
          </w:tcPr>
          <w:p w:rsidR="00B76378" w:rsidRDefault="00B76378" w:rsidP="00B76378">
            <w:r>
              <w:t>CO1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30</w:t>
            </w:r>
          </w:p>
        </w:tc>
      </w:tr>
      <w:tr w:rsidR="00B76378" w:rsidTr="00B76378">
        <w:tc>
          <w:tcPr>
            <w:tcW w:w="959" w:type="dxa"/>
            <w:gridSpan w:val="2"/>
          </w:tcPr>
          <w:p w:rsidR="00B76378" w:rsidRDefault="00B76378" w:rsidP="00B76378">
            <w:r>
              <w:t>CO2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</w:tr>
      <w:tr w:rsidR="00B76378" w:rsidTr="00B76378">
        <w:tc>
          <w:tcPr>
            <w:tcW w:w="959" w:type="dxa"/>
            <w:gridSpan w:val="2"/>
          </w:tcPr>
          <w:p w:rsidR="00B76378" w:rsidRDefault="00B76378" w:rsidP="00B76378">
            <w:r>
              <w:t>CO3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30</w:t>
            </w:r>
          </w:p>
        </w:tc>
      </w:tr>
      <w:tr w:rsidR="00B76378" w:rsidTr="00B76378">
        <w:tc>
          <w:tcPr>
            <w:tcW w:w="959" w:type="dxa"/>
            <w:gridSpan w:val="2"/>
          </w:tcPr>
          <w:p w:rsidR="00B76378" w:rsidRDefault="00B76378" w:rsidP="00B76378">
            <w:r>
              <w:t>CO4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  <w:gridSpan w:val="2"/>
          </w:tcPr>
          <w:p w:rsidR="00B76378" w:rsidRDefault="00B76378" w:rsidP="00B76378">
            <w:r>
              <w:t>CO5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  <w:gridSpan w:val="2"/>
          </w:tcPr>
          <w:p w:rsidR="00B76378" w:rsidRDefault="00B76378" w:rsidP="00B76378">
            <w:r>
              <w:t>CO6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</w:tr>
      <w:tr w:rsidR="00B76378" w:rsidTr="00B76378">
        <w:tc>
          <w:tcPr>
            <w:tcW w:w="9522" w:type="dxa"/>
            <w:gridSpan w:val="8"/>
          </w:tcPr>
          <w:p w:rsidR="00B76378" w:rsidRDefault="00B76378" w:rsidP="00B76378"/>
        </w:tc>
        <w:tc>
          <w:tcPr>
            <w:tcW w:w="1161" w:type="dxa"/>
          </w:tcPr>
          <w:p w:rsidR="00B76378" w:rsidRPr="00967742" w:rsidRDefault="00B76378" w:rsidP="00B76378">
            <w:pPr>
              <w:jc w:val="center"/>
              <w:rPr>
                <w:b/>
              </w:rPr>
            </w:pPr>
            <w:r w:rsidRPr="00967742">
              <w:rPr>
                <w:b/>
              </w:rPr>
              <w:t>1</w:t>
            </w:r>
            <w:r>
              <w:rPr>
                <w:b/>
              </w:rPr>
              <w:t>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E40AC8">
      <w:pPr>
        <w:jc w:val="center"/>
        <w:rPr>
          <w:b/>
        </w:rPr>
      </w:pPr>
      <w:r w:rsidRPr="00863123">
        <w:rPr>
          <w:b/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11" name="Picture 11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E40AC8">
      <w:pPr>
        <w:jc w:val="center"/>
        <w:rPr>
          <w:b/>
        </w:rPr>
      </w:pP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18CH2001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ENVIRONMENTAL STUDIES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57D8D">
      <w:pPr>
        <w:ind w:left="720"/>
        <w:rPr>
          <w:highlight w:val="yellow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482"/>
        <w:gridCol w:w="6527"/>
        <w:gridCol w:w="1150"/>
        <w:gridCol w:w="26"/>
        <w:gridCol w:w="1032"/>
        <w:gridCol w:w="896"/>
      </w:tblGrid>
      <w:tr w:rsidR="00B76378" w:rsidRPr="00B97BAB" w:rsidTr="00B76378">
        <w:trPr>
          <w:trHeight w:val="552"/>
        </w:trPr>
        <w:tc>
          <w:tcPr>
            <w:tcW w:w="267" w:type="pct"/>
            <w:vAlign w:val="center"/>
          </w:tcPr>
          <w:p w:rsidR="00B76378" w:rsidRPr="00B97BAB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B97BAB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280" w:type="pct"/>
            <w:gridSpan w:val="2"/>
            <w:vAlign w:val="center"/>
          </w:tcPr>
          <w:p w:rsidR="00B76378" w:rsidRPr="00B97BAB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B97BAB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38" w:type="pct"/>
          </w:tcPr>
          <w:p w:rsidR="00B76378" w:rsidRPr="00B97BAB" w:rsidRDefault="00B76378" w:rsidP="00375CD9">
            <w:pPr>
              <w:jc w:val="center"/>
              <w:rPr>
                <w:b/>
                <w:sz w:val="24"/>
                <w:szCs w:val="24"/>
              </w:rPr>
            </w:pPr>
            <w:r w:rsidRPr="00B97BAB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95" w:type="pct"/>
            <w:gridSpan w:val="2"/>
            <w:vAlign w:val="center"/>
          </w:tcPr>
          <w:p w:rsidR="00B76378" w:rsidRPr="00B97BAB" w:rsidRDefault="00B76378" w:rsidP="00375CD9">
            <w:pPr>
              <w:jc w:val="center"/>
              <w:rPr>
                <w:b/>
                <w:sz w:val="24"/>
                <w:szCs w:val="24"/>
              </w:rPr>
            </w:pPr>
            <w:r w:rsidRPr="00B97BAB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19" w:type="pct"/>
            <w:vAlign w:val="center"/>
          </w:tcPr>
          <w:p w:rsidR="00B76378" w:rsidRPr="00B97BAB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B97BAB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B97BAB" w:rsidTr="008C57B9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B97BAB" w:rsidRDefault="00B76378" w:rsidP="008C57B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B97BAB">
              <w:rPr>
                <w:b/>
                <w:sz w:val="24"/>
                <w:szCs w:val="24"/>
                <w:u w:val="single"/>
              </w:rPr>
              <w:t>PART – A (10 X 1 = 10 MARKS)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  <w:lang w:val="en-IN"/>
              </w:rPr>
              <w:t>Peat, lignite, bituminous and anthracite are different grades of _____.</w:t>
            </w:r>
          </w:p>
        </w:tc>
        <w:tc>
          <w:tcPr>
            <w:tcW w:w="538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CO1</w:t>
            </w:r>
          </w:p>
        </w:tc>
        <w:tc>
          <w:tcPr>
            <w:tcW w:w="495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2.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Give an example of</w:t>
            </w:r>
            <w:r>
              <w:rPr>
                <w:sz w:val="24"/>
                <w:szCs w:val="24"/>
              </w:rPr>
              <w:t xml:space="preserve"> </w:t>
            </w:r>
            <w:r w:rsidRPr="00B97BAB">
              <w:rPr>
                <w:sz w:val="24"/>
                <w:szCs w:val="24"/>
              </w:rPr>
              <w:t>a primary consumer.</w:t>
            </w:r>
          </w:p>
        </w:tc>
        <w:tc>
          <w:tcPr>
            <w:tcW w:w="538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CO1</w:t>
            </w:r>
          </w:p>
        </w:tc>
        <w:tc>
          <w:tcPr>
            <w:tcW w:w="495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3.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  <w:lang w:val="en-IN"/>
              </w:rPr>
              <w:t>In ______ ecosystem water moves at a constant pace in a uniform direction.</w:t>
            </w:r>
          </w:p>
        </w:tc>
        <w:tc>
          <w:tcPr>
            <w:tcW w:w="538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CO1</w:t>
            </w:r>
          </w:p>
        </w:tc>
        <w:tc>
          <w:tcPr>
            <w:tcW w:w="495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4.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  <w:lang w:val="en-IN"/>
              </w:rPr>
              <w:t>Name</w:t>
            </w:r>
            <w:r>
              <w:rPr>
                <w:sz w:val="24"/>
                <w:szCs w:val="24"/>
                <w:lang w:val="en-IN"/>
              </w:rPr>
              <w:t xml:space="preserve"> </w:t>
            </w:r>
            <w:r w:rsidRPr="00B97BAB">
              <w:rPr>
                <w:sz w:val="24"/>
                <w:szCs w:val="24"/>
                <w:lang w:val="en-IN"/>
              </w:rPr>
              <w:t>the study of the organisms in their natural home interacting with the biotic and abiotic components.</w:t>
            </w:r>
          </w:p>
        </w:tc>
        <w:tc>
          <w:tcPr>
            <w:tcW w:w="538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CO1</w:t>
            </w:r>
          </w:p>
        </w:tc>
        <w:tc>
          <w:tcPr>
            <w:tcW w:w="495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5.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pStyle w:val="Default"/>
              <w:jc w:val="both"/>
            </w:pPr>
            <w:r w:rsidRPr="00B97BAB">
              <w:t>Give an example of ex-situ conservation.</w:t>
            </w:r>
          </w:p>
        </w:tc>
        <w:tc>
          <w:tcPr>
            <w:tcW w:w="538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CO4</w:t>
            </w:r>
          </w:p>
        </w:tc>
        <w:tc>
          <w:tcPr>
            <w:tcW w:w="495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Variations among the genes of the same species may be termed as ______diversity.</w:t>
            </w:r>
          </w:p>
        </w:tc>
        <w:tc>
          <w:tcPr>
            <w:tcW w:w="538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CO3</w:t>
            </w:r>
          </w:p>
        </w:tc>
        <w:tc>
          <w:tcPr>
            <w:tcW w:w="495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7.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B97BAB">
              <w:rPr>
                <w:noProof/>
                <w:sz w:val="24"/>
                <w:szCs w:val="24"/>
                <w:lang w:val="en-IN" w:eastAsia="zh-TW"/>
              </w:rPr>
              <w:t>Name the by-products released with the production of pesticides and other industrial processes.</w:t>
            </w:r>
          </w:p>
        </w:tc>
        <w:tc>
          <w:tcPr>
            <w:tcW w:w="538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CO5</w:t>
            </w:r>
          </w:p>
        </w:tc>
        <w:tc>
          <w:tcPr>
            <w:tcW w:w="495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8.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_______is a tool for a Sustainable Future Incorporation of sustainable thinking in experimental design.</w:t>
            </w:r>
          </w:p>
        </w:tc>
        <w:tc>
          <w:tcPr>
            <w:tcW w:w="538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CO4</w:t>
            </w:r>
          </w:p>
        </w:tc>
        <w:tc>
          <w:tcPr>
            <w:tcW w:w="495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9.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B97BAB">
              <w:rPr>
                <w:noProof/>
                <w:sz w:val="24"/>
                <w:szCs w:val="24"/>
                <w:lang w:eastAsia="zh-TW"/>
              </w:rPr>
              <w:t>A</w:t>
            </w:r>
            <w:r>
              <w:rPr>
                <w:noProof/>
                <w:sz w:val="24"/>
                <w:szCs w:val="24"/>
                <w:lang w:eastAsia="zh-TW"/>
              </w:rPr>
              <w:t xml:space="preserve"> ______</w:t>
            </w:r>
            <w:r w:rsidRPr="00B97BAB">
              <w:rPr>
                <w:b/>
                <w:bCs/>
                <w:noProof/>
                <w:sz w:val="24"/>
                <w:szCs w:val="24"/>
                <w:lang w:eastAsia="zh-TW"/>
              </w:rPr>
              <w:t xml:space="preserve"> </w:t>
            </w:r>
            <w:r w:rsidRPr="00B97BAB">
              <w:rPr>
                <w:noProof/>
                <w:sz w:val="24"/>
                <w:szCs w:val="24"/>
                <w:lang w:eastAsia="zh-TW"/>
              </w:rPr>
              <w:t>consists of a saucer- shaped catchment area with a gentle slope towards the centre where a tank is situated.</w:t>
            </w:r>
          </w:p>
        </w:tc>
        <w:tc>
          <w:tcPr>
            <w:tcW w:w="538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CO5</w:t>
            </w:r>
          </w:p>
        </w:tc>
        <w:tc>
          <w:tcPr>
            <w:tcW w:w="495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10.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Give any act which is meant for the welfare of women and children.</w:t>
            </w:r>
          </w:p>
        </w:tc>
        <w:tc>
          <w:tcPr>
            <w:tcW w:w="538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CO6</w:t>
            </w:r>
          </w:p>
        </w:tc>
        <w:tc>
          <w:tcPr>
            <w:tcW w:w="495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</w:t>
            </w:r>
          </w:p>
        </w:tc>
      </w:tr>
      <w:tr w:rsidR="00B76378" w:rsidRPr="00B97BAB" w:rsidTr="008C57B9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B97BAB" w:rsidRDefault="00B76378" w:rsidP="008C57B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B97BAB">
              <w:rPr>
                <w:b/>
                <w:sz w:val="24"/>
                <w:szCs w:val="24"/>
                <w:u w:val="single"/>
              </w:rPr>
              <w:t>PART – B (6 X 3 = 18 MARKS)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11.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List the three types of floods and define each of it.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3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12.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Explain the complete Carbon cycle.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3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13.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  <w:lang w:val="en-IN"/>
              </w:rPr>
              <w:t>List any three global biodiversity hot spots in India.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3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14.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State the causes of soil pollution.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3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15.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List any three objectives of water harvesting.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3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16.</w:t>
            </w:r>
          </w:p>
        </w:tc>
        <w:tc>
          <w:tcPr>
            <w:tcW w:w="3280" w:type="pct"/>
            <w:gridSpan w:val="2"/>
          </w:tcPr>
          <w:p w:rsidR="00B76378" w:rsidRPr="00B97BAB" w:rsidRDefault="00B76378" w:rsidP="00B763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Give the characteristics of human rights.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375CD9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3</w:t>
            </w:r>
          </w:p>
        </w:tc>
      </w:tr>
      <w:tr w:rsidR="00B76378" w:rsidRPr="00B97BAB" w:rsidTr="008C57B9">
        <w:trPr>
          <w:trHeight w:val="552"/>
        </w:trPr>
        <w:tc>
          <w:tcPr>
            <w:tcW w:w="5000" w:type="pct"/>
            <w:gridSpan w:val="7"/>
          </w:tcPr>
          <w:p w:rsidR="00B76378" w:rsidRDefault="00B76378" w:rsidP="00375CD9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:rsidR="00B76378" w:rsidRDefault="00B76378" w:rsidP="00375CD9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:rsidR="00B76378" w:rsidRPr="00B97BAB" w:rsidRDefault="00B76378" w:rsidP="00375CD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B97BAB">
              <w:rPr>
                <w:b/>
                <w:sz w:val="24"/>
                <w:szCs w:val="24"/>
                <w:u w:val="single"/>
              </w:rPr>
              <w:lastRenderedPageBreak/>
              <w:t>PART – C (6 X 12 = 72 MARKS)</w:t>
            </w:r>
          </w:p>
          <w:p w:rsidR="00B76378" w:rsidRPr="00B97BAB" w:rsidRDefault="00B76378" w:rsidP="00375CD9">
            <w:pPr>
              <w:jc w:val="center"/>
              <w:rPr>
                <w:b/>
                <w:sz w:val="24"/>
                <w:szCs w:val="24"/>
              </w:rPr>
            </w:pPr>
            <w:r w:rsidRPr="00B97BAB">
              <w:rPr>
                <w:b/>
                <w:sz w:val="24"/>
                <w:szCs w:val="24"/>
              </w:rPr>
              <w:t>(Answer any five Questions from Q.No 17 to 23, Q.No 24 is Compulsory)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456504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lastRenderedPageBreak/>
              <w:t>17.</w:t>
            </w:r>
          </w:p>
        </w:tc>
        <w:tc>
          <w:tcPr>
            <w:tcW w:w="226" w:type="pct"/>
          </w:tcPr>
          <w:p w:rsidR="00B76378" w:rsidRPr="00B97BAB" w:rsidRDefault="00B76378" w:rsidP="00456504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bCs/>
                <w:sz w:val="24"/>
                <w:szCs w:val="24"/>
              </w:rPr>
              <w:t>Describe various energy resources in detail.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456504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B97BAB" w:rsidRDefault="00B76378" w:rsidP="00456504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456504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97BAB">
              <w:rPr>
                <w:bCs/>
                <w:sz w:val="24"/>
                <w:szCs w:val="24"/>
              </w:rPr>
              <w:t>List the various factors that contribute to the land degradation with explanation.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18.</w:t>
            </w: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Write note on ‘energy flow in ecosystem’.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Examine the type of ecological succession.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19.</w:t>
            </w: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Discuss the ‘value of bio diversity’.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97BAB">
              <w:rPr>
                <w:bCs/>
                <w:sz w:val="24"/>
                <w:szCs w:val="24"/>
              </w:rPr>
              <w:t>Explain ex-situ conservation.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20.</w:t>
            </w: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Describe</w:t>
            </w:r>
            <w:r>
              <w:rPr>
                <w:sz w:val="24"/>
                <w:szCs w:val="24"/>
              </w:rPr>
              <w:t xml:space="preserve"> </w:t>
            </w:r>
            <w:r w:rsidRPr="00B97BAB">
              <w:rPr>
                <w:sz w:val="24"/>
                <w:szCs w:val="24"/>
              </w:rPr>
              <w:t>solid waste management.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97BAB">
              <w:rPr>
                <w:bCs/>
                <w:sz w:val="24"/>
                <w:szCs w:val="24"/>
              </w:rPr>
              <w:t>Explain the principles and functions of Green Chemistry.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21.</w:t>
            </w: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Discuss the objectives and benefits of watershed management.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97BAB">
              <w:rPr>
                <w:bCs/>
                <w:sz w:val="24"/>
                <w:szCs w:val="24"/>
              </w:rPr>
              <w:t>Examine the Laws that provide a framework of regulating the use of environment.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22.</w:t>
            </w: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Describe the causes for Air Pollution.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Discuss the</w:t>
            </w:r>
            <w:r>
              <w:rPr>
                <w:sz w:val="24"/>
                <w:szCs w:val="24"/>
              </w:rPr>
              <w:t xml:space="preserve"> </w:t>
            </w:r>
            <w:r w:rsidRPr="00B97BAB">
              <w:rPr>
                <w:sz w:val="24"/>
                <w:szCs w:val="24"/>
              </w:rPr>
              <w:t>various Water Harvesting techniques.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23.</w:t>
            </w: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Explain the effects of Noise Pollution.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97BAB">
              <w:rPr>
                <w:bCs/>
                <w:sz w:val="24"/>
                <w:szCs w:val="24"/>
              </w:rPr>
              <w:t>Explain various Renewable energy resources.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8C57B9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B97BAB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B97BAB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24.</w:t>
            </w: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Explain the universal concept of Human Rights.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  <w:tr w:rsidR="00B76378" w:rsidRPr="00B97BAB" w:rsidTr="00B76378">
        <w:trPr>
          <w:trHeight w:val="397"/>
        </w:trPr>
        <w:tc>
          <w:tcPr>
            <w:tcW w:w="267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B97BAB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97BAB">
              <w:rPr>
                <w:bCs/>
                <w:sz w:val="24"/>
                <w:szCs w:val="24"/>
              </w:rPr>
              <w:t>Illustrate the potential of information technology in the field of environmental science.</w:t>
            </w:r>
          </w:p>
        </w:tc>
        <w:tc>
          <w:tcPr>
            <w:tcW w:w="550" w:type="pct"/>
            <w:gridSpan w:val="2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B97BAB" w:rsidRDefault="00B76378" w:rsidP="00B76378">
            <w:pPr>
              <w:jc w:val="center"/>
              <w:rPr>
                <w:sz w:val="24"/>
                <w:szCs w:val="24"/>
              </w:rPr>
            </w:pPr>
            <w:r w:rsidRPr="00B97BAB">
              <w:rPr>
                <w:sz w:val="24"/>
                <w:szCs w:val="24"/>
              </w:rPr>
              <w:t>6</w:t>
            </w:r>
          </w:p>
        </w:tc>
      </w:tr>
    </w:tbl>
    <w:p w:rsidR="00B76378" w:rsidRDefault="00B76378" w:rsidP="002E336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284"/>
        <w:gridCol w:w="1362"/>
        <w:gridCol w:w="1569"/>
        <w:gridCol w:w="1439"/>
        <w:gridCol w:w="1497"/>
        <w:gridCol w:w="1375"/>
        <w:gridCol w:w="1321"/>
        <w:gridCol w:w="1116"/>
      </w:tblGrid>
      <w:tr w:rsidR="00B76378" w:rsidRPr="00A43FCB" w:rsidTr="00B76378">
        <w:tc>
          <w:tcPr>
            <w:tcW w:w="675" w:type="dxa"/>
          </w:tcPr>
          <w:p w:rsidR="00B76378" w:rsidRPr="00A43FCB" w:rsidRDefault="00B76378" w:rsidP="00B76378"/>
        </w:tc>
        <w:tc>
          <w:tcPr>
            <w:tcW w:w="9963" w:type="dxa"/>
            <w:gridSpan w:val="8"/>
          </w:tcPr>
          <w:p w:rsidR="00B76378" w:rsidRPr="00A43FCB" w:rsidRDefault="00B76378" w:rsidP="00B76378">
            <w:pPr>
              <w:jc w:val="center"/>
              <w:rPr>
                <w:b/>
              </w:rPr>
            </w:pPr>
            <w:r w:rsidRPr="00A43FCB">
              <w:rPr>
                <w:b/>
              </w:rPr>
              <w:t>COURSE OUTCOMES</w:t>
            </w:r>
          </w:p>
        </w:tc>
      </w:tr>
      <w:tr w:rsidR="00B76378" w:rsidRPr="00A43FCB" w:rsidTr="00B76378">
        <w:tc>
          <w:tcPr>
            <w:tcW w:w="675" w:type="dxa"/>
          </w:tcPr>
          <w:p w:rsidR="00B76378" w:rsidRPr="00A43FCB" w:rsidRDefault="00B76378" w:rsidP="00B76378">
            <w:r w:rsidRPr="00A43FCB">
              <w:t>CO1</w:t>
            </w:r>
          </w:p>
        </w:tc>
        <w:tc>
          <w:tcPr>
            <w:tcW w:w="9963" w:type="dxa"/>
            <w:gridSpan w:val="8"/>
          </w:tcPr>
          <w:p w:rsidR="00B76378" w:rsidRPr="00A43FCB" w:rsidRDefault="00B76378" w:rsidP="00B76378">
            <w:r w:rsidRPr="00A43FCB">
              <w:t>Understand the natural environment and its relationships with human activities.</w:t>
            </w:r>
          </w:p>
        </w:tc>
      </w:tr>
      <w:tr w:rsidR="00B76378" w:rsidRPr="00A43FCB" w:rsidTr="00B76378">
        <w:tc>
          <w:tcPr>
            <w:tcW w:w="675" w:type="dxa"/>
          </w:tcPr>
          <w:p w:rsidR="00B76378" w:rsidRPr="00A43FCB" w:rsidRDefault="00B76378" w:rsidP="00B76378">
            <w:r w:rsidRPr="00A43FCB">
              <w:t>CO2</w:t>
            </w:r>
          </w:p>
        </w:tc>
        <w:tc>
          <w:tcPr>
            <w:tcW w:w="9963" w:type="dxa"/>
            <w:gridSpan w:val="8"/>
          </w:tcPr>
          <w:p w:rsidR="00B76378" w:rsidRPr="00A43FCB" w:rsidRDefault="00B76378" w:rsidP="00B76378">
            <w:r w:rsidRPr="00A43FCB">
              <w:t>Acquire practical skills for solving pollution related problems.</w:t>
            </w:r>
          </w:p>
        </w:tc>
      </w:tr>
      <w:tr w:rsidR="00B76378" w:rsidRPr="00A43FCB" w:rsidTr="00B76378">
        <w:tc>
          <w:tcPr>
            <w:tcW w:w="675" w:type="dxa"/>
          </w:tcPr>
          <w:p w:rsidR="00B76378" w:rsidRPr="00A43FCB" w:rsidRDefault="00B76378" w:rsidP="00B76378">
            <w:r w:rsidRPr="00A43FCB">
              <w:t>CO3</w:t>
            </w:r>
          </w:p>
        </w:tc>
        <w:tc>
          <w:tcPr>
            <w:tcW w:w="9963" w:type="dxa"/>
            <w:gridSpan w:val="8"/>
          </w:tcPr>
          <w:p w:rsidR="00B76378" w:rsidRPr="00A43FCB" w:rsidRDefault="00B76378" w:rsidP="00B76378">
            <w:r w:rsidRPr="00A43FCB">
              <w:t>Design and evaluate strategies and apply green technologies.</w:t>
            </w:r>
          </w:p>
        </w:tc>
      </w:tr>
      <w:tr w:rsidR="00B76378" w:rsidRPr="00A43FCB" w:rsidTr="00B76378">
        <w:tc>
          <w:tcPr>
            <w:tcW w:w="675" w:type="dxa"/>
          </w:tcPr>
          <w:p w:rsidR="00B76378" w:rsidRPr="00A43FCB" w:rsidRDefault="00B76378" w:rsidP="00B76378">
            <w:r w:rsidRPr="00A43FCB">
              <w:t>CO4</w:t>
            </w:r>
          </w:p>
        </w:tc>
        <w:tc>
          <w:tcPr>
            <w:tcW w:w="9963" w:type="dxa"/>
            <w:gridSpan w:val="8"/>
          </w:tcPr>
          <w:p w:rsidR="00B76378" w:rsidRPr="00A43FCB" w:rsidRDefault="00B76378" w:rsidP="00B76378">
            <w:r w:rsidRPr="00A43FCB">
              <w:t>Identify the methods for sustainable development and for the remediation or restoration of degraded environments</w:t>
            </w:r>
          </w:p>
        </w:tc>
      </w:tr>
      <w:tr w:rsidR="00B76378" w:rsidRPr="00A43FCB" w:rsidTr="00B76378">
        <w:tc>
          <w:tcPr>
            <w:tcW w:w="675" w:type="dxa"/>
          </w:tcPr>
          <w:p w:rsidR="00B76378" w:rsidRPr="00A43FCB" w:rsidRDefault="00B76378" w:rsidP="00B76378">
            <w:r w:rsidRPr="00A43FCB">
              <w:t>CO5</w:t>
            </w:r>
          </w:p>
        </w:tc>
        <w:tc>
          <w:tcPr>
            <w:tcW w:w="9963" w:type="dxa"/>
            <w:gridSpan w:val="8"/>
          </w:tcPr>
          <w:p w:rsidR="00B76378" w:rsidRPr="00A43FCB" w:rsidRDefault="00B76378" w:rsidP="00B76378">
            <w:r w:rsidRPr="00A43FCB">
              <w:t>Integrate facts, concepts, and methods from multiple disciplines and apply to environmental and social problems.</w:t>
            </w:r>
          </w:p>
        </w:tc>
      </w:tr>
      <w:tr w:rsidR="00B76378" w:rsidRPr="00A43FCB" w:rsidTr="00B76378">
        <w:tc>
          <w:tcPr>
            <w:tcW w:w="675" w:type="dxa"/>
          </w:tcPr>
          <w:p w:rsidR="00B76378" w:rsidRPr="00A43FCB" w:rsidRDefault="00B76378" w:rsidP="00B76378">
            <w:r w:rsidRPr="00A43FCB">
              <w:t>CO6</w:t>
            </w:r>
          </w:p>
        </w:tc>
        <w:tc>
          <w:tcPr>
            <w:tcW w:w="9963" w:type="dxa"/>
            <w:gridSpan w:val="8"/>
          </w:tcPr>
          <w:p w:rsidR="00B76378" w:rsidRPr="00A43FCB" w:rsidRDefault="00B76378" w:rsidP="00B76378">
            <w:r w:rsidRPr="00A43FCB">
              <w:t>Analyze the connectivity between the man-made activities-Pollution-environmental issues-social problems-eco-friendly solutions.</w:t>
            </w:r>
          </w:p>
        </w:tc>
      </w:tr>
      <w:tr w:rsidR="00B76378" w:rsidRPr="0078561E" w:rsidTr="00B76378">
        <w:tc>
          <w:tcPr>
            <w:tcW w:w="10638" w:type="dxa"/>
            <w:gridSpan w:val="9"/>
          </w:tcPr>
          <w:p w:rsidR="00B76378" w:rsidRPr="00A43FCB" w:rsidRDefault="00B76378" w:rsidP="00B76378">
            <w:pPr>
              <w:jc w:val="center"/>
              <w:rPr>
                <w:b/>
              </w:rPr>
            </w:pPr>
            <w:r w:rsidRPr="00A43FCB">
              <w:rPr>
                <w:b/>
              </w:rPr>
              <w:t>Assessment Pattern as per Bloom’s Level</w:t>
            </w:r>
          </w:p>
        </w:tc>
      </w:tr>
      <w:tr w:rsidR="00B76378" w:rsidRPr="0078561E" w:rsidTr="00B76378">
        <w:tc>
          <w:tcPr>
            <w:tcW w:w="959" w:type="dxa"/>
            <w:gridSpan w:val="2"/>
          </w:tcPr>
          <w:p w:rsidR="00B76378" w:rsidRPr="00A43FCB" w:rsidRDefault="00B76378" w:rsidP="00B76378">
            <w:r w:rsidRPr="00A43FCB">
              <w:t>CO / P</w:t>
            </w:r>
          </w:p>
        </w:tc>
        <w:tc>
          <w:tcPr>
            <w:tcW w:w="1362" w:type="dxa"/>
          </w:tcPr>
          <w:p w:rsidR="00B76378" w:rsidRPr="00A43FCB" w:rsidRDefault="00B76378" w:rsidP="00B76378">
            <w:pPr>
              <w:jc w:val="center"/>
              <w:rPr>
                <w:b/>
              </w:rPr>
            </w:pPr>
            <w:r w:rsidRPr="00A43FCB">
              <w:rPr>
                <w:b/>
              </w:rPr>
              <w:t>Remember</w:t>
            </w:r>
          </w:p>
        </w:tc>
        <w:tc>
          <w:tcPr>
            <w:tcW w:w="1569" w:type="dxa"/>
          </w:tcPr>
          <w:p w:rsidR="00B76378" w:rsidRPr="00A43FCB" w:rsidRDefault="00B76378" w:rsidP="00B76378">
            <w:pPr>
              <w:jc w:val="center"/>
              <w:rPr>
                <w:b/>
              </w:rPr>
            </w:pPr>
            <w:r w:rsidRPr="00A43FCB">
              <w:rPr>
                <w:b/>
              </w:rPr>
              <w:t>Understand</w:t>
            </w:r>
          </w:p>
        </w:tc>
        <w:tc>
          <w:tcPr>
            <w:tcW w:w="1439" w:type="dxa"/>
          </w:tcPr>
          <w:p w:rsidR="00B76378" w:rsidRPr="00A43FCB" w:rsidRDefault="00B76378" w:rsidP="00B76378">
            <w:pPr>
              <w:jc w:val="center"/>
              <w:rPr>
                <w:b/>
              </w:rPr>
            </w:pPr>
            <w:r w:rsidRPr="00A43FCB">
              <w:rPr>
                <w:b/>
              </w:rPr>
              <w:t>Apply</w:t>
            </w:r>
          </w:p>
        </w:tc>
        <w:tc>
          <w:tcPr>
            <w:tcW w:w="1497" w:type="dxa"/>
          </w:tcPr>
          <w:p w:rsidR="00B76378" w:rsidRPr="00A43FCB" w:rsidRDefault="00B76378" w:rsidP="00B76378">
            <w:pPr>
              <w:jc w:val="center"/>
              <w:rPr>
                <w:b/>
              </w:rPr>
            </w:pPr>
            <w:r w:rsidRPr="00A43FCB">
              <w:rPr>
                <w:b/>
              </w:rPr>
              <w:t>Analyze</w:t>
            </w:r>
          </w:p>
        </w:tc>
        <w:tc>
          <w:tcPr>
            <w:tcW w:w="1375" w:type="dxa"/>
          </w:tcPr>
          <w:p w:rsidR="00B76378" w:rsidRPr="00A43FCB" w:rsidRDefault="00B76378" w:rsidP="00B76378">
            <w:pPr>
              <w:jc w:val="center"/>
              <w:rPr>
                <w:b/>
              </w:rPr>
            </w:pPr>
            <w:r w:rsidRPr="00A43FCB">
              <w:rPr>
                <w:b/>
              </w:rPr>
              <w:t>Evaluate</w:t>
            </w:r>
          </w:p>
        </w:tc>
        <w:tc>
          <w:tcPr>
            <w:tcW w:w="1321" w:type="dxa"/>
          </w:tcPr>
          <w:p w:rsidR="00B76378" w:rsidRPr="00A43FCB" w:rsidRDefault="00B76378" w:rsidP="00B76378">
            <w:pPr>
              <w:jc w:val="center"/>
              <w:rPr>
                <w:b/>
              </w:rPr>
            </w:pPr>
            <w:r w:rsidRPr="00A43FCB">
              <w:rPr>
                <w:b/>
              </w:rPr>
              <w:t>Create</w:t>
            </w:r>
          </w:p>
        </w:tc>
        <w:tc>
          <w:tcPr>
            <w:tcW w:w="1116" w:type="dxa"/>
          </w:tcPr>
          <w:p w:rsidR="00B76378" w:rsidRPr="00A43FCB" w:rsidRDefault="00B76378" w:rsidP="00B76378">
            <w:pPr>
              <w:jc w:val="center"/>
              <w:rPr>
                <w:b/>
              </w:rPr>
            </w:pPr>
            <w:r w:rsidRPr="00A43FCB">
              <w:rPr>
                <w:b/>
              </w:rPr>
              <w:t>Total</w:t>
            </w:r>
          </w:p>
        </w:tc>
      </w:tr>
      <w:tr w:rsidR="00B76378" w:rsidRPr="0078561E" w:rsidTr="00B76378">
        <w:tc>
          <w:tcPr>
            <w:tcW w:w="959" w:type="dxa"/>
            <w:gridSpan w:val="2"/>
          </w:tcPr>
          <w:p w:rsidR="00B76378" w:rsidRPr="00A43FCB" w:rsidRDefault="00B76378" w:rsidP="00B76378">
            <w:r w:rsidRPr="00A43FCB">
              <w:t>CO1</w:t>
            </w:r>
          </w:p>
        </w:tc>
        <w:tc>
          <w:tcPr>
            <w:tcW w:w="1362" w:type="dxa"/>
          </w:tcPr>
          <w:p w:rsidR="00B76378" w:rsidRPr="00A43FCB" w:rsidRDefault="00B76378" w:rsidP="00B76378">
            <w:pPr>
              <w:jc w:val="center"/>
            </w:pPr>
            <w:r w:rsidRPr="00A43FCB">
              <w:t>2</w:t>
            </w:r>
          </w:p>
        </w:tc>
        <w:tc>
          <w:tcPr>
            <w:tcW w:w="1569" w:type="dxa"/>
          </w:tcPr>
          <w:p w:rsidR="00B76378" w:rsidRPr="00A43FCB" w:rsidRDefault="00B76378" w:rsidP="00B76378">
            <w:pPr>
              <w:jc w:val="center"/>
            </w:pPr>
            <w:r w:rsidRPr="00A43FCB">
              <w:t>20</w:t>
            </w:r>
          </w:p>
        </w:tc>
        <w:tc>
          <w:tcPr>
            <w:tcW w:w="1439" w:type="dxa"/>
          </w:tcPr>
          <w:p w:rsidR="00B76378" w:rsidRPr="00A43FCB" w:rsidRDefault="00B76378" w:rsidP="00B76378">
            <w:pPr>
              <w:jc w:val="center"/>
            </w:pPr>
            <w:r w:rsidRPr="00A43FCB">
              <w:t>6</w:t>
            </w:r>
          </w:p>
        </w:tc>
        <w:tc>
          <w:tcPr>
            <w:tcW w:w="1497" w:type="dxa"/>
          </w:tcPr>
          <w:p w:rsidR="00B76378" w:rsidRPr="00A43FCB" w:rsidRDefault="00B76378" w:rsidP="00B76378">
            <w:pPr>
              <w:jc w:val="center"/>
            </w:pPr>
            <w:r w:rsidRPr="00A43FCB">
              <w:t>6</w:t>
            </w:r>
          </w:p>
        </w:tc>
        <w:tc>
          <w:tcPr>
            <w:tcW w:w="1375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321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116" w:type="dxa"/>
          </w:tcPr>
          <w:p w:rsidR="00B76378" w:rsidRPr="00A43FCB" w:rsidRDefault="00B76378" w:rsidP="00B76378">
            <w:pPr>
              <w:jc w:val="center"/>
            </w:pPr>
            <w:r w:rsidRPr="00A43FCB">
              <w:t>34</w:t>
            </w:r>
          </w:p>
        </w:tc>
      </w:tr>
      <w:tr w:rsidR="00B76378" w:rsidRPr="0078561E" w:rsidTr="00B76378">
        <w:tc>
          <w:tcPr>
            <w:tcW w:w="959" w:type="dxa"/>
            <w:gridSpan w:val="2"/>
          </w:tcPr>
          <w:p w:rsidR="00B76378" w:rsidRPr="00A43FCB" w:rsidRDefault="00B76378" w:rsidP="00B76378">
            <w:r w:rsidRPr="00A43FCB">
              <w:t>CO2</w:t>
            </w:r>
          </w:p>
        </w:tc>
        <w:tc>
          <w:tcPr>
            <w:tcW w:w="1362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569" w:type="dxa"/>
          </w:tcPr>
          <w:p w:rsidR="00B76378" w:rsidRPr="00A43FCB" w:rsidRDefault="00B76378" w:rsidP="00B76378">
            <w:pPr>
              <w:jc w:val="center"/>
            </w:pPr>
            <w:r w:rsidRPr="00A43FCB">
              <w:t>6</w:t>
            </w:r>
          </w:p>
        </w:tc>
        <w:tc>
          <w:tcPr>
            <w:tcW w:w="1439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497" w:type="dxa"/>
          </w:tcPr>
          <w:p w:rsidR="00B76378" w:rsidRPr="00A43FCB" w:rsidRDefault="00B76378" w:rsidP="00B76378">
            <w:pPr>
              <w:jc w:val="center"/>
            </w:pPr>
            <w:r w:rsidRPr="00A43FCB">
              <w:t>9</w:t>
            </w:r>
          </w:p>
        </w:tc>
        <w:tc>
          <w:tcPr>
            <w:tcW w:w="1375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321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116" w:type="dxa"/>
          </w:tcPr>
          <w:p w:rsidR="00B76378" w:rsidRPr="00A43FCB" w:rsidRDefault="00B76378" w:rsidP="00B76378">
            <w:pPr>
              <w:jc w:val="center"/>
            </w:pPr>
            <w:r w:rsidRPr="00A43FCB">
              <w:t>15</w:t>
            </w:r>
          </w:p>
        </w:tc>
      </w:tr>
      <w:tr w:rsidR="00B76378" w:rsidRPr="0078561E" w:rsidTr="00B76378">
        <w:tc>
          <w:tcPr>
            <w:tcW w:w="959" w:type="dxa"/>
            <w:gridSpan w:val="2"/>
          </w:tcPr>
          <w:p w:rsidR="00B76378" w:rsidRPr="00A43FCB" w:rsidRDefault="00B76378" w:rsidP="00B76378">
            <w:r w:rsidRPr="00A43FCB">
              <w:t>CO3</w:t>
            </w:r>
          </w:p>
        </w:tc>
        <w:tc>
          <w:tcPr>
            <w:tcW w:w="1362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569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439" w:type="dxa"/>
          </w:tcPr>
          <w:p w:rsidR="00B76378" w:rsidRPr="00A43FCB" w:rsidRDefault="00B76378" w:rsidP="00B76378">
            <w:pPr>
              <w:jc w:val="center"/>
            </w:pPr>
            <w:r w:rsidRPr="00A43FCB">
              <w:t>10</w:t>
            </w:r>
          </w:p>
        </w:tc>
        <w:tc>
          <w:tcPr>
            <w:tcW w:w="1497" w:type="dxa"/>
          </w:tcPr>
          <w:p w:rsidR="00B76378" w:rsidRPr="00A43FCB" w:rsidRDefault="00B76378" w:rsidP="00B76378">
            <w:pPr>
              <w:jc w:val="center"/>
            </w:pPr>
            <w:r w:rsidRPr="00A43FCB">
              <w:t>6</w:t>
            </w:r>
          </w:p>
        </w:tc>
        <w:tc>
          <w:tcPr>
            <w:tcW w:w="1375" w:type="dxa"/>
          </w:tcPr>
          <w:p w:rsidR="00B76378" w:rsidRPr="00A43FCB" w:rsidRDefault="00B76378" w:rsidP="00B76378">
            <w:pPr>
              <w:jc w:val="center"/>
            </w:pPr>
            <w:r w:rsidRPr="00A43FCB">
              <w:t>--</w:t>
            </w:r>
          </w:p>
        </w:tc>
        <w:tc>
          <w:tcPr>
            <w:tcW w:w="1321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116" w:type="dxa"/>
          </w:tcPr>
          <w:p w:rsidR="00B76378" w:rsidRPr="00A43FCB" w:rsidRDefault="00B76378" w:rsidP="00B76378">
            <w:pPr>
              <w:jc w:val="center"/>
            </w:pPr>
            <w:r w:rsidRPr="00A43FCB">
              <w:t>16</w:t>
            </w:r>
          </w:p>
        </w:tc>
      </w:tr>
      <w:tr w:rsidR="00B76378" w:rsidRPr="0078561E" w:rsidTr="00B76378">
        <w:tc>
          <w:tcPr>
            <w:tcW w:w="959" w:type="dxa"/>
            <w:gridSpan w:val="2"/>
          </w:tcPr>
          <w:p w:rsidR="00B76378" w:rsidRPr="00A43FCB" w:rsidRDefault="00B76378" w:rsidP="00B76378">
            <w:r w:rsidRPr="00A43FCB">
              <w:t>CO4</w:t>
            </w:r>
          </w:p>
        </w:tc>
        <w:tc>
          <w:tcPr>
            <w:tcW w:w="1362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569" w:type="dxa"/>
          </w:tcPr>
          <w:p w:rsidR="00B76378" w:rsidRPr="00A43FCB" w:rsidRDefault="00B76378" w:rsidP="00B76378">
            <w:pPr>
              <w:jc w:val="center"/>
            </w:pPr>
            <w:r w:rsidRPr="00A43FCB">
              <w:t>16</w:t>
            </w:r>
          </w:p>
        </w:tc>
        <w:tc>
          <w:tcPr>
            <w:tcW w:w="1439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497" w:type="dxa"/>
          </w:tcPr>
          <w:p w:rsidR="00B76378" w:rsidRPr="00A43FCB" w:rsidRDefault="00B76378" w:rsidP="00B76378">
            <w:pPr>
              <w:jc w:val="center"/>
            </w:pPr>
            <w:r w:rsidRPr="00A43FCB">
              <w:t>7</w:t>
            </w:r>
          </w:p>
        </w:tc>
        <w:tc>
          <w:tcPr>
            <w:tcW w:w="1375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321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116" w:type="dxa"/>
          </w:tcPr>
          <w:p w:rsidR="00B76378" w:rsidRPr="00A43FCB" w:rsidRDefault="00B76378" w:rsidP="00B76378">
            <w:pPr>
              <w:jc w:val="center"/>
            </w:pPr>
            <w:r w:rsidRPr="00A43FCB">
              <w:t>23</w:t>
            </w:r>
          </w:p>
        </w:tc>
      </w:tr>
      <w:tr w:rsidR="00B76378" w:rsidRPr="0078561E" w:rsidTr="00B76378">
        <w:tc>
          <w:tcPr>
            <w:tcW w:w="959" w:type="dxa"/>
            <w:gridSpan w:val="2"/>
          </w:tcPr>
          <w:p w:rsidR="00B76378" w:rsidRPr="00A43FCB" w:rsidRDefault="00B76378" w:rsidP="00B76378">
            <w:r w:rsidRPr="00A43FCB">
              <w:t>CO5</w:t>
            </w:r>
          </w:p>
        </w:tc>
        <w:tc>
          <w:tcPr>
            <w:tcW w:w="1362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569" w:type="dxa"/>
          </w:tcPr>
          <w:p w:rsidR="00B76378" w:rsidRPr="00A43FCB" w:rsidRDefault="00B76378" w:rsidP="00B76378">
            <w:pPr>
              <w:jc w:val="center"/>
            </w:pPr>
            <w:r w:rsidRPr="00A43FCB">
              <w:t>1</w:t>
            </w:r>
          </w:p>
        </w:tc>
        <w:tc>
          <w:tcPr>
            <w:tcW w:w="1439" w:type="dxa"/>
          </w:tcPr>
          <w:p w:rsidR="00B76378" w:rsidRPr="00A43FCB" w:rsidRDefault="00B76378" w:rsidP="00B76378">
            <w:pPr>
              <w:jc w:val="center"/>
            </w:pPr>
            <w:r w:rsidRPr="00A43FCB">
              <w:t>7</w:t>
            </w:r>
          </w:p>
        </w:tc>
        <w:tc>
          <w:tcPr>
            <w:tcW w:w="1497" w:type="dxa"/>
          </w:tcPr>
          <w:p w:rsidR="00B76378" w:rsidRPr="00A43FCB" w:rsidRDefault="00B76378" w:rsidP="00B76378">
            <w:pPr>
              <w:jc w:val="center"/>
            </w:pPr>
            <w:r w:rsidRPr="00A43FCB">
              <w:t>12</w:t>
            </w:r>
          </w:p>
        </w:tc>
        <w:tc>
          <w:tcPr>
            <w:tcW w:w="1375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321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116" w:type="dxa"/>
          </w:tcPr>
          <w:p w:rsidR="00B76378" w:rsidRPr="00A43FCB" w:rsidRDefault="00B76378" w:rsidP="00B76378">
            <w:pPr>
              <w:jc w:val="center"/>
            </w:pPr>
            <w:r w:rsidRPr="00A43FCB">
              <w:t>20</w:t>
            </w:r>
          </w:p>
        </w:tc>
      </w:tr>
      <w:tr w:rsidR="00B76378" w:rsidRPr="0078561E" w:rsidTr="00B76378">
        <w:tc>
          <w:tcPr>
            <w:tcW w:w="959" w:type="dxa"/>
            <w:gridSpan w:val="2"/>
          </w:tcPr>
          <w:p w:rsidR="00B76378" w:rsidRPr="00A43FCB" w:rsidRDefault="00B76378" w:rsidP="00B76378">
            <w:r w:rsidRPr="00A43FCB">
              <w:t>CO6</w:t>
            </w:r>
          </w:p>
        </w:tc>
        <w:tc>
          <w:tcPr>
            <w:tcW w:w="1362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569" w:type="dxa"/>
          </w:tcPr>
          <w:p w:rsidR="00B76378" w:rsidRPr="00A43FCB" w:rsidRDefault="00B76378" w:rsidP="00B76378">
            <w:pPr>
              <w:jc w:val="center"/>
            </w:pPr>
            <w:r w:rsidRPr="00A43FCB">
              <w:t>4</w:t>
            </w:r>
          </w:p>
        </w:tc>
        <w:tc>
          <w:tcPr>
            <w:tcW w:w="1439" w:type="dxa"/>
          </w:tcPr>
          <w:p w:rsidR="00B76378" w:rsidRPr="00A43FCB" w:rsidRDefault="00B76378" w:rsidP="00B76378">
            <w:pPr>
              <w:jc w:val="center"/>
            </w:pPr>
            <w:r w:rsidRPr="00A43FCB">
              <w:t>12</w:t>
            </w:r>
          </w:p>
        </w:tc>
        <w:tc>
          <w:tcPr>
            <w:tcW w:w="1497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375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321" w:type="dxa"/>
          </w:tcPr>
          <w:p w:rsidR="00B76378" w:rsidRPr="00A43FCB" w:rsidRDefault="00B76378" w:rsidP="00B76378">
            <w:pPr>
              <w:jc w:val="center"/>
            </w:pPr>
            <w:r w:rsidRPr="00A43FCB">
              <w:t>-</w:t>
            </w:r>
          </w:p>
        </w:tc>
        <w:tc>
          <w:tcPr>
            <w:tcW w:w="1116" w:type="dxa"/>
          </w:tcPr>
          <w:p w:rsidR="00B76378" w:rsidRPr="00A43FCB" w:rsidRDefault="00B76378" w:rsidP="00B76378">
            <w:pPr>
              <w:jc w:val="center"/>
            </w:pPr>
            <w:r w:rsidRPr="00A43FCB">
              <w:t>16</w:t>
            </w:r>
          </w:p>
        </w:tc>
      </w:tr>
      <w:tr w:rsidR="00B76378" w:rsidRPr="0078561E" w:rsidTr="00B76378">
        <w:tc>
          <w:tcPr>
            <w:tcW w:w="9522" w:type="dxa"/>
            <w:gridSpan w:val="8"/>
          </w:tcPr>
          <w:p w:rsidR="00B76378" w:rsidRPr="00A43FCB" w:rsidRDefault="00B76378" w:rsidP="00B76378"/>
        </w:tc>
        <w:tc>
          <w:tcPr>
            <w:tcW w:w="1116" w:type="dxa"/>
          </w:tcPr>
          <w:p w:rsidR="00B76378" w:rsidRPr="00A43FCB" w:rsidRDefault="00B76378" w:rsidP="00B76378">
            <w:pPr>
              <w:jc w:val="center"/>
              <w:rPr>
                <w:b/>
              </w:rPr>
            </w:pPr>
            <w:r w:rsidRPr="00A43FCB">
              <w:rPr>
                <w:b/>
              </w:rPr>
              <w:t>124</w:t>
            </w:r>
          </w:p>
        </w:tc>
      </w:tr>
    </w:tbl>
    <w:p w:rsidR="00B76378" w:rsidRDefault="00B76378" w:rsidP="002E336A"/>
    <w:p w:rsidR="00B76378" w:rsidRDefault="00B76378" w:rsidP="00E40AC8">
      <w:pPr>
        <w:jc w:val="center"/>
        <w:rPr>
          <w:b/>
        </w:rPr>
      </w:pPr>
      <w:r w:rsidRPr="00863123">
        <w:rPr>
          <w:b/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12" name="Picture 12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E40AC8">
      <w:pPr>
        <w:jc w:val="center"/>
        <w:rPr>
          <w:b/>
        </w:rPr>
      </w:pP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20CH1003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7E575B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7E575B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DE53B2" w:rsidRDefault="00B76378" w:rsidP="00B76378">
            <w:pPr>
              <w:pStyle w:val="Title"/>
              <w:jc w:val="left"/>
              <w:rPr>
                <w:b/>
                <w:color w:val="000000" w:themeColor="text1"/>
                <w:szCs w:val="24"/>
              </w:rPr>
            </w:pPr>
            <w:r w:rsidRPr="00DE53B2">
              <w:rPr>
                <w:b/>
                <w:color w:val="000000" w:themeColor="text1"/>
                <w:szCs w:val="24"/>
                <w:shd w:val="clear" w:color="auto" w:fill="FFFFFF"/>
              </w:rPr>
              <w:t xml:space="preserve">APPLIED CHEMISTRY FOR FOOD PROCESSING TECHNOLOGY 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57D8D">
      <w:pPr>
        <w:ind w:left="720"/>
        <w:rPr>
          <w:highlight w:val="yellow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347"/>
        <w:gridCol w:w="1150"/>
        <w:gridCol w:w="1323"/>
        <w:gridCol w:w="897"/>
      </w:tblGrid>
      <w:tr w:rsidR="00B76378" w:rsidRPr="00D27C27" w:rsidTr="00B76378">
        <w:trPr>
          <w:trHeight w:val="552"/>
        </w:trPr>
        <w:tc>
          <w:tcPr>
            <w:tcW w:w="267" w:type="pct"/>
            <w:vAlign w:val="center"/>
          </w:tcPr>
          <w:p w:rsidR="00B76378" w:rsidRPr="00D27C27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D27C27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156" w:type="pct"/>
            <w:gridSpan w:val="2"/>
            <w:vAlign w:val="center"/>
          </w:tcPr>
          <w:p w:rsidR="00B76378" w:rsidRPr="00D27C27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D27C27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38" w:type="pct"/>
          </w:tcPr>
          <w:p w:rsidR="00B76378" w:rsidRPr="00D27C27" w:rsidRDefault="00B76378" w:rsidP="00375CD9">
            <w:pPr>
              <w:jc w:val="center"/>
              <w:rPr>
                <w:b/>
                <w:sz w:val="24"/>
                <w:szCs w:val="24"/>
              </w:rPr>
            </w:pPr>
            <w:r w:rsidRPr="00D27C27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619" w:type="pct"/>
            <w:vAlign w:val="center"/>
          </w:tcPr>
          <w:p w:rsidR="00B76378" w:rsidRPr="00D27C27" w:rsidRDefault="00B76378" w:rsidP="00375CD9">
            <w:pPr>
              <w:jc w:val="center"/>
              <w:rPr>
                <w:b/>
                <w:sz w:val="24"/>
                <w:szCs w:val="24"/>
              </w:rPr>
            </w:pPr>
            <w:r w:rsidRPr="00D27C27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20" w:type="pct"/>
            <w:vAlign w:val="center"/>
          </w:tcPr>
          <w:p w:rsidR="00B76378" w:rsidRPr="00D27C27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D27C27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D27C27" w:rsidTr="008C57B9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D27C27" w:rsidRDefault="00B76378" w:rsidP="008C57B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D27C27">
              <w:rPr>
                <w:b/>
                <w:sz w:val="24"/>
                <w:szCs w:val="24"/>
                <w:u w:val="single"/>
              </w:rPr>
              <w:t>PART – A (10 X 1 = 10 MARKS)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The degree of polymerization, is the number of _________ in a macromolecule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CO1</w:t>
            </w:r>
          </w:p>
        </w:tc>
        <w:tc>
          <w:tcPr>
            <w:tcW w:w="619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Remember</w:t>
            </w:r>
          </w:p>
        </w:tc>
        <w:tc>
          <w:tcPr>
            <w:tcW w:w="420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2.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Give an ex</w:t>
            </w:r>
            <w:r>
              <w:rPr>
                <w:sz w:val="24"/>
                <w:szCs w:val="24"/>
              </w:rPr>
              <w:t>ample of thermosetting plastics.</w:t>
            </w:r>
          </w:p>
        </w:tc>
        <w:tc>
          <w:tcPr>
            <w:tcW w:w="538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CO1</w:t>
            </w:r>
          </w:p>
        </w:tc>
        <w:tc>
          <w:tcPr>
            <w:tcW w:w="619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3.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Dispersion of Gas in liquid is called __________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CO2</w:t>
            </w:r>
          </w:p>
        </w:tc>
        <w:tc>
          <w:tcPr>
            <w:tcW w:w="619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Remember</w:t>
            </w:r>
          </w:p>
        </w:tc>
        <w:tc>
          <w:tcPr>
            <w:tcW w:w="420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4.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Dust is an example of ____________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CO2</w:t>
            </w:r>
          </w:p>
        </w:tc>
        <w:tc>
          <w:tcPr>
            <w:tcW w:w="619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5.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pStyle w:val="Default"/>
              <w:jc w:val="both"/>
            </w:pPr>
            <w:r w:rsidRPr="00D27C27">
              <w:t>Which year National Nanotechnology Initiative launched?</w:t>
            </w:r>
          </w:p>
        </w:tc>
        <w:tc>
          <w:tcPr>
            <w:tcW w:w="538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CO3</w:t>
            </w:r>
          </w:p>
        </w:tc>
        <w:tc>
          <w:tcPr>
            <w:tcW w:w="619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Remember</w:t>
            </w:r>
          </w:p>
        </w:tc>
        <w:tc>
          <w:tcPr>
            <w:tcW w:w="420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6.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Give an example for two dimensional nanomaterial.</w:t>
            </w:r>
          </w:p>
        </w:tc>
        <w:tc>
          <w:tcPr>
            <w:tcW w:w="538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CO3</w:t>
            </w:r>
          </w:p>
        </w:tc>
        <w:tc>
          <w:tcPr>
            <w:tcW w:w="619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7.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D27C27">
              <w:rPr>
                <w:sz w:val="24"/>
                <w:szCs w:val="24"/>
              </w:rPr>
              <w:t>Composites which are made up of aluminum matrix and silicon carbide as reinforcing fibres are example of ___________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CO4</w:t>
            </w:r>
          </w:p>
        </w:tc>
        <w:tc>
          <w:tcPr>
            <w:tcW w:w="619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Remember</w:t>
            </w:r>
          </w:p>
        </w:tc>
        <w:tc>
          <w:tcPr>
            <w:tcW w:w="420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8.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Fibre reinforced polymers are also called as ____________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CO4</w:t>
            </w:r>
          </w:p>
        </w:tc>
        <w:tc>
          <w:tcPr>
            <w:tcW w:w="619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9.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D27C27">
              <w:rPr>
                <w:sz w:val="24"/>
                <w:szCs w:val="24"/>
              </w:rPr>
              <w:t>A ________ is a device that converts chemical energy directly to electrical energy.</w:t>
            </w:r>
          </w:p>
        </w:tc>
        <w:tc>
          <w:tcPr>
            <w:tcW w:w="538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CO5</w:t>
            </w:r>
          </w:p>
        </w:tc>
        <w:tc>
          <w:tcPr>
            <w:tcW w:w="619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10.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In a battery oxidation occurs at ____________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CO5</w:t>
            </w:r>
          </w:p>
        </w:tc>
        <w:tc>
          <w:tcPr>
            <w:tcW w:w="619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</w:t>
            </w:r>
          </w:p>
        </w:tc>
      </w:tr>
      <w:tr w:rsidR="00B76378" w:rsidRPr="00D27C27" w:rsidTr="008C57B9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D27C27" w:rsidRDefault="00B76378" w:rsidP="008C57B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D27C27">
              <w:rPr>
                <w:b/>
                <w:sz w:val="24"/>
                <w:szCs w:val="24"/>
                <w:u w:val="single"/>
              </w:rPr>
              <w:t>PART – B (6 X 3 = 18 MARKS)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11.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Give any four differences between thermo and thermoset plastics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CO1</w:t>
            </w:r>
          </w:p>
        </w:tc>
        <w:tc>
          <w:tcPr>
            <w:tcW w:w="619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Remember</w:t>
            </w:r>
          </w:p>
        </w:tc>
        <w:tc>
          <w:tcPr>
            <w:tcW w:w="420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3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12.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Explain the mechanism of micelle formation</w:t>
            </w:r>
            <w:r>
              <w:rPr>
                <w:sz w:val="24"/>
                <w:szCs w:val="24"/>
              </w:rPr>
              <w:t>.</w:t>
            </w:r>
            <w:r w:rsidRPr="00D27C27">
              <w:rPr>
                <w:sz w:val="24"/>
                <w:szCs w:val="24"/>
              </w:rPr>
              <w:t xml:space="preserve"> </w:t>
            </w:r>
          </w:p>
        </w:tc>
        <w:tc>
          <w:tcPr>
            <w:tcW w:w="538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2</w:t>
            </w:r>
          </w:p>
        </w:tc>
        <w:tc>
          <w:tcPr>
            <w:tcW w:w="619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3</w:t>
            </w:r>
          </w:p>
        </w:tc>
      </w:tr>
      <w:tr w:rsidR="00B76378" w:rsidRPr="00D27C27" w:rsidTr="00B76378">
        <w:trPr>
          <w:trHeight w:val="679"/>
        </w:trPr>
        <w:tc>
          <w:tcPr>
            <w:tcW w:w="267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13.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Write short notes on classification of nano materials with suitable example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3</w:t>
            </w:r>
          </w:p>
        </w:tc>
        <w:tc>
          <w:tcPr>
            <w:tcW w:w="619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3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14.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Explain laminar and sandwich composite with example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4</w:t>
            </w:r>
          </w:p>
        </w:tc>
        <w:tc>
          <w:tcPr>
            <w:tcW w:w="619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3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15.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Explain the solar and wind energy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5</w:t>
            </w:r>
          </w:p>
        </w:tc>
        <w:tc>
          <w:tcPr>
            <w:tcW w:w="619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3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16.</w:t>
            </w:r>
          </w:p>
        </w:tc>
        <w:tc>
          <w:tcPr>
            <w:tcW w:w="3156" w:type="pct"/>
            <w:gridSpan w:val="2"/>
          </w:tcPr>
          <w:p w:rsidR="00B76378" w:rsidRPr="00D27C27" w:rsidRDefault="00B76378" w:rsidP="00B763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Highlight the application of UV- Visible spectroscopy technique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6</w:t>
            </w:r>
          </w:p>
        </w:tc>
        <w:tc>
          <w:tcPr>
            <w:tcW w:w="619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Apply</w:t>
            </w:r>
          </w:p>
        </w:tc>
        <w:tc>
          <w:tcPr>
            <w:tcW w:w="420" w:type="pct"/>
          </w:tcPr>
          <w:p w:rsidR="00B76378" w:rsidRPr="00D27C27" w:rsidRDefault="00B76378" w:rsidP="00375CD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3</w:t>
            </w:r>
          </w:p>
        </w:tc>
      </w:tr>
      <w:tr w:rsidR="00B76378" w:rsidRPr="00D27C27" w:rsidTr="008C57B9">
        <w:trPr>
          <w:trHeight w:val="552"/>
        </w:trPr>
        <w:tc>
          <w:tcPr>
            <w:tcW w:w="5000" w:type="pct"/>
            <w:gridSpan w:val="6"/>
          </w:tcPr>
          <w:p w:rsidR="00B76378" w:rsidRDefault="00B76378" w:rsidP="00375CD9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:rsidR="00B76378" w:rsidRDefault="00B76378" w:rsidP="00375CD9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:rsidR="00B76378" w:rsidRPr="00D27C27" w:rsidRDefault="00B76378" w:rsidP="00375CD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D27C27">
              <w:rPr>
                <w:b/>
                <w:sz w:val="24"/>
                <w:szCs w:val="24"/>
                <w:u w:val="single"/>
              </w:rPr>
              <w:lastRenderedPageBreak/>
              <w:t>PART – C (6 X 12 = 72 MARKS)</w:t>
            </w:r>
          </w:p>
          <w:p w:rsidR="00B76378" w:rsidRPr="00D27C27" w:rsidRDefault="00B76378" w:rsidP="00375CD9">
            <w:pPr>
              <w:jc w:val="center"/>
              <w:rPr>
                <w:b/>
                <w:sz w:val="24"/>
                <w:szCs w:val="24"/>
              </w:rPr>
            </w:pPr>
            <w:r w:rsidRPr="00D27C27">
              <w:rPr>
                <w:b/>
                <w:sz w:val="24"/>
                <w:szCs w:val="24"/>
              </w:rPr>
              <w:t>(Answer any five Questions from Q.No 17 to 23, Q.No 24 is Compulsory)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456504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lastRenderedPageBreak/>
              <w:t>17.</w:t>
            </w:r>
          </w:p>
        </w:tc>
        <w:tc>
          <w:tcPr>
            <w:tcW w:w="185" w:type="pct"/>
          </w:tcPr>
          <w:p w:rsidR="00B76378" w:rsidRPr="00D27C27" w:rsidRDefault="00B76378" w:rsidP="00456504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Briefly discuss the classification of polymers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456504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1</w:t>
            </w:r>
          </w:p>
        </w:tc>
        <w:tc>
          <w:tcPr>
            <w:tcW w:w="619" w:type="pct"/>
          </w:tcPr>
          <w:p w:rsidR="00B76378" w:rsidRPr="00D27C27" w:rsidRDefault="00B76378" w:rsidP="00456504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Remember</w:t>
            </w:r>
          </w:p>
        </w:tc>
        <w:tc>
          <w:tcPr>
            <w:tcW w:w="420" w:type="pct"/>
          </w:tcPr>
          <w:p w:rsidR="00B76378" w:rsidRPr="00D27C27" w:rsidRDefault="00B76378" w:rsidP="00456504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8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45650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D27C27" w:rsidRDefault="00B76378" w:rsidP="00456504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D27C2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 xml:space="preserve">Explain the mechanism of formation of </w:t>
            </w:r>
            <w:r w:rsidRPr="00C14AEF">
              <w:rPr>
                <w:sz w:val="24"/>
                <w:szCs w:val="24"/>
              </w:rPr>
              <w:t>polyether ether</w:t>
            </w:r>
            <w:r w:rsidRPr="00D27C27">
              <w:rPr>
                <w:sz w:val="24"/>
                <w:szCs w:val="24"/>
              </w:rPr>
              <w:t xml:space="preserve"> ketone (PEEK)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456504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1</w:t>
            </w:r>
          </w:p>
        </w:tc>
        <w:tc>
          <w:tcPr>
            <w:tcW w:w="619" w:type="pct"/>
          </w:tcPr>
          <w:p w:rsidR="00B76378" w:rsidRPr="00D27C27" w:rsidRDefault="00B76378" w:rsidP="00456504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456504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4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6272BC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18.</w:t>
            </w:r>
          </w:p>
        </w:tc>
        <w:tc>
          <w:tcPr>
            <w:tcW w:w="185" w:type="pct"/>
          </w:tcPr>
          <w:p w:rsidR="00B76378" w:rsidRPr="00D27C27" w:rsidRDefault="00B76378" w:rsidP="006272BC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Enumerate the classification of colloids based on physical state and nature of interaction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6272BC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2</w:t>
            </w:r>
          </w:p>
        </w:tc>
        <w:tc>
          <w:tcPr>
            <w:tcW w:w="619" w:type="pct"/>
          </w:tcPr>
          <w:p w:rsidR="00B76378" w:rsidRPr="00D27C27" w:rsidRDefault="00B76378" w:rsidP="006272BC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Apply</w:t>
            </w:r>
          </w:p>
        </w:tc>
        <w:tc>
          <w:tcPr>
            <w:tcW w:w="420" w:type="pct"/>
          </w:tcPr>
          <w:p w:rsidR="00B76378" w:rsidRPr="00D27C27" w:rsidRDefault="00B76378" w:rsidP="006272BC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8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6272B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D27C27" w:rsidRDefault="00B76378" w:rsidP="006272BC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Highlight the role of colloids in pharmaceutics.</w:t>
            </w:r>
          </w:p>
        </w:tc>
        <w:tc>
          <w:tcPr>
            <w:tcW w:w="538" w:type="pct"/>
          </w:tcPr>
          <w:p w:rsidR="00B76378" w:rsidRPr="00D27C27" w:rsidRDefault="00B76378" w:rsidP="006272BC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2</w:t>
            </w:r>
          </w:p>
        </w:tc>
        <w:tc>
          <w:tcPr>
            <w:tcW w:w="619" w:type="pct"/>
          </w:tcPr>
          <w:p w:rsidR="00B76378" w:rsidRPr="00D27C27" w:rsidRDefault="00B76378" w:rsidP="006272BC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Remember</w:t>
            </w:r>
          </w:p>
        </w:tc>
        <w:tc>
          <w:tcPr>
            <w:tcW w:w="420" w:type="pct"/>
          </w:tcPr>
          <w:p w:rsidR="00B76378" w:rsidRPr="00D27C27" w:rsidRDefault="00B76378" w:rsidP="006272BC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4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19.</w:t>
            </w:r>
          </w:p>
        </w:tc>
        <w:tc>
          <w:tcPr>
            <w:tcW w:w="185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Discuss the chemical vapour deposition (CVD) method of synthesis of nano materials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3</w:t>
            </w:r>
          </w:p>
        </w:tc>
        <w:tc>
          <w:tcPr>
            <w:tcW w:w="619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B76378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6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D27C2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Write short notes on graphene with suitable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3</w:t>
            </w:r>
          </w:p>
        </w:tc>
        <w:tc>
          <w:tcPr>
            <w:tcW w:w="619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Remember</w:t>
            </w:r>
          </w:p>
        </w:tc>
        <w:tc>
          <w:tcPr>
            <w:tcW w:w="420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6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20.</w:t>
            </w:r>
          </w:p>
        </w:tc>
        <w:tc>
          <w:tcPr>
            <w:tcW w:w="185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D27C27" w:rsidRDefault="00B76378" w:rsidP="008C57B9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Classify the composite material based on the matrix and the reinforcement materials.</w:t>
            </w:r>
          </w:p>
        </w:tc>
        <w:tc>
          <w:tcPr>
            <w:tcW w:w="538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4</w:t>
            </w:r>
          </w:p>
        </w:tc>
        <w:tc>
          <w:tcPr>
            <w:tcW w:w="619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Analyze</w:t>
            </w:r>
          </w:p>
        </w:tc>
        <w:tc>
          <w:tcPr>
            <w:tcW w:w="420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8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D27C27" w:rsidRDefault="00B76378" w:rsidP="008C57B9">
            <w:pPr>
              <w:jc w:val="both"/>
              <w:rPr>
                <w:bCs/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 xml:space="preserve">List out the properties of matrix in composite materials. </w:t>
            </w:r>
          </w:p>
        </w:tc>
        <w:tc>
          <w:tcPr>
            <w:tcW w:w="538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4</w:t>
            </w:r>
          </w:p>
        </w:tc>
        <w:tc>
          <w:tcPr>
            <w:tcW w:w="619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Remember</w:t>
            </w:r>
          </w:p>
        </w:tc>
        <w:tc>
          <w:tcPr>
            <w:tcW w:w="420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4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21.</w:t>
            </w:r>
          </w:p>
        </w:tc>
        <w:tc>
          <w:tcPr>
            <w:tcW w:w="185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Briefly discuss the secondary battery with neat schematic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5</w:t>
            </w:r>
          </w:p>
        </w:tc>
        <w:tc>
          <w:tcPr>
            <w:tcW w:w="619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Remember</w:t>
            </w:r>
          </w:p>
        </w:tc>
        <w:tc>
          <w:tcPr>
            <w:tcW w:w="420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8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D27C2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Explain the direct use of geothermal energy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5</w:t>
            </w:r>
          </w:p>
        </w:tc>
        <w:tc>
          <w:tcPr>
            <w:tcW w:w="619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4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22.</w:t>
            </w:r>
          </w:p>
        </w:tc>
        <w:tc>
          <w:tcPr>
            <w:tcW w:w="185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Explain the renewable energy resources with suitable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CO5</w:t>
            </w:r>
          </w:p>
        </w:tc>
        <w:tc>
          <w:tcPr>
            <w:tcW w:w="619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8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D27C2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Write short notes on synthesis of nanomaterial with top down approach method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1437B6">
            <w:pPr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3</w:t>
            </w:r>
          </w:p>
        </w:tc>
        <w:tc>
          <w:tcPr>
            <w:tcW w:w="619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Analyze</w:t>
            </w:r>
          </w:p>
        </w:tc>
        <w:tc>
          <w:tcPr>
            <w:tcW w:w="420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4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23.</w:t>
            </w:r>
          </w:p>
        </w:tc>
        <w:tc>
          <w:tcPr>
            <w:tcW w:w="185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D27C27" w:rsidRDefault="00B76378" w:rsidP="008C57B9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Elaborately discuss the application Nano composite in food processing technology</w:t>
            </w:r>
          </w:p>
        </w:tc>
        <w:tc>
          <w:tcPr>
            <w:tcW w:w="538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3</w:t>
            </w:r>
          </w:p>
        </w:tc>
        <w:tc>
          <w:tcPr>
            <w:tcW w:w="619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Apply</w:t>
            </w:r>
          </w:p>
        </w:tc>
        <w:tc>
          <w:tcPr>
            <w:tcW w:w="420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8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D27C2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Explain the difference between alloys and composites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4</w:t>
            </w:r>
          </w:p>
        </w:tc>
        <w:tc>
          <w:tcPr>
            <w:tcW w:w="619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4</w:t>
            </w:r>
          </w:p>
        </w:tc>
      </w:tr>
      <w:tr w:rsidR="00B76378" w:rsidRPr="00D27C27" w:rsidTr="00B76378">
        <w:trPr>
          <w:trHeight w:val="48"/>
        </w:trPr>
        <w:tc>
          <w:tcPr>
            <w:tcW w:w="5000" w:type="pct"/>
            <w:gridSpan w:val="6"/>
            <w:vAlign w:val="center"/>
          </w:tcPr>
          <w:p w:rsidR="00B76378" w:rsidRPr="00D27C27" w:rsidRDefault="00B76378" w:rsidP="008C57B9">
            <w:pPr>
              <w:jc w:val="center"/>
              <w:rPr>
                <w:b/>
                <w:bCs/>
                <w:sz w:val="24"/>
                <w:szCs w:val="24"/>
              </w:rPr>
            </w:pPr>
            <w:r w:rsidRPr="00D27C27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24.</w:t>
            </w:r>
          </w:p>
        </w:tc>
        <w:tc>
          <w:tcPr>
            <w:tcW w:w="185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Explain the molecular bending vibration in IR spectroscopy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6</w:t>
            </w:r>
          </w:p>
        </w:tc>
        <w:tc>
          <w:tcPr>
            <w:tcW w:w="619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Apply</w:t>
            </w:r>
          </w:p>
        </w:tc>
        <w:tc>
          <w:tcPr>
            <w:tcW w:w="420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4</w:t>
            </w:r>
          </w:p>
        </w:tc>
      </w:tr>
      <w:tr w:rsidR="00B76378" w:rsidRPr="00D27C27" w:rsidTr="00B76378">
        <w:trPr>
          <w:trHeight w:val="397"/>
        </w:trPr>
        <w:tc>
          <w:tcPr>
            <w:tcW w:w="267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D27C2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Briefly discuss the instrumentation of UV –Visible spectroscopy and its application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 6</w:t>
            </w:r>
          </w:p>
        </w:tc>
        <w:tc>
          <w:tcPr>
            <w:tcW w:w="619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Understand</w:t>
            </w:r>
          </w:p>
        </w:tc>
        <w:tc>
          <w:tcPr>
            <w:tcW w:w="420" w:type="pct"/>
          </w:tcPr>
          <w:p w:rsidR="00B76378" w:rsidRPr="00D27C27" w:rsidRDefault="00B76378" w:rsidP="008C57B9">
            <w:pPr>
              <w:jc w:val="center"/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8</w:t>
            </w:r>
          </w:p>
        </w:tc>
      </w:tr>
    </w:tbl>
    <w:p w:rsidR="00B76378" w:rsidRDefault="00B76378" w:rsidP="002E336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782"/>
      </w:tblGrid>
      <w:tr w:rsidR="00B76378" w:rsidRPr="00D27C27" w:rsidTr="00B76378">
        <w:tc>
          <w:tcPr>
            <w:tcW w:w="675" w:type="dxa"/>
          </w:tcPr>
          <w:p w:rsidR="00B76378" w:rsidRPr="00D27C2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782" w:type="dxa"/>
          </w:tcPr>
          <w:p w:rsidR="00B76378" w:rsidRPr="00D27C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27C27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D27C27" w:rsidTr="00B76378">
        <w:tc>
          <w:tcPr>
            <w:tcW w:w="675" w:type="dxa"/>
          </w:tcPr>
          <w:p w:rsidR="00B76378" w:rsidRPr="00D27C27" w:rsidRDefault="00B76378" w:rsidP="00B76378">
            <w:pPr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CO1</w:t>
            </w:r>
          </w:p>
        </w:tc>
        <w:tc>
          <w:tcPr>
            <w:tcW w:w="9782" w:type="dxa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  <w:lang w:bidi="ta-IN"/>
              </w:rPr>
              <w:t>C</w:t>
            </w:r>
            <w:r w:rsidRPr="00D27C27">
              <w:rPr>
                <w:color w:val="000000" w:themeColor="text1"/>
                <w:sz w:val="24"/>
                <w:szCs w:val="24"/>
                <w:lang w:bidi="ta-IN"/>
              </w:rPr>
              <w:t>ategorize various types of polymers used in food processing technology</w:t>
            </w:r>
            <w:r>
              <w:rPr>
                <w:color w:val="000000" w:themeColor="text1"/>
                <w:sz w:val="24"/>
                <w:szCs w:val="24"/>
                <w:lang w:bidi="ta-IN"/>
              </w:rPr>
              <w:t>.</w:t>
            </w:r>
          </w:p>
        </w:tc>
      </w:tr>
      <w:tr w:rsidR="00B76378" w:rsidRPr="00D27C27" w:rsidTr="00B76378">
        <w:tc>
          <w:tcPr>
            <w:tcW w:w="675" w:type="dxa"/>
          </w:tcPr>
          <w:p w:rsidR="00B76378" w:rsidRPr="00D27C27" w:rsidRDefault="00B76378" w:rsidP="00B76378">
            <w:pPr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CO2</w:t>
            </w:r>
          </w:p>
        </w:tc>
        <w:tc>
          <w:tcPr>
            <w:tcW w:w="9782" w:type="dxa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 w:rsidRPr="00D27C27">
              <w:rPr>
                <w:sz w:val="24"/>
                <w:szCs w:val="24"/>
              </w:rPr>
              <w:t>escribe the applications of colloids in food processing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D27C27" w:rsidTr="00B76378">
        <w:tc>
          <w:tcPr>
            <w:tcW w:w="675" w:type="dxa"/>
          </w:tcPr>
          <w:p w:rsidR="00B76378" w:rsidRPr="00D27C27" w:rsidRDefault="00B76378" w:rsidP="00B76378">
            <w:pPr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CO3</w:t>
            </w:r>
          </w:p>
        </w:tc>
        <w:tc>
          <w:tcPr>
            <w:tcW w:w="9782" w:type="dxa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</w:t>
            </w:r>
            <w:r w:rsidRPr="00D27C27">
              <w:rPr>
                <w:sz w:val="24"/>
                <w:szCs w:val="24"/>
              </w:rPr>
              <w:t>ummarize the use of nanomaterials in food processing technology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D27C27" w:rsidTr="00B76378">
        <w:tc>
          <w:tcPr>
            <w:tcW w:w="675" w:type="dxa"/>
          </w:tcPr>
          <w:p w:rsidR="00B76378" w:rsidRPr="00D27C27" w:rsidRDefault="00B76378" w:rsidP="00B76378">
            <w:pPr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CO4</w:t>
            </w:r>
          </w:p>
        </w:tc>
        <w:tc>
          <w:tcPr>
            <w:tcW w:w="9782" w:type="dxa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</w:t>
            </w:r>
            <w:r w:rsidRPr="00D27C27">
              <w:rPr>
                <w:sz w:val="24"/>
                <w:szCs w:val="24"/>
              </w:rPr>
              <w:t>pply the nanocomposites in food processing technology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D27C27" w:rsidTr="00B76378">
        <w:tc>
          <w:tcPr>
            <w:tcW w:w="675" w:type="dxa"/>
          </w:tcPr>
          <w:p w:rsidR="00B76378" w:rsidRPr="00D27C27" w:rsidRDefault="00B76378" w:rsidP="00B76378">
            <w:pPr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CO5</w:t>
            </w:r>
          </w:p>
        </w:tc>
        <w:tc>
          <w:tcPr>
            <w:tcW w:w="9782" w:type="dxa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 w:rsidRPr="00D27C27">
              <w:rPr>
                <w:sz w:val="24"/>
                <w:szCs w:val="24"/>
              </w:rPr>
              <w:t>escribe the use of bio-batteries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D27C27" w:rsidTr="00B76378">
        <w:tc>
          <w:tcPr>
            <w:tcW w:w="675" w:type="dxa"/>
          </w:tcPr>
          <w:p w:rsidR="00B76378" w:rsidRPr="00D27C27" w:rsidRDefault="00B76378" w:rsidP="00B76378">
            <w:pPr>
              <w:rPr>
                <w:sz w:val="24"/>
                <w:szCs w:val="24"/>
              </w:rPr>
            </w:pPr>
            <w:r w:rsidRPr="00D27C27">
              <w:rPr>
                <w:sz w:val="24"/>
                <w:szCs w:val="24"/>
              </w:rPr>
              <w:t>CO6</w:t>
            </w:r>
          </w:p>
        </w:tc>
        <w:tc>
          <w:tcPr>
            <w:tcW w:w="9782" w:type="dxa"/>
          </w:tcPr>
          <w:p w:rsidR="00B76378" w:rsidRPr="00D27C27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rStyle w:val="st"/>
                <w:sz w:val="24"/>
                <w:szCs w:val="24"/>
              </w:rPr>
              <w:t>Di</w:t>
            </w:r>
            <w:r w:rsidRPr="00D27C27">
              <w:rPr>
                <w:rStyle w:val="st"/>
                <w:sz w:val="24"/>
                <w:szCs w:val="24"/>
              </w:rPr>
              <w:t>scuss about the characterization techniques of biomolecules</w:t>
            </w:r>
            <w:r>
              <w:rPr>
                <w:rStyle w:val="st"/>
                <w:sz w:val="24"/>
                <w:szCs w:val="24"/>
              </w:rPr>
              <w:t>.</w:t>
            </w:r>
          </w:p>
        </w:tc>
      </w:tr>
    </w:tbl>
    <w:p w:rsidR="00B76378" w:rsidRPr="00BA50B9" w:rsidRDefault="00B76378" w:rsidP="00544C89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936"/>
      </w:tblGrid>
      <w:tr w:rsidR="00B76378" w:rsidRPr="00D27C27" w:rsidTr="00B76378">
        <w:tc>
          <w:tcPr>
            <w:tcW w:w="10458" w:type="dxa"/>
            <w:gridSpan w:val="8"/>
          </w:tcPr>
          <w:p w:rsidR="00B76378" w:rsidRPr="00ED24D2" w:rsidRDefault="00B76378" w:rsidP="00B76378">
            <w:pPr>
              <w:jc w:val="center"/>
              <w:rPr>
                <w:b/>
              </w:rPr>
            </w:pPr>
            <w:r w:rsidRPr="00ED24D2">
              <w:rPr>
                <w:b/>
              </w:rPr>
              <w:t>Assessment Pattern as per Bloom’s Level</w:t>
            </w:r>
          </w:p>
        </w:tc>
      </w:tr>
      <w:tr w:rsidR="00B76378" w:rsidRPr="00D27C27" w:rsidTr="00B76378">
        <w:tc>
          <w:tcPr>
            <w:tcW w:w="959" w:type="dxa"/>
          </w:tcPr>
          <w:p w:rsidR="00B76378" w:rsidRPr="00ED24D2" w:rsidRDefault="00B76378" w:rsidP="00B76378">
            <w:r w:rsidRPr="00ED24D2">
              <w:t>CO / P</w:t>
            </w:r>
          </w:p>
        </w:tc>
        <w:tc>
          <w:tcPr>
            <w:tcW w:w="1362" w:type="dxa"/>
          </w:tcPr>
          <w:p w:rsidR="00B76378" w:rsidRPr="00ED24D2" w:rsidRDefault="00B76378" w:rsidP="00B76378">
            <w:pPr>
              <w:jc w:val="center"/>
              <w:rPr>
                <w:b/>
              </w:rPr>
            </w:pPr>
            <w:r w:rsidRPr="00ED24D2">
              <w:rPr>
                <w:b/>
              </w:rPr>
              <w:t>Remember</w:t>
            </w:r>
          </w:p>
        </w:tc>
        <w:tc>
          <w:tcPr>
            <w:tcW w:w="1569" w:type="dxa"/>
          </w:tcPr>
          <w:p w:rsidR="00B76378" w:rsidRPr="00ED24D2" w:rsidRDefault="00B76378" w:rsidP="00B76378">
            <w:pPr>
              <w:jc w:val="center"/>
              <w:rPr>
                <w:b/>
              </w:rPr>
            </w:pPr>
            <w:r w:rsidRPr="00ED24D2">
              <w:rPr>
                <w:b/>
              </w:rPr>
              <w:t>Understand</w:t>
            </w:r>
          </w:p>
        </w:tc>
        <w:tc>
          <w:tcPr>
            <w:tcW w:w="1439" w:type="dxa"/>
          </w:tcPr>
          <w:p w:rsidR="00B76378" w:rsidRPr="00ED24D2" w:rsidRDefault="00B76378" w:rsidP="00B76378">
            <w:pPr>
              <w:jc w:val="center"/>
              <w:rPr>
                <w:b/>
              </w:rPr>
            </w:pPr>
            <w:r w:rsidRPr="00ED24D2">
              <w:rPr>
                <w:b/>
              </w:rPr>
              <w:t>Apply</w:t>
            </w:r>
          </w:p>
        </w:tc>
        <w:tc>
          <w:tcPr>
            <w:tcW w:w="1497" w:type="dxa"/>
          </w:tcPr>
          <w:p w:rsidR="00B76378" w:rsidRPr="00ED24D2" w:rsidRDefault="00B76378" w:rsidP="00B76378">
            <w:pPr>
              <w:jc w:val="center"/>
              <w:rPr>
                <w:b/>
              </w:rPr>
            </w:pPr>
            <w:r w:rsidRPr="00ED24D2">
              <w:rPr>
                <w:b/>
              </w:rPr>
              <w:t>Analyze</w:t>
            </w:r>
          </w:p>
        </w:tc>
        <w:tc>
          <w:tcPr>
            <w:tcW w:w="1375" w:type="dxa"/>
          </w:tcPr>
          <w:p w:rsidR="00B76378" w:rsidRPr="00ED24D2" w:rsidRDefault="00B76378" w:rsidP="00B76378">
            <w:pPr>
              <w:jc w:val="center"/>
              <w:rPr>
                <w:b/>
              </w:rPr>
            </w:pPr>
            <w:r w:rsidRPr="00ED24D2">
              <w:rPr>
                <w:b/>
              </w:rPr>
              <w:t>Evaluate</w:t>
            </w:r>
          </w:p>
        </w:tc>
        <w:tc>
          <w:tcPr>
            <w:tcW w:w="1321" w:type="dxa"/>
          </w:tcPr>
          <w:p w:rsidR="00B76378" w:rsidRPr="00ED24D2" w:rsidRDefault="00B76378" w:rsidP="00B76378">
            <w:pPr>
              <w:jc w:val="center"/>
              <w:rPr>
                <w:b/>
              </w:rPr>
            </w:pPr>
            <w:r w:rsidRPr="00ED24D2">
              <w:rPr>
                <w:b/>
              </w:rPr>
              <w:t>Create</w:t>
            </w:r>
          </w:p>
        </w:tc>
        <w:tc>
          <w:tcPr>
            <w:tcW w:w="936" w:type="dxa"/>
          </w:tcPr>
          <w:p w:rsidR="00B76378" w:rsidRPr="00ED24D2" w:rsidRDefault="00B76378" w:rsidP="00B76378">
            <w:pPr>
              <w:jc w:val="center"/>
              <w:rPr>
                <w:b/>
              </w:rPr>
            </w:pPr>
            <w:r w:rsidRPr="00ED24D2">
              <w:rPr>
                <w:b/>
              </w:rPr>
              <w:t>Total</w:t>
            </w:r>
          </w:p>
        </w:tc>
      </w:tr>
      <w:tr w:rsidR="00B76378" w:rsidRPr="00D27C27" w:rsidTr="00B76378">
        <w:tc>
          <w:tcPr>
            <w:tcW w:w="959" w:type="dxa"/>
          </w:tcPr>
          <w:p w:rsidR="00B76378" w:rsidRPr="00ED24D2" w:rsidRDefault="00B76378" w:rsidP="00B76378">
            <w:r w:rsidRPr="00ED24D2">
              <w:t>CO1</w:t>
            </w:r>
          </w:p>
        </w:tc>
        <w:tc>
          <w:tcPr>
            <w:tcW w:w="1362" w:type="dxa"/>
          </w:tcPr>
          <w:p w:rsidR="00B76378" w:rsidRPr="00ED24D2" w:rsidRDefault="00B76378" w:rsidP="00B76378">
            <w:pPr>
              <w:jc w:val="center"/>
            </w:pPr>
            <w:r w:rsidRPr="00ED24D2">
              <w:t>12</w:t>
            </w:r>
          </w:p>
        </w:tc>
        <w:tc>
          <w:tcPr>
            <w:tcW w:w="1569" w:type="dxa"/>
          </w:tcPr>
          <w:p w:rsidR="00B76378" w:rsidRPr="00ED24D2" w:rsidRDefault="00B76378" w:rsidP="00B76378">
            <w:pPr>
              <w:jc w:val="center"/>
            </w:pPr>
            <w:r w:rsidRPr="00ED24D2">
              <w:t>5</w:t>
            </w:r>
          </w:p>
        </w:tc>
        <w:tc>
          <w:tcPr>
            <w:tcW w:w="1439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1497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1375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936" w:type="dxa"/>
          </w:tcPr>
          <w:p w:rsidR="00B76378" w:rsidRPr="00ED24D2" w:rsidRDefault="00B76378" w:rsidP="00B76378">
            <w:pPr>
              <w:jc w:val="center"/>
            </w:pPr>
            <w:r w:rsidRPr="00ED24D2">
              <w:t>17</w:t>
            </w:r>
          </w:p>
        </w:tc>
      </w:tr>
      <w:tr w:rsidR="00B76378" w:rsidRPr="00D27C27" w:rsidTr="00B76378">
        <w:tc>
          <w:tcPr>
            <w:tcW w:w="959" w:type="dxa"/>
          </w:tcPr>
          <w:p w:rsidR="00B76378" w:rsidRPr="00ED24D2" w:rsidRDefault="00B76378" w:rsidP="00B76378">
            <w:r w:rsidRPr="00ED24D2">
              <w:t>CO2</w:t>
            </w:r>
          </w:p>
        </w:tc>
        <w:tc>
          <w:tcPr>
            <w:tcW w:w="1362" w:type="dxa"/>
          </w:tcPr>
          <w:p w:rsidR="00B76378" w:rsidRPr="00ED24D2" w:rsidRDefault="00B76378" w:rsidP="00B76378">
            <w:pPr>
              <w:jc w:val="center"/>
            </w:pPr>
            <w:r w:rsidRPr="00ED24D2">
              <w:t>5</w:t>
            </w:r>
          </w:p>
        </w:tc>
        <w:tc>
          <w:tcPr>
            <w:tcW w:w="1569" w:type="dxa"/>
          </w:tcPr>
          <w:p w:rsidR="00B76378" w:rsidRPr="00ED24D2" w:rsidRDefault="00B76378" w:rsidP="00B76378">
            <w:pPr>
              <w:jc w:val="center"/>
            </w:pPr>
            <w:r w:rsidRPr="00ED24D2">
              <w:t>4</w:t>
            </w:r>
          </w:p>
        </w:tc>
        <w:tc>
          <w:tcPr>
            <w:tcW w:w="1439" w:type="dxa"/>
          </w:tcPr>
          <w:p w:rsidR="00B76378" w:rsidRPr="00ED24D2" w:rsidRDefault="00B76378" w:rsidP="00B76378">
            <w:pPr>
              <w:jc w:val="center"/>
            </w:pPr>
            <w:r w:rsidRPr="00ED24D2">
              <w:t>8</w:t>
            </w:r>
          </w:p>
        </w:tc>
        <w:tc>
          <w:tcPr>
            <w:tcW w:w="1497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1375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936" w:type="dxa"/>
          </w:tcPr>
          <w:p w:rsidR="00B76378" w:rsidRPr="00ED24D2" w:rsidRDefault="00B76378" w:rsidP="00B76378">
            <w:pPr>
              <w:jc w:val="center"/>
            </w:pPr>
            <w:r w:rsidRPr="00ED24D2">
              <w:t>17</w:t>
            </w:r>
          </w:p>
        </w:tc>
      </w:tr>
      <w:tr w:rsidR="00B76378" w:rsidRPr="00D27C27" w:rsidTr="00B76378">
        <w:tc>
          <w:tcPr>
            <w:tcW w:w="959" w:type="dxa"/>
          </w:tcPr>
          <w:p w:rsidR="00B76378" w:rsidRPr="00ED24D2" w:rsidRDefault="00B76378" w:rsidP="00B76378">
            <w:r w:rsidRPr="00ED24D2">
              <w:t>CO3</w:t>
            </w:r>
          </w:p>
        </w:tc>
        <w:tc>
          <w:tcPr>
            <w:tcW w:w="1362" w:type="dxa"/>
          </w:tcPr>
          <w:p w:rsidR="00B76378" w:rsidRPr="00ED24D2" w:rsidRDefault="00B76378" w:rsidP="00B76378">
            <w:pPr>
              <w:jc w:val="center"/>
            </w:pPr>
            <w:r w:rsidRPr="00ED24D2">
              <w:t>7</w:t>
            </w:r>
          </w:p>
        </w:tc>
        <w:tc>
          <w:tcPr>
            <w:tcW w:w="1569" w:type="dxa"/>
          </w:tcPr>
          <w:p w:rsidR="00B76378" w:rsidRPr="00ED24D2" w:rsidRDefault="00B76378" w:rsidP="00B76378">
            <w:pPr>
              <w:jc w:val="center"/>
            </w:pPr>
            <w:r w:rsidRPr="00ED24D2">
              <w:t>10</w:t>
            </w:r>
          </w:p>
        </w:tc>
        <w:tc>
          <w:tcPr>
            <w:tcW w:w="1439" w:type="dxa"/>
          </w:tcPr>
          <w:p w:rsidR="00B76378" w:rsidRPr="00ED24D2" w:rsidRDefault="00B76378" w:rsidP="00B76378">
            <w:pPr>
              <w:jc w:val="center"/>
            </w:pPr>
            <w:r w:rsidRPr="00ED24D2">
              <w:t>8</w:t>
            </w:r>
          </w:p>
        </w:tc>
        <w:tc>
          <w:tcPr>
            <w:tcW w:w="1497" w:type="dxa"/>
          </w:tcPr>
          <w:p w:rsidR="00B76378" w:rsidRPr="00ED24D2" w:rsidRDefault="00B76378" w:rsidP="00B76378">
            <w:pPr>
              <w:jc w:val="center"/>
            </w:pPr>
            <w:r w:rsidRPr="00ED24D2">
              <w:t>4</w:t>
            </w:r>
          </w:p>
        </w:tc>
        <w:tc>
          <w:tcPr>
            <w:tcW w:w="1375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936" w:type="dxa"/>
          </w:tcPr>
          <w:p w:rsidR="00B76378" w:rsidRPr="00ED24D2" w:rsidRDefault="00B76378" w:rsidP="00B76378">
            <w:pPr>
              <w:jc w:val="center"/>
            </w:pPr>
            <w:r w:rsidRPr="00ED24D2">
              <w:t>29</w:t>
            </w:r>
          </w:p>
        </w:tc>
      </w:tr>
      <w:tr w:rsidR="00B76378" w:rsidRPr="00D27C27" w:rsidTr="00B76378">
        <w:tc>
          <w:tcPr>
            <w:tcW w:w="959" w:type="dxa"/>
          </w:tcPr>
          <w:p w:rsidR="00B76378" w:rsidRPr="00ED24D2" w:rsidRDefault="00B76378" w:rsidP="00B76378">
            <w:r w:rsidRPr="00ED24D2">
              <w:t>CO4</w:t>
            </w:r>
          </w:p>
        </w:tc>
        <w:tc>
          <w:tcPr>
            <w:tcW w:w="1362" w:type="dxa"/>
          </w:tcPr>
          <w:p w:rsidR="00B76378" w:rsidRPr="00ED24D2" w:rsidRDefault="00B76378" w:rsidP="00B76378">
            <w:pPr>
              <w:jc w:val="center"/>
            </w:pPr>
            <w:r w:rsidRPr="00ED24D2">
              <w:t>5</w:t>
            </w:r>
          </w:p>
        </w:tc>
        <w:tc>
          <w:tcPr>
            <w:tcW w:w="1569" w:type="dxa"/>
          </w:tcPr>
          <w:p w:rsidR="00B76378" w:rsidRPr="00ED24D2" w:rsidRDefault="00B76378" w:rsidP="00B76378">
            <w:pPr>
              <w:jc w:val="center"/>
            </w:pPr>
            <w:r w:rsidRPr="00ED24D2">
              <w:t>8</w:t>
            </w:r>
          </w:p>
        </w:tc>
        <w:tc>
          <w:tcPr>
            <w:tcW w:w="1439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1497" w:type="dxa"/>
          </w:tcPr>
          <w:p w:rsidR="00B76378" w:rsidRPr="00ED24D2" w:rsidRDefault="00B76378" w:rsidP="00B76378">
            <w:pPr>
              <w:jc w:val="center"/>
            </w:pPr>
            <w:r w:rsidRPr="00ED24D2">
              <w:t>8</w:t>
            </w:r>
          </w:p>
        </w:tc>
        <w:tc>
          <w:tcPr>
            <w:tcW w:w="1375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936" w:type="dxa"/>
          </w:tcPr>
          <w:p w:rsidR="00B76378" w:rsidRPr="00ED24D2" w:rsidRDefault="00B76378" w:rsidP="00B76378">
            <w:pPr>
              <w:jc w:val="center"/>
            </w:pPr>
            <w:r w:rsidRPr="00ED24D2">
              <w:t>21</w:t>
            </w:r>
          </w:p>
        </w:tc>
      </w:tr>
      <w:tr w:rsidR="00B76378" w:rsidRPr="00D27C27" w:rsidTr="00B76378">
        <w:tc>
          <w:tcPr>
            <w:tcW w:w="959" w:type="dxa"/>
          </w:tcPr>
          <w:p w:rsidR="00B76378" w:rsidRPr="00ED24D2" w:rsidRDefault="00B76378" w:rsidP="00B76378">
            <w:r w:rsidRPr="00ED24D2">
              <w:t>CO5</w:t>
            </w:r>
          </w:p>
        </w:tc>
        <w:tc>
          <w:tcPr>
            <w:tcW w:w="1362" w:type="dxa"/>
          </w:tcPr>
          <w:p w:rsidR="00B76378" w:rsidRPr="00ED24D2" w:rsidRDefault="00B76378" w:rsidP="00B76378">
            <w:pPr>
              <w:jc w:val="center"/>
            </w:pPr>
            <w:r w:rsidRPr="00ED24D2">
              <w:t>10</w:t>
            </w:r>
          </w:p>
        </w:tc>
        <w:tc>
          <w:tcPr>
            <w:tcW w:w="1569" w:type="dxa"/>
          </w:tcPr>
          <w:p w:rsidR="00B76378" w:rsidRPr="00ED24D2" w:rsidRDefault="00B76378" w:rsidP="00B76378">
            <w:pPr>
              <w:jc w:val="center"/>
            </w:pPr>
            <w:r w:rsidRPr="00ED24D2">
              <w:t>15</w:t>
            </w:r>
          </w:p>
        </w:tc>
        <w:tc>
          <w:tcPr>
            <w:tcW w:w="1439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1497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1375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936" w:type="dxa"/>
          </w:tcPr>
          <w:p w:rsidR="00B76378" w:rsidRPr="00ED24D2" w:rsidRDefault="00B76378" w:rsidP="00B76378">
            <w:pPr>
              <w:jc w:val="center"/>
            </w:pPr>
            <w:r w:rsidRPr="00ED24D2">
              <w:t>25</w:t>
            </w:r>
          </w:p>
        </w:tc>
      </w:tr>
      <w:tr w:rsidR="00B76378" w:rsidRPr="00D27C27" w:rsidTr="00B76378">
        <w:tc>
          <w:tcPr>
            <w:tcW w:w="959" w:type="dxa"/>
          </w:tcPr>
          <w:p w:rsidR="00B76378" w:rsidRPr="00ED24D2" w:rsidRDefault="00B76378" w:rsidP="00B76378">
            <w:r w:rsidRPr="00ED24D2">
              <w:t>CO6</w:t>
            </w:r>
          </w:p>
        </w:tc>
        <w:tc>
          <w:tcPr>
            <w:tcW w:w="1362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1569" w:type="dxa"/>
          </w:tcPr>
          <w:p w:rsidR="00B76378" w:rsidRPr="00ED24D2" w:rsidRDefault="00B76378" w:rsidP="00B76378">
            <w:pPr>
              <w:jc w:val="center"/>
            </w:pPr>
            <w:r w:rsidRPr="00ED24D2">
              <w:t>8</w:t>
            </w:r>
          </w:p>
        </w:tc>
        <w:tc>
          <w:tcPr>
            <w:tcW w:w="1439" w:type="dxa"/>
          </w:tcPr>
          <w:p w:rsidR="00B76378" w:rsidRPr="00ED24D2" w:rsidRDefault="00B76378" w:rsidP="00B76378">
            <w:pPr>
              <w:jc w:val="center"/>
            </w:pPr>
            <w:r w:rsidRPr="00ED24D2">
              <w:t>4</w:t>
            </w:r>
          </w:p>
        </w:tc>
        <w:tc>
          <w:tcPr>
            <w:tcW w:w="1497" w:type="dxa"/>
          </w:tcPr>
          <w:p w:rsidR="00B76378" w:rsidRPr="00ED24D2" w:rsidRDefault="00B76378" w:rsidP="00B76378">
            <w:pPr>
              <w:jc w:val="center"/>
            </w:pPr>
            <w:r w:rsidRPr="00ED24D2">
              <w:t>3</w:t>
            </w:r>
          </w:p>
        </w:tc>
        <w:tc>
          <w:tcPr>
            <w:tcW w:w="1375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ED24D2" w:rsidRDefault="00B76378" w:rsidP="00B76378">
            <w:pPr>
              <w:jc w:val="center"/>
            </w:pPr>
          </w:p>
        </w:tc>
        <w:tc>
          <w:tcPr>
            <w:tcW w:w="936" w:type="dxa"/>
          </w:tcPr>
          <w:p w:rsidR="00B76378" w:rsidRPr="00ED24D2" w:rsidRDefault="00B76378" w:rsidP="00B76378">
            <w:pPr>
              <w:jc w:val="center"/>
            </w:pPr>
            <w:r w:rsidRPr="00ED24D2">
              <w:t>15</w:t>
            </w:r>
          </w:p>
        </w:tc>
      </w:tr>
      <w:tr w:rsidR="00B76378" w:rsidRPr="00D27C27" w:rsidTr="00B76378">
        <w:tc>
          <w:tcPr>
            <w:tcW w:w="9522" w:type="dxa"/>
            <w:gridSpan w:val="7"/>
          </w:tcPr>
          <w:p w:rsidR="00B76378" w:rsidRPr="00ED24D2" w:rsidRDefault="00B76378" w:rsidP="00B76378"/>
        </w:tc>
        <w:tc>
          <w:tcPr>
            <w:tcW w:w="936" w:type="dxa"/>
          </w:tcPr>
          <w:p w:rsidR="00B76378" w:rsidRPr="00ED24D2" w:rsidRDefault="00B76378" w:rsidP="00B76378">
            <w:pPr>
              <w:jc w:val="center"/>
              <w:rPr>
                <w:b/>
              </w:rPr>
            </w:pPr>
            <w:r w:rsidRPr="00ED24D2">
              <w:rPr>
                <w:b/>
              </w:rPr>
              <w:t>124</w:t>
            </w:r>
          </w:p>
        </w:tc>
      </w:tr>
    </w:tbl>
    <w:p w:rsidR="00B76378" w:rsidRDefault="00B76378" w:rsidP="002E336A"/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13" name="Picture 13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20CH2001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COMPLEMENTARY 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356"/>
        <w:gridCol w:w="1150"/>
        <w:gridCol w:w="1315"/>
        <w:gridCol w:w="896"/>
      </w:tblGrid>
      <w:tr w:rsidR="00B76378" w:rsidRPr="00DA7239" w:rsidTr="00B76378">
        <w:trPr>
          <w:trHeight w:val="552"/>
        </w:trPr>
        <w:tc>
          <w:tcPr>
            <w:tcW w:w="258" w:type="pct"/>
            <w:vAlign w:val="center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195" w:type="pct"/>
            <w:gridSpan w:val="2"/>
            <w:vAlign w:val="center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633" w:type="pct"/>
            <w:vAlign w:val="center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DA7239" w:rsidTr="00B76378">
        <w:trPr>
          <w:trHeight w:val="552"/>
        </w:trPr>
        <w:tc>
          <w:tcPr>
            <w:tcW w:w="5000" w:type="pct"/>
            <w:gridSpan w:val="6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DA7239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1.</w:t>
            </w: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 xml:space="preserve">Explain the various methods of expressing the concentration with examples. 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>Define the following terms with examples.</w:t>
            </w:r>
          </w:p>
          <w:p w:rsidR="00B76378" w:rsidRPr="00DA7239" w:rsidRDefault="00B76378" w:rsidP="00CA5E13">
            <w:pPr>
              <w:pStyle w:val="ListParagraph"/>
              <w:numPr>
                <w:ilvl w:val="0"/>
                <w:numId w:val="2"/>
              </w:numPr>
              <w:ind w:left="354" w:hanging="284"/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 xml:space="preserve">Oxidation    (ii) Reduction    (iii) Valency </w:t>
            </w:r>
          </w:p>
          <w:p w:rsidR="00B76378" w:rsidRPr="00DA7239" w:rsidRDefault="00B76378" w:rsidP="00B76378">
            <w:pPr>
              <w:ind w:left="70"/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>(iv) pH (v) Solubility Product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DA7239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2.</w:t>
            </w: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Compare the characteristics of Arrhenius, Bronsted-Lowry and Lewis acids and bases.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Define: Buffer solution. What is the importance of buffer solution? Elucidate with examples.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3.</w:t>
            </w: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Recall the postulates of Bohr’s theory. State the merits and limitations of Bohr’s theory.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>Summarize the significance of principal quantum number, azimuthal quantum number and magnetic quantum number. Calculate the values of l and m when n = 2 and n=3.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E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4.</w:t>
            </w: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Draw the structures of s, p and d orbitals.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>Discuss the following principles and their importance.</w:t>
            </w:r>
          </w:p>
          <w:p w:rsidR="00B76378" w:rsidRPr="00DA7239" w:rsidRDefault="00B76378" w:rsidP="00CA5E13">
            <w:pPr>
              <w:pStyle w:val="ListParagraph"/>
              <w:numPr>
                <w:ilvl w:val="0"/>
                <w:numId w:val="3"/>
              </w:numPr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 xml:space="preserve">Heisenberg’s uncertainty principle   </w:t>
            </w:r>
          </w:p>
          <w:p w:rsidR="00B76378" w:rsidRPr="00DA7239" w:rsidRDefault="00B76378" w:rsidP="00CA5E13">
            <w:pPr>
              <w:pStyle w:val="ListParagraph"/>
              <w:numPr>
                <w:ilvl w:val="0"/>
                <w:numId w:val="3"/>
              </w:numPr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>Aufbau principle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5.</w:t>
            </w: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Explain the formation of ionic bond with examples.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CO3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>Draw the molecular orbital diagrams for the molecules O</w:t>
            </w:r>
            <w:r w:rsidRPr="00DA7239">
              <w:rPr>
                <w:bCs/>
                <w:sz w:val="24"/>
                <w:szCs w:val="24"/>
                <w:vertAlign w:val="subscript"/>
              </w:rPr>
              <w:t>2</w:t>
            </w:r>
            <w:r w:rsidRPr="00DA7239">
              <w:rPr>
                <w:bCs/>
                <w:sz w:val="24"/>
                <w:szCs w:val="24"/>
              </w:rPr>
              <w:t xml:space="preserve"> and N</w:t>
            </w:r>
            <w:r w:rsidRPr="00DA7239">
              <w:rPr>
                <w:bCs/>
                <w:sz w:val="24"/>
                <w:szCs w:val="24"/>
                <w:vertAlign w:val="subscript"/>
              </w:rPr>
              <w:t>2</w:t>
            </w:r>
            <w:r w:rsidRPr="00DA7239">
              <w:rPr>
                <w:bCs/>
                <w:sz w:val="24"/>
                <w:szCs w:val="24"/>
              </w:rPr>
              <w:t>. Predict the bond order and their magnetic properties.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CO3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6.</w:t>
            </w: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Define: Hybridization. Elucidate with examples.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>Categorize the types of the hydrogen bond. Express the applications of the hydrogen bond.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7.</w:t>
            </w: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Summarize the properties of the liquid.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>Discuss the importance of phase diagrams with examples.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DA7239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8.</w:t>
            </w: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>Explain the following terms:</w:t>
            </w:r>
          </w:p>
          <w:p w:rsidR="00B76378" w:rsidRPr="00DA7239" w:rsidRDefault="00B76378" w:rsidP="00CA5E13">
            <w:pPr>
              <w:pStyle w:val="ListParagraph"/>
              <w:numPr>
                <w:ilvl w:val="0"/>
                <w:numId w:val="4"/>
              </w:numPr>
              <w:ind w:left="85" w:firstLine="142"/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>Surface tension (ii) Viscosity</w:t>
            </w:r>
          </w:p>
          <w:p w:rsidR="00B76378" w:rsidRPr="00DA7239" w:rsidRDefault="00B76378" w:rsidP="00B76378">
            <w:pPr>
              <w:pStyle w:val="ListParagraph"/>
              <w:ind w:left="85"/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 xml:space="preserve"> (iii) Vapor pressure (iv) Density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Describe the physical properties of blood.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2F0CB3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2F0CB3">
              <w:rPr>
                <w:b/>
                <w:sz w:val="24"/>
                <w:szCs w:val="24"/>
                <w:u w:val="single"/>
              </w:rPr>
              <w:t xml:space="preserve">PART – </w:t>
            </w:r>
            <w:r>
              <w:rPr>
                <w:b/>
                <w:sz w:val="24"/>
                <w:szCs w:val="24"/>
                <w:u w:val="single"/>
              </w:rPr>
              <w:t>B</w:t>
            </w:r>
            <w:r w:rsidRPr="002F0CB3">
              <w:rPr>
                <w:b/>
                <w:sz w:val="24"/>
                <w:szCs w:val="24"/>
                <w:u w:val="single"/>
              </w:rPr>
              <w:t>(</w:t>
            </w:r>
            <w:r>
              <w:rPr>
                <w:b/>
                <w:sz w:val="24"/>
                <w:szCs w:val="24"/>
                <w:u w:val="single"/>
              </w:rPr>
              <w:t>1</w:t>
            </w:r>
            <w:r w:rsidRPr="002F0CB3">
              <w:rPr>
                <w:b/>
                <w:sz w:val="24"/>
                <w:szCs w:val="24"/>
                <w:u w:val="single"/>
              </w:rPr>
              <w:t xml:space="preserve"> X 20= </w:t>
            </w:r>
            <w:r>
              <w:rPr>
                <w:b/>
                <w:sz w:val="24"/>
                <w:szCs w:val="24"/>
                <w:u w:val="single"/>
              </w:rPr>
              <w:t>2</w:t>
            </w:r>
            <w:r w:rsidRPr="002F0CB3">
              <w:rPr>
                <w:b/>
                <w:sz w:val="24"/>
                <w:szCs w:val="24"/>
                <w:u w:val="single"/>
              </w:rPr>
              <w:t>0 MARKS)</w:t>
            </w:r>
          </w:p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EA388B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9.</w:t>
            </w: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Compare the characteristics of physisorption and chemisorption.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rPr>
          <w:trHeight w:val="397"/>
        </w:trPr>
        <w:tc>
          <w:tcPr>
            <w:tcW w:w="258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DA723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7239">
              <w:rPr>
                <w:bCs/>
                <w:sz w:val="24"/>
                <w:szCs w:val="24"/>
              </w:rPr>
              <w:t>Describe the properties of colloids.</w:t>
            </w:r>
          </w:p>
        </w:tc>
        <w:tc>
          <w:tcPr>
            <w:tcW w:w="51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CO6</w:t>
            </w:r>
          </w:p>
        </w:tc>
        <w:tc>
          <w:tcPr>
            <w:tcW w:w="633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DA7239" w:rsidTr="00B76378">
        <w:tc>
          <w:tcPr>
            <w:tcW w:w="675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DA7239" w:rsidTr="00B76378">
        <w:tc>
          <w:tcPr>
            <w:tcW w:w="675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To realize the importance of acids and bases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DA7239" w:rsidTr="00B76378">
        <w:tc>
          <w:tcPr>
            <w:tcW w:w="675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To summarize the importance of the atomic structure</w:t>
            </w:r>
            <w:r>
              <w:rPr>
                <w:sz w:val="24"/>
                <w:szCs w:val="24"/>
              </w:rPr>
              <w:t>.</w:t>
            </w:r>
            <w:r w:rsidRPr="00DA7239">
              <w:rPr>
                <w:sz w:val="24"/>
                <w:szCs w:val="24"/>
              </w:rPr>
              <w:t xml:space="preserve"> </w:t>
            </w:r>
          </w:p>
        </w:tc>
      </w:tr>
      <w:tr w:rsidR="00B76378" w:rsidRPr="00DA7239" w:rsidTr="00B76378">
        <w:tc>
          <w:tcPr>
            <w:tcW w:w="675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To understand the theories of chemical bonding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DA7239" w:rsidTr="00B76378">
        <w:tc>
          <w:tcPr>
            <w:tcW w:w="675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To learn the physical properties of liquid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DA7239" w:rsidTr="00B76378">
        <w:tc>
          <w:tcPr>
            <w:tcW w:w="675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To understand the basics of surface chemistry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DA7239" w:rsidTr="00B76378">
        <w:tc>
          <w:tcPr>
            <w:tcW w:w="675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DA7239" w:rsidRDefault="00B76378" w:rsidP="00B76378">
            <w:pPr>
              <w:jc w:val="both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To recognize the importance of colloids in forensic science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DA7239" w:rsidTr="00B76378">
        <w:tc>
          <w:tcPr>
            <w:tcW w:w="10683" w:type="dxa"/>
            <w:gridSpan w:val="8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DA7239" w:rsidTr="00B76378">
        <w:tc>
          <w:tcPr>
            <w:tcW w:w="959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DA7239" w:rsidTr="00B76378">
        <w:tc>
          <w:tcPr>
            <w:tcW w:w="959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40</w:t>
            </w:r>
          </w:p>
        </w:tc>
      </w:tr>
      <w:tr w:rsidR="00B76378" w:rsidRPr="00DA7239" w:rsidTr="00B76378">
        <w:tc>
          <w:tcPr>
            <w:tcW w:w="959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  <w:tc>
          <w:tcPr>
            <w:tcW w:w="1321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40</w:t>
            </w:r>
          </w:p>
        </w:tc>
      </w:tr>
      <w:tr w:rsidR="00B76378" w:rsidRPr="00DA7239" w:rsidTr="00B76378">
        <w:tc>
          <w:tcPr>
            <w:tcW w:w="959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20</w:t>
            </w:r>
          </w:p>
        </w:tc>
        <w:tc>
          <w:tcPr>
            <w:tcW w:w="1375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40</w:t>
            </w:r>
          </w:p>
        </w:tc>
      </w:tr>
      <w:tr w:rsidR="00B76378" w:rsidRPr="00DA7239" w:rsidTr="00B76378">
        <w:tc>
          <w:tcPr>
            <w:tcW w:w="959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40</w:t>
            </w:r>
          </w:p>
        </w:tc>
      </w:tr>
      <w:tr w:rsidR="00B76378" w:rsidRPr="00DA7239" w:rsidTr="00B76378">
        <w:tc>
          <w:tcPr>
            <w:tcW w:w="959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c>
          <w:tcPr>
            <w:tcW w:w="959" w:type="dxa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7239" w:rsidRDefault="00B76378" w:rsidP="00B76378">
            <w:pPr>
              <w:jc w:val="center"/>
              <w:rPr>
                <w:sz w:val="24"/>
                <w:szCs w:val="24"/>
              </w:rPr>
            </w:pPr>
            <w:r w:rsidRPr="00DA7239">
              <w:rPr>
                <w:sz w:val="24"/>
                <w:szCs w:val="24"/>
              </w:rPr>
              <w:t>10</w:t>
            </w:r>
          </w:p>
        </w:tc>
      </w:tr>
      <w:tr w:rsidR="00B76378" w:rsidRPr="00DA7239" w:rsidTr="00B76378">
        <w:tc>
          <w:tcPr>
            <w:tcW w:w="9522" w:type="dxa"/>
            <w:gridSpan w:val="7"/>
          </w:tcPr>
          <w:p w:rsidR="00B76378" w:rsidRPr="00DA7239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723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7239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drawing>
          <wp:inline distT="0" distB="0" distL="0" distR="0">
            <wp:extent cx="6230219" cy="1657581"/>
            <wp:effectExtent l="0" t="0" r="0" b="0"/>
            <wp:docPr id="14" name="Picture 14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20CH2003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bCs/>
              </w:rPr>
              <w:t>INORGANIC CHEMISTRY FOR FORENSIC SCIENCE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348"/>
        <w:gridCol w:w="1150"/>
        <w:gridCol w:w="1323"/>
        <w:gridCol w:w="896"/>
      </w:tblGrid>
      <w:tr w:rsidR="00B76378" w:rsidRPr="00741D5A" w:rsidTr="00B76378">
        <w:trPr>
          <w:trHeight w:val="552"/>
        </w:trPr>
        <w:tc>
          <w:tcPr>
            <w:tcW w:w="258" w:type="pct"/>
            <w:vAlign w:val="center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195" w:type="pct"/>
            <w:gridSpan w:val="2"/>
            <w:vAlign w:val="center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633" w:type="pct"/>
            <w:vAlign w:val="center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741D5A" w:rsidTr="00B76378">
        <w:trPr>
          <w:trHeight w:val="552"/>
        </w:trPr>
        <w:tc>
          <w:tcPr>
            <w:tcW w:w="5000" w:type="pct"/>
            <w:gridSpan w:val="6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741D5A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1.</w:t>
            </w: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Describe the components of the modern periodic table.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Remember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41D5A">
              <w:rPr>
                <w:bCs/>
                <w:sz w:val="24"/>
                <w:szCs w:val="24"/>
              </w:rPr>
              <w:t>Explain about (i) Electronegativity and (ii) Ionization potential with examples</w:t>
            </w:r>
            <w:r>
              <w:rPr>
                <w:bCs/>
                <w:sz w:val="24"/>
                <w:szCs w:val="24"/>
              </w:rPr>
              <w:t>.</w:t>
            </w:r>
            <w:r w:rsidRPr="00741D5A">
              <w:rPr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741D5A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2.</w:t>
            </w: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Recall the characteristics of periods and groups.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Analyze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Compare the characteristics of atomic radius and ionic radius.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Analyze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741D5A" w:rsidTr="00B76378">
        <w:trPr>
          <w:trHeight w:val="354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3.</w:t>
            </w: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sz w:val="24"/>
                <w:szCs w:val="24"/>
                <w:lang w:val="en-IN"/>
              </w:rPr>
            </w:pPr>
            <w:r w:rsidRPr="00741D5A">
              <w:rPr>
                <w:sz w:val="24"/>
                <w:szCs w:val="24"/>
              </w:rPr>
              <w:t xml:space="preserve">Compare the characteristics of </w:t>
            </w:r>
            <w:r w:rsidRPr="00741D5A">
              <w:rPr>
                <w:rFonts w:ascii="Symbol" w:hAnsi="Symbol"/>
                <w:sz w:val="24"/>
                <w:szCs w:val="24"/>
                <w:lang w:val="en-IN"/>
              </w:rPr>
              <w:t></w:t>
            </w:r>
            <w:r w:rsidRPr="00741D5A">
              <w:rPr>
                <w:sz w:val="24"/>
                <w:szCs w:val="24"/>
                <w:lang w:val="en-IN"/>
              </w:rPr>
              <w:t xml:space="preserve">, </w:t>
            </w:r>
            <w:r w:rsidRPr="00741D5A">
              <w:rPr>
                <w:rFonts w:ascii="Symbol" w:hAnsi="Symbol"/>
                <w:sz w:val="24"/>
                <w:szCs w:val="24"/>
                <w:lang w:val="en-IN"/>
              </w:rPr>
              <w:t></w:t>
            </w:r>
            <w:r w:rsidRPr="00741D5A">
              <w:rPr>
                <w:sz w:val="24"/>
                <w:szCs w:val="24"/>
                <w:lang w:val="en-IN"/>
              </w:rPr>
              <w:t xml:space="preserve"> and </w:t>
            </w:r>
            <w:r w:rsidRPr="00741D5A">
              <w:rPr>
                <w:rFonts w:ascii="Symbol" w:hAnsi="Symbol"/>
                <w:sz w:val="24"/>
                <w:szCs w:val="24"/>
                <w:lang w:val="en-IN"/>
              </w:rPr>
              <w:t></w:t>
            </w:r>
            <w:r w:rsidRPr="00741D5A">
              <w:rPr>
                <w:sz w:val="24"/>
                <w:szCs w:val="24"/>
                <w:lang w:val="en-IN"/>
              </w:rPr>
              <w:t xml:space="preserve"> radiation 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Analyze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41D5A">
              <w:rPr>
                <w:bCs/>
                <w:sz w:val="24"/>
                <w:szCs w:val="24"/>
              </w:rPr>
              <w:t>Describe the composition of the nucleus.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4.</w:t>
            </w: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Explain the binding energy and its relation with stability.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Apply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41D5A">
              <w:rPr>
                <w:bCs/>
                <w:sz w:val="24"/>
                <w:szCs w:val="24"/>
              </w:rPr>
              <w:t>Distinguish between isotopes, isobars and isotones with suitable examples.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Analyze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189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5.</w:t>
            </w: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Analyze the factors affecting the stability of coordination complexes.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Analyze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41D5A">
              <w:rPr>
                <w:bCs/>
                <w:sz w:val="24"/>
                <w:szCs w:val="24"/>
              </w:rPr>
              <w:t>Explain valence bond theory of coordination complex.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CO3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6.</w:t>
            </w: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Discuss Werner’s theory with examples. What are its limitation?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CO3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41D5A">
              <w:rPr>
                <w:bCs/>
                <w:sz w:val="24"/>
                <w:szCs w:val="24"/>
              </w:rPr>
              <w:t>Describe a method for the determination of the stability of the metal complex.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Apply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230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7.</w:t>
            </w: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Summarize the significance of hemoglobin.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41D5A">
              <w:rPr>
                <w:bCs/>
                <w:sz w:val="24"/>
                <w:szCs w:val="24"/>
              </w:rPr>
              <w:t>Explain enzyme action with an example.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Apply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741D5A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8.</w:t>
            </w: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rPr>
                <w:bCs/>
                <w:sz w:val="24"/>
                <w:szCs w:val="24"/>
              </w:rPr>
            </w:pPr>
            <w:r w:rsidRPr="00741D5A">
              <w:rPr>
                <w:bCs/>
                <w:sz w:val="24"/>
                <w:szCs w:val="24"/>
              </w:rPr>
              <w:t>Elucidate the importance of metal ions in biological systems.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Analyze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41D5A">
              <w:rPr>
                <w:bCs/>
                <w:sz w:val="24"/>
                <w:szCs w:val="24"/>
              </w:rPr>
              <w:t>Describe the working principle of sodium-potassium pump.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2F0CB3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2F0CB3">
              <w:rPr>
                <w:b/>
                <w:sz w:val="24"/>
                <w:szCs w:val="24"/>
                <w:u w:val="single"/>
              </w:rPr>
              <w:t xml:space="preserve">PART – </w:t>
            </w:r>
            <w:r>
              <w:rPr>
                <w:b/>
                <w:sz w:val="24"/>
                <w:szCs w:val="24"/>
                <w:u w:val="single"/>
              </w:rPr>
              <w:t>B</w:t>
            </w:r>
            <w:r w:rsidRPr="002F0CB3">
              <w:rPr>
                <w:b/>
                <w:sz w:val="24"/>
                <w:szCs w:val="24"/>
                <w:u w:val="single"/>
              </w:rPr>
              <w:t>(</w:t>
            </w:r>
            <w:r>
              <w:rPr>
                <w:b/>
                <w:sz w:val="24"/>
                <w:szCs w:val="24"/>
                <w:u w:val="single"/>
              </w:rPr>
              <w:t>1</w:t>
            </w:r>
            <w:r w:rsidRPr="002F0CB3">
              <w:rPr>
                <w:b/>
                <w:sz w:val="24"/>
                <w:szCs w:val="24"/>
                <w:u w:val="single"/>
              </w:rPr>
              <w:t xml:space="preserve"> X 20= </w:t>
            </w:r>
            <w:r>
              <w:rPr>
                <w:b/>
                <w:sz w:val="24"/>
                <w:szCs w:val="24"/>
                <w:u w:val="single"/>
              </w:rPr>
              <w:t>2</w:t>
            </w:r>
            <w:r w:rsidRPr="002F0CB3">
              <w:rPr>
                <w:b/>
                <w:sz w:val="24"/>
                <w:szCs w:val="24"/>
                <w:u w:val="single"/>
              </w:rPr>
              <w:t>0 MARKS)</w:t>
            </w:r>
          </w:p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937F7F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9.</w:t>
            </w: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Summarize the toxicity of lead and mercury.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CO6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Analyze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  <w:tr w:rsidR="00B76378" w:rsidRPr="00741D5A" w:rsidTr="00B76378">
        <w:trPr>
          <w:trHeight w:val="397"/>
        </w:trPr>
        <w:tc>
          <w:tcPr>
            <w:tcW w:w="258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741D5A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41D5A">
              <w:rPr>
                <w:bCs/>
                <w:sz w:val="24"/>
                <w:szCs w:val="24"/>
              </w:rPr>
              <w:t>Discuss about the Schiff bases and their importance in forensic science.</w:t>
            </w:r>
          </w:p>
        </w:tc>
        <w:tc>
          <w:tcPr>
            <w:tcW w:w="51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CO6</w:t>
            </w:r>
          </w:p>
        </w:tc>
        <w:tc>
          <w:tcPr>
            <w:tcW w:w="633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Apply</w:t>
            </w:r>
          </w:p>
        </w:tc>
        <w:tc>
          <w:tcPr>
            <w:tcW w:w="402" w:type="pct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963"/>
      </w:tblGrid>
      <w:tr w:rsidR="00B76378" w:rsidRPr="00741D5A" w:rsidTr="00B76378">
        <w:tc>
          <w:tcPr>
            <w:tcW w:w="675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963" w:type="dxa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741D5A" w:rsidTr="00B76378">
        <w:tc>
          <w:tcPr>
            <w:tcW w:w="675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CO1</w:t>
            </w:r>
          </w:p>
        </w:tc>
        <w:tc>
          <w:tcPr>
            <w:tcW w:w="9963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To understand the periodic properties.</w:t>
            </w:r>
          </w:p>
        </w:tc>
      </w:tr>
      <w:tr w:rsidR="00B76378" w:rsidRPr="00741D5A" w:rsidTr="00B76378">
        <w:tc>
          <w:tcPr>
            <w:tcW w:w="675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CO2</w:t>
            </w:r>
          </w:p>
        </w:tc>
        <w:tc>
          <w:tcPr>
            <w:tcW w:w="9963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To learn the applications of radioisotopes.</w:t>
            </w:r>
          </w:p>
        </w:tc>
      </w:tr>
      <w:tr w:rsidR="00B76378" w:rsidRPr="00741D5A" w:rsidTr="00B76378">
        <w:tc>
          <w:tcPr>
            <w:tcW w:w="675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CO3</w:t>
            </w:r>
          </w:p>
        </w:tc>
        <w:tc>
          <w:tcPr>
            <w:tcW w:w="9963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To understand the nature of bonding in coordination complexes.</w:t>
            </w:r>
          </w:p>
        </w:tc>
      </w:tr>
      <w:tr w:rsidR="00B76378" w:rsidRPr="00741D5A" w:rsidTr="00B76378">
        <w:tc>
          <w:tcPr>
            <w:tcW w:w="675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CO4</w:t>
            </w:r>
          </w:p>
        </w:tc>
        <w:tc>
          <w:tcPr>
            <w:tcW w:w="9963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To predict the factors affecting the stability of metal complexes.</w:t>
            </w:r>
          </w:p>
        </w:tc>
      </w:tr>
      <w:tr w:rsidR="00B76378" w:rsidRPr="00741D5A" w:rsidTr="00B76378">
        <w:tc>
          <w:tcPr>
            <w:tcW w:w="675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CO5</w:t>
            </w:r>
          </w:p>
        </w:tc>
        <w:tc>
          <w:tcPr>
            <w:tcW w:w="9963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To summarize the importance of metals in biology.</w:t>
            </w:r>
          </w:p>
        </w:tc>
      </w:tr>
      <w:tr w:rsidR="00B76378" w:rsidRPr="00741D5A" w:rsidTr="00B76378">
        <w:tc>
          <w:tcPr>
            <w:tcW w:w="675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CO6</w:t>
            </w:r>
          </w:p>
        </w:tc>
        <w:tc>
          <w:tcPr>
            <w:tcW w:w="9963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To realize the role of metals in Forensic science.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741D5A" w:rsidTr="00B76378">
        <w:tc>
          <w:tcPr>
            <w:tcW w:w="10683" w:type="dxa"/>
            <w:gridSpan w:val="8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741D5A" w:rsidTr="00B76378">
        <w:tc>
          <w:tcPr>
            <w:tcW w:w="959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741D5A" w:rsidTr="00B76378">
        <w:tc>
          <w:tcPr>
            <w:tcW w:w="959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20</w:t>
            </w:r>
          </w:p>
        </w:tc>
        <w:tc>
          <w:tcPr>
            <w:tcW w:w="1375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40</w:t>
            </w:r>
          </w:p>
        </w:tc>
      </w:tr>
      <w:tr w:rsidR="00B76378" w:rsidRPr="00741D5A" w:rsidTr="00B76378">
        <w:tc>
          <w:tcPr>
            <w:tcW w:w="959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20</w:t>
            </w:r>
          </w:p>
        </w:tc>
        <w:tc>
          <w:tcPr>
            <w:tcW w:w="1375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40</w:t>
            </w:r>
          </w:p>
        </w:tc>
      </w:tr>
      <w:tr w:rsidR="00B76378" w:rsidRPr="00741D5A" w:rsidTr="00B76378">
        <w:tc>
          <w:tcPr>
            <w:tcW w:w="959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20</w:t>
            </w:r>
          </w:p>
        </w:tc>
      </w:tr>
      <w:tr w:rsidR="00B76378" w:rsidRPr="00741D5A" w:rsidTr="00B76378">
        <w:tc>
          <w:tcPr>
            <w:tcW w:w="959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20</w:t>
            </w:r>
          </w:p>
        </w:tc>
      </w:tr>
      <w:tr w:rsidR="00B76378" w:rsidRPr="00741D5A" w:rsidTr="00B76378">
        <w:tc>
          <w:tcPr>
            <w:tcW w:w="959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40</w:t>
            </w:r>
          </w:p>
        </w:tc>
      </w:tr>
      <w:tr w:rsidR="00B76378" w:rsidRPr="00741D5A" w:rsidTr="00B76378">
        <w:tc>
          <w:tcPr>
            <w:tcW w:w="959" w:type="dxa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41D5A" w:rsidRDefault="00B76378" w:rsidP="00B76378">
            <w:pPr>
              <w:jc w:val="center"/>
              <w:rPr>
                <w:sz w:val="24"/>
                <w:szCs w:val="24"/>
              </w:rPr>
            </w:pPr>
            <w:r w:rsidRPr="00741D5A">
              <w:rPr>
                <w:sz w:val="24"/>
                <w:szCs w:val="24"/>
              </w:rPr>
              <w:t>20</w:t>
            </w:r>
          </w:p>
        </w:tc>
      </w:tr>
      <w:tr w:rsidR="00B76378" w:rsidRPr="00741D5A" w:rsidTr="00B76378">
        <w:tc>
          <w:tcPr>
            <w:tcW w:w="9522" w:type="dxa"/>
            <w:gridSpan w:val="7"/>
          </w:tcPr>
          <w:p w:rsidR="00B76378" w:rsidRPr="00741D5A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41D5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41D5A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drawing>
          <wp:inline distT="0" distB="0" distL="0" distR="0">
            <wp:extent cx="6230219" cy="1657581"/>
            <wp:effectExtent l="0" t="0" r="0" b="0"/>
            <wp:docPr id="15" name="Picture 15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275EAD">
              <w:rPr>
                <w:b/>
                <w:szCs w:val="24"/>
              </w:rPr>
              <w:t>20CH2005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275EAD">
              <w:rPr>
                <w:b/>
                <w:szCs w:val="24"/>
              </w:rPr>
              <w:t>ANALYTICAL CHEMISTRY FOR FORENSIC SCIENCE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79034C" w:rsidTr="00B76378">
        <w:trPr>
          <w:trHeight w:val="552"/>
        </w:trPr>
        <w:tc>
          <w:tcPr>
            <w:tcW w:w="258" w:type="pct"/>
            <w:vAlign w:val="center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79034C" w:rsidTr="00B76378">
        <w:trPr>
          <w:trHeight w:val="552"/>
        </w:trPr>
        <w:tc>
          <w:tcPr>
            <w:tcW w:w="5000" w:type="pct"/>
            <w:gridSpan w:val="6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79034C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  <w:vMerge w:val="restar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 xml:space="preserve">What is Significant figures? How many significant figures are in:  </w:t>
            </w:r>
          </w:p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i). 12.548</w:t>
            </w:r>
          </w:p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ii). 0.00335</w:t>
            </w:r>
          </w:p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iii). 504.70</w:t>
            </w:r>
          </w:p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iv). 4000</w:t>
            </w:r>
          </w:p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v). 0.10200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  <w:vMerge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Suppose that the winner of a 100-meter dash finishes the race in 9.98 seconds. The runner in second place has a time of 10.05 seconds. How many significant figures are in each measurement? Give the rules 1-4.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An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79034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Calculate the mean</w:t>
            </w:r>
            <w:r w:rsidRPr="0079034C">
              <w:rPr>
                <w:sz w:val="24"/>
                <w:szCs w:val="24"/>
              </w:rPr>
              <w:t>, median and standard deviation for the following set of values: 61.45, 61.51, 61.12, and 61.40.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 xml:space="preserve">Define the terms mean, median, range and standard deviation. 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  <w:vMerge w:val="restar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Discuss briefly the theory of distillation. Describe its experimental arrangement with examples.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  <w:vMerge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What is chromatography? Explain the principle involved in purification of compound by thin layer chromatography</w:t>
            </w:r>
            <w:r>
              <w:rPr>
                <w:sz w:val="24"/>
                <w:szCs w:val="24"/>
              </w:rPr>
              <w:t xml:space="preserve"> </w:t>
            </w:r>
            <w:r w:rsidRPr="0079034C">
              <w:rPr>
                <w:sz w:val="24"/>
                <w:szCs w:val="24"/>
              </w:rPr>
              <w:t xml:space="preserve">(TLC)? 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What is the principle involved in the purification organic compounds by crystallization?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What is purification? Write any two methods of purification using organic compounds?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What happens when an acid dissolve in water? Write an example for Brønsted-Lowry acids and bases.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Calculate the strength of the following solutions.</w:t>
            </w:r>
          </w:p>
          <w:p w:rsidR="00B76378" w:rsidRPr="0079034C" w:rsidRDefault="00B76378" w:rsidP="00B763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</w:t>
            </w:r>
            <w:r w:rsidRPr="0079034C">
              <w:rPr>
                <w:sz w:val="24"/>
                <w:szCs w:val="24"/>
              </w:rPr>
              <w:t>) 8 g of NaOH present in 250 ml of the solution.</w:t>
            </w:r>
          </w:p>
          <w:p w:rsidR="00B76378" w:rsidRPr="0079034C" w:rsidRDefault="00B76378" w:rsidP="00B763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ii</w:t>
            </w:r>
            <w:r w:rsidRPr="0079034C">
              <w:rPr>
                <w:sz w:val="24"/>
                <w:szCs w:val="24"/>
              </w:rPr>
              <w:t>) 7 g H</w:t>
            </w:r>
            <w:r w:rsidRPr="0079034C">
              <w:rPr>
                <w:sz w:val="24"/>
                <w:szCs w:val="24"/>
                <w:vertAlign w:val="subscript"/>
              </w:rPr>
              <w:t>2</w:t>
            </w:r>
            <w:r w:rsidRPr="0079034C">
              <w:rPr>
                <w:sz w:val="24"/>
                <w:szCs w:val="24"/>
              </w:rPr>
              <w:t>SO</w:t>
            </w:r>
            <w:r w:rsidRPr="0079034C">
              <w:rPr>
                <w:sz w:val="24"/>
                <w:szCs w:val="24"/>
                <w:vertAlign w:val="subscript"/>
              </w:rPr>
              <w:t>4</w:t>
            </w:r>
            <w:r w:rsidRPr="0079034C">
              <w:rPr>
                <w:sz w:val="24"/>
                <w:szCs w:val="24"/>
              </w:rPr>
              <w:t xml:space="preserve"> is present in 100 ml of the solution. 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lastRenderedPageBreak/>
              <w:t>CO3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  <w:highlight w:val="yellow"/>
              </w:rPr>
            </w:pPr>
            <w:r w:rsidRPr="0079034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  <w:highlight w:val="yellow"/>
              </w:rPr>
            </w:pP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Calculate the normality of 40 g of NaOH is 350 ml of the solution. (Acidity of NaOH = 1)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What is complex metric titration? Which complexation reaction can be used as a volumetric technique?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Define solubility. Explain in detail the factors affecti</w:t>
            </w:r>
            <w:r>
              <w:rPr>
                <w:sz w:val="24"/>
                <w:szCs w:val="24"/>
              </w:rPr>
              <w:t>ng</w:t>
            </w:r>
            <w:r w:rsidRPr="0079034C">
              <w:rPr>
                <w:sz w:val="24"/>
                <w:szCs w:val="24"/>
              </w:rPr>
              <w:t xml:space="preserve"> solubility.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883D7C">
              <w:rPr>
                <w:sz w:val="24"/>
                <w:szCs w:val="24"/>
              </w:rPr>
              <w:t>Define solubility equilibrium.</w:t>
            </w:r>
            <w:r w:rsidRPr="0079034C">
              <w:rPr>
                <w:sz w:val="24"/>
                <w:szCs w:val="24"/>
              </w:rPr>
              <w:t xml:space="preserve"> Calculate the Ksp value of BaSO</w:t>
            </w:r>
            <w:r w:rsidRPr="0079034C">
              <w:rPr>
                <w:sz w:val="24"/>
                <w:szCs w:val="24"/>
                <w:vertAlign w:val="subscript"/>
              </w:rPr>
              <w:t>4</w:t>
            </w:r>
            <w:r w:rsidRPr="0079034C">
              <w:rPr>
                <w:sz w:val="24"/>
                <w:szCs w:val="24"/>
              </w:rPr>
              <w:t xml:space="preserve"> which has a solubility of 3.9x 10</w:t>
            </w:r>
            <w:r w:rsidRPr="0079034C">
              <w:rPr>
                <w:sz w:val="24"/>
                <w:szCs w:val="24"/>
                <w:vertAlign w:val="superscript"/>
              </w:rPr>
              <w:t>-5</w:t>
            </w:r>
            <w:r w:rsidRPr="0079034C">
              <w:rPr>
                <w:sz w:val="24"/>
                <w:szCs w:val="24"/>
              </w:rPr>
              <w:t xml:space="preserve">mol/L at 25 </w:t>
            </w:r>
            <w:r w:rsidRPr="0079034C">
              <w:rPr>
                <w:sz w:val="24"/>
                <w:szCs w:val="24"/>
                <w:vertAlign w:val="superscript"/>
              </w:rPr>
              <w:t>o</w:t>
            </w:r>
            <w:r w:rsidRPr="0079034C">
              <w:rPr>
                <w:sz w:val="24"/>
                <w:szCs w:val="24"/>
              </w:rPr>
              <w:t>C.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79034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9034C">
              <w:rPr>
                <w:bCs/>
                <w:sz w:val="24"/>
                <w:szCs w:val="24"/>
              </w:rPr>
              <w:t xml:space="preserve">Write the expression of solubility equilibrium for the following, </w:t>
            </w:r>
          </w:p>
          <w:p w:rsidR="00B76378" w:rsidRPr="0079034C" w:rsidRDefault="00B76378" w:rsidP="00CA5E13">
            <w:pPr>
              <w:pStyle w:val="ListParagraph"/>
              <w:numPr>
                <w:ilvl w:val="0"/>
                <w:numId w:val="5"/>
              </w:numPr>
              <w:jc w:val="both"/>
              <w:rPr>
                <w:bCs/>
                <w:sz w:val="24"/>
                <w:szCs w:val="24"/>
              </w:rPr>
            </w:pPr>
            <w:r w:rsidRPr="0079034C">
              <w:rPr>
                <w:bCs/>
                <w:sz w:val="24"/>
                <w:szCs w:val="24"/>
              </w:rPr>
              <w:t>MgF</w:t>
            </w:r>
            <w:r w:rsidRPr="0079034C">
              <w:rPr>
                <w:bCs/>
                <w:sz w:val="24"/>
                <w:szCs w:val="24"/>
                <w:vertAlign w:val="subscript"/>
              </w:rPr>
              <w:t>2</w:t>
            </w:r>
          </w:p>
          <w:p w:rsidR="00B76378" w:rsidRPr="0079034C" w:rsidRDefault="00B76378" w:rsidP="00CA5E13">
            <w:pPr>
              <w:pStyle w:val="ListParagraph"/>
              <w:numPr>
                <w:ilvl w:val="0"/>
                <w:numId w:val="5"/>
              </w:numPr>
              <w:jc w:val="both"/>
              <w:rPr>
                <w:bCs/>
                <w:sz w:val="24"/>
                <w:szCs w:val="24"/>
              </w:rPr>
            </w:pPr>
            <w:r w:rsidRPr="0079034C">
              <w:rPr>
                <w:bCs/>
                <w:sz w:val="24"/>
                <w:szCs w:val="24"/>
              </w:rPr>
              <w:t>CaCl</w:t>
            </w:r>
            <w:r w:rsidRPr="0079034C">
              <w:rPr>
                <w:bCs/>
                <w:sz w:val="24"/>
                <w:szCs w:val="24"/>
                <w:vertAlign w:val="subscript"/>
              </w:rPr>
              <w:t>2</w:t>
            </w:r>
          </w:p>
          <w:p w:rsidR="00B76378" w:rsidRPr="0079034C" w:rsidRDefault="00B76378" w:rsidP="00CA5E13">
            <w:pPr>
              <w:pStyle w:val="ListParagraph"/>
              <w:numPr>
                <w:ilvl w:val="0"/>
                <w:numId w:val="5"/>
              </w:numPr>
              <w:jc w:val="both"/>
              <w:rPr>
                <w:bCs/>
                <w:sz w:val="24"/>
                <w:szCs w:val="24"/>
              </w:rPr>
            </w:pPr>
            <w:r w:rsidRPr="0079034C">
              <w:rPr>
                <w:bCs/>
                <w:sz w:val="24"/>
                <w:szCs w:val="24"/>
              </w:rPr>
              <w:t>NaCl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83D7C">
              <w:rPr>
                <w:sz w:val="24"/>
                <w:szCs w:val="24"/>
              </w:rPr>
              <w:t>Define solubility equilibrium.</w:t>
            </w:r>
            <w:r w:rsidRPr="0079034C">
              <w:rPr>
                <w:sz w:val="24"/>
                <w:szCs w:val="24"/>
              </w:rPr>
              <w:t xml:space="preserve"> Write difference between solubility and equilibrium.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79034C">
              <w:rPr>
                <w:b/>
                <w:sz w:val="24"/>
                <w:szCs w:val="24"/>
                <w:u w:val="single"/>
              </w:rPr>
              <w:t xml:space="preserve">PART – </w:t>
            </w:r>
            <w:r>
              <w:rPr>
                <w:b/>
                <w:sz w:val="24"/>
                <w:szCs w:val="24"/>
                <w:u w:val="single"/>
              </w:rPr>
              <w:t>B</w:t>
            </w:r>
            <w:r w:rsidRPr="0079034C">
              <w:rPr>
                <w:b/>
                <w:sz w:val="24"/>
                <w:szCs w:val="24"/>
                <w:u w:val="single"/>
              </w:rPr>
              <w:t>(</w:t>
            </w:r>
            <w:r>
              <w:rPr>
                <w:b/>
                <w:sz w:val="24"/>
                <w:szCs w:val="24"/>
                <w:u w:val="single"/>
              </w:rPr>
              <w:t>1</w:t>
            </w:r>
            <w:r w:rsidRPr="0079034C">
              <w:rPr>
                <w:b/>
                <w:sz w:val="24"/>
                <w:szCs w:val="24"/>
                <w:u w:val="single"/>
              </w:rPr>
              <w:t xml:space="preserve"> X 20= </w:t>
            </w:r>
            <w:r>
              <w:rPr>
                <w:b/>
                <w:sz w:val="24"/>
                <w:szCs w:val="24"/>
                <w:u w:val="single"/>
              </w:rPr>
              <w:t>2</w:t>
            </w:r>
            <w:r w:rsidRPr="0079034C">
              <w:rPr>
                <w:b/>
                <w:sz w:val="24"/>
                <w:szCs w:val="24"/>
                <w:u w:val="single"/>
              </w:rPr>
              <w:t>0 MARKS)</w:t>
            </w:r>
          </w:p>
          <w:p w:rsidR="00B7637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What is mean by Differential thermal analysis? Draw the DTA curve of calcium oxalate monohydrate.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  <w:tr w:rsidR="00B76378" w:rsidRPr="0079034C" w:rsidTr="00B76378">
        <w:trPr>
          <w:trHeight w:val="397"/>
        </w:trPr>
        <w:tc>
          <w:tcPr>
            <w:tcW w:w="26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The TG curve of 2.89 mg sample containing MgSO</w:t>
            </w:r>
            <w:r w:rsidRPr="0079034C">
              <w:rPr>
                <w:sz w:val="24"/>
                <w:szCs w:val="24"/>
                <w:vertAlign w:val="subscript"/>
              </w:rPr>
              <w:t>4</w:t>
            </w:r>
            <w:r w:rsidRPr="0079034C">
              <w:rPr>
                <w:sz w:val="24"/>
                <w:szCs w:val="24"/>
              </w:rPr>
              <w:t>.7H</w:t>
            </w:r>
            <w:r w:rsidRPr="0079034C">
              <w:rPr>
                <w:sz w:val="24"/>
                <w:szCs w:val="24"/>
                <w:vertAlign w:val="subscript"/>
              </w:rPr>
              <w:t>2</w:t>
            </w:r>
            <w:r w:rsidRPr="0079034C">
              <w:rPr>
                <w:sz w:val="24"/>
                <w:szCs w:val="24"/>
              </w:rPr>
              <w:t>O (mol. Wt. 246) exhibited a weight loss of 0.59 mg at a temperature of 105</w:t>
            </w:r>
            <w:r w:rsidRPr="0079034C">
              <w:rPr>
                <w:sz w:val="24"/>
                <w:szCs w:val="24"/>
                <w:vertAlign w:val="superscript"/>
              </w:rPr>
              <w:t>o</w:t>
            </w:r>
            <w:r w:rsidRPr="0079034C">
              <w:rPr>
                <w:sz w:val="24"/>
                <w:szCs w:val="24"/>
              </w:rPr>
              <w:t xml:space="preserve"> C corresponding to the reaction; </w:t>
            </w:r>
          </w:p>
          <w:p w:rsidR="00B76378" w:rsidRPr="0079034C" w:rsidRDefault="00657A21" w:rsidP="00B76378">
            <w:pPr>
              <w:jc w:val="both"/>
              <w:rPr>
                <w:sz w:val="24"/>
                <w:szCs w:val="24"/>
              </w:rPr>
            </w:pPr>
            <w:r>
              <w:rPr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2" o:spid="_x0000_s1026" type="#_x0000_t32" style="position:absolute;left:0;text-align:left;margin-left:89.8pt;margin-top:7pt;width:34.5pt;height:0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" strokecolor="black [3040]">
                  <v:stroke endarrow="block"/>
                </v:shape>
              </w:pict>
            </w:r>
            <w:r w:rsidR="00B76378" w:rsidRPr="0079034C">
              <w:rPr>
                <w:sz w:val="24"/>
                <w:szCs w:val="24"/>
              </w:rPr>
              <w:t>MgSO</w:t>
            </w:r>
            <w:r w:rsidR="00B76378" w:rsidRPr="0079034C">
              <w:rPr>
                <w:sz w:val="24"/>
                <w:szCs w:val="24"/>
                <w:vertAlign w:val="subscript"/>
              </w:rPr>
              <w:t>4</w:t>
            </w:r>
            <w:r w:rsidR="00B76378" w:rsidRPr="0079034C">
              <w:rPr>
                <w:sz w:val="24"/>
                <w:szCs w:val="24"/>
              </w:rPr>
              <w:t>. 7H</w:t>
            </w:r>
            <w:r w:rsidR="00B76378" w:rsidRPr="0079034C">
              <w:rPr>
                <w:sz w:val="24"/>
                <w:szCs w:val="24"/>
                <w:vertAlign w:val="subscript"/>
              </w:rPr>
              <w:t>2</w:t>
            </w:r>
            <w:r w:rsidR="00B76378" w:rsidRPr="0079034C">
              <w:rPr>
                <w:sz w:val="24"/>
                <w:szCs w:val="24"/>
              </w:rPr>
              <w:t>O(s)                MgSO</w:t>
            </w:r>
            <w:r w:rsidR="00B76378" w:rsidRPr="0079034C">
              <w:rPr>
                <w:sz w:val="24"/>
                <w:szCs w:val="24"/>
                <w:vertAlign w:val="subscript"/>
              </w:rPr>
              <w:t>4</w:t>
            </w:r>
            <w:r w:rsidR="00B76378" w:rsidRPr="0079034C">
              <w:rPr>
                <w:sz w:val="24"/>
                <w:szCs w:val="24"/>
              </w:rPr>
              <w:t>. H</w:t>
            </w:r>
            <w:r w:rsidR="00B76378" w:rsidRPr="0079034C">
              <w:rPr>
                <w:sz w:val="24"/>
                <w:szCs w:val="24"/>
                <w:vertAlign w:val="subscript"/>
              </w:rPr>
              <w:t>2</w:t>
            </w:r>
            <w:r w:rsidR="00B76378" w:rsidRPr="0079034C">
              <w:rPr>
                <w:sz w:val="24"/>
                <w:szCs w:val="24"/>
              </w:rPr>
              <w:t>O + 6H</w:t>
            </w:r>
            <w:r w:rsidR="00B76378" w:rsidRPr="0079034C">
              <w:rPr>
                <w:sz w:val="24"/>
                <w:szCs w:val="24"/>
                <w:vertAlign w:val="subscript"/>
              </w:rPr>
              <w:t>2</w:t>
            </w:r>
            <w:r w:rsidR="00B76378" w:rsidRPr="0079034C">
              <w:rPr>
                <w:sz w:val="24"/>
                <w:szCs w:val="24"/>
              </w:rPr>
              <w:t>O</w:t>
            </w:r>
          </w:p>
          <w:p w:rsidR="00B76378" w:rsidRPr="0079034C" w:rsidRDefault="00B76378" w:rsidP="00B76378">
            <w:pPr>
              <w:jc w:val="both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Calculate the percentage of MgSO</w:t>
            </w:r>
            <w:r w:rsidRPr="0079034C">
              <w:rPr>
                <w:sz w:val="24"/>
                <w:szCs w:val="24"/>
                <w:vertAlign w:val="subscript"/>
              </w:rPr>
              <w:t>4</w:t>
            </w:r>
            <w:r w:rsidRPr="0079034C">
              <w:rPr>
                <w:sz w:val="24"/>
                <w:szCs w:val="24"/>
              </w:rPr>
              <w:t>. 7H</w:t>
            </w:r>
            <w:r w:rsidRPr="0079034C">
              <w:rPr>
                <w:sz w:val="24"/>
                <w:szCs w:val="24"/>
                <w:vertAlign w:val="subscript"/>
              </w:rPr>
              <w:t>2</w:t>
            </w:r>
            <w:r w:rsidRPr="0079034C">
              <w:rPr>
                <w:sz w:val="24"/>
                <w:szCs w:val="24"/>
              </w:rPr>
              <w:t>O in the sample.</w:t>
            </w:r>
          </w:p>
        </w:tc>
        <w:tc>
          <w:tcPr>
            <w:tcW w:w="51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An</w:t>
            </w:r>
          </w:p>
        </w:tc>
        <w:tc>
          <w:tcPr>
            <w:tcW w:w="403" w:type="pct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79034C" w:rsidTr="00B76378">
        <w:tc>
          <w:tcPr>
            <w:tcW w:w="675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79034C" w:rsidTr="00B76378">
        <w:tc>
          <w:tcPr>
            <w:tcW w:w="675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79034C" w:rsidRDefault="00B76378" w:rsidP="00B76378">
            <w:pPr>
              <w:rPr>
                <w:sz w:val="24"/>
                <w:szCs w:val="24"/>
                <w:highlight w:val="yellow"/>
              </w:rPr>
            </w:pPr>
            <w:r>
              <w:rPr>
                <w:sz w:val="24"/>
                <w:szCs w:val="24"/>
              </w:rPr>
              <w:t>K</w:t>
            </w:r>
            <w:r w:rsidRPr="0079034C">
              <w:rPr>
                <w:sz w:val="24"/>
                <w:szCs w:val="24"/>
              </w:rPr>
              <w:t>now the methodology to handle chemicals, heating methods and error analysis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79034C" w:rsidTr="00B76378">
        <w:tc>
          <w:tcPr>
            <w:tcW w:w="675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79034C" w:rsidRDefault="00B76378" w:rsidP="00B76378">
            <w:pPr>
              <w:rPr>
                <w:sz w:val="24"/>
                <w:szCs w:val="24"/>
                <w:highlight w:val="yellow"/>
              </w:rPr>
            </w:pPr>
            <w:r>
              <w:rPr>
                <w:sz w:val="24"/>
                <w:szCs w:val="24"/>
              </w:rPr>
              <w:t>U</w:t>
            </w:r>
            <w:r w:rsidRPr="0079034C">
              <w:rPr>
                <w:sz w:val="24"/>
                <w:szCs w:val="24"/>
              </w:rPr>
              <w:t>nderstand the principle of techniques used for the purification of compounds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79034C" w:rsidTr="00B76378">
        <w:tc>
          <w:tcPr>
            <w:tcW w:w="675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79034C" w:rsidRDefault="00B76378" w:rsidP="00B76378">
            <w:pPr>
              <w:rPr>
                <w:sz w:val="24"/>
                <w:szCs w:val="24"/>
                <w:highlight w:val="yellow"/>
              </w:rPr>
            </w:pPr>
            <w:r>
              <w:rPr>
                <w:sz w:val="24"/>
                <w:szCs w:val="24"/>
              </w:rPr>
              <w:t>K</w:t>
            </w:r>
            <w:r w:rsidRPr="0079034C">
              <w:rPr>
                <w:sz w:val="24"/>
                <w:szCs w:val="24"/>
              </w:rPr>
              <w:t>now about importance of various titrimetric methods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79034C" w:rsidTr="00B76378">
        <w:tc>
          <w:tcPr>
            <w:tcW w:w="675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79034C" w:rsidRDefault="00B76378" w:rsidP="00B76378">
            <w:pPr>
              <w:rPr>
                <w:sz w:val="24"/>
                <w:szCs w:val="24"/>
                <w:highlight w:val="yellow"/>
              </w:rPr>
            </w:pPr>
            <w:r>
              <w:rPr>
                <w:sz w:val="24"/>
                <w:szCs w:val="24"/>
              </w:rPr>
              <w:t>G</w:t>
            </w:r>
            <w:r w:rsidRPr="0079034C">
              <w:rPr>
                <w:sz w:val="24"/>
                <w:szCs w:val="24"/>
              </w:rPr>
              <w:t>et knowledge about solubility criteria, precipitation titrations and gravimetric analysis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79034C" w:rsidTr="00B76378">
        <w:tc>
          <w:tcPr>
            <w:tcW w:w="675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79034C" w:rsidRDefault="00B76378" w:rsidP="00B76378">
            <w:pPr>
              <w:rPr>
                <w:sz w:val="24"/>
                <w:szCs w:val="24"/>
                <w:highlight w:val="yellow"/>
              </w:rPr>
            </w:pPr>
            <w:r>
              <w:rPr>
                <w:sz w:val="24"/>
                <w:szCs w:val="24"/>
              </w:rPr>
              <w:t>R</w:t>
            </w:r>
            <w:r w:rsidRPr="0079034C">
              <w:rPr>
                <w:sz w:val="24"/>
                <w:szCs w:val="24"/>
              </w:rPr>
              <w:t>eceive the importance of thermo</w:t>
            </w:r>
            <w:r>
              <w:rPr>
                <w:sz w:val="24"/>
                <w:szCs w:val="24"/>
              </w:rPr>
              <w:t xml:space="preserve"> </w:t>
            </w:r>
            <w:r w:rsidRPr="0079034C">
              <w:rPr>
                <w:sz w:val="24"/>
                <w:szCs w:val="24"/>
              </w:rPr>
              <w:t>gravimetric, differential thermal and electro</w:t>
            </w:r>
            <w:r>
              <w:rPr>
                <w:sz w:val="24"/>
                <w:szCs w:val="24"/>
              </w:rPr>
              <w:t xml:space="preserve"> </w:t>
            </w:r>
            <w:r w:rsidRPr="0079034C">
              <w:rPr>
                <w:sz w:val="24"/>
                <w:szCs w:val="24"/>
              </w:rPr>
              <w:t>gravimetry analysis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79034C" w:rsidTr="00B76378">
        <w:tc>
          <w:tcPr>
            <w:tcW w:w="675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79034C" w:rsidRDefault="00B76378" w:rsidP="00B76378">
            <w:pPr>
              <w:rPr>
                <w:sz w:val="24"/>
                <w:szCs w:val="24"/>
                <w:highlight w:val="yellow"/>
              </w:rPr>
            </w:pPr>
            <w:r>
              <w:rPr>
                <w:sz w:val="24"/>
                <w:szCs w:val="24"/>
              </w:rPr>
              <w:t>U</w:t>
            </w:r>
            <w:r w:rsidRPr="0079034C">
              <w:rPr>
                <w:sz w:val="24"/>
                <w:szCs w:val="24"/>
              </w:rPr>
              <w:t>nderstand the basics of analytical chemistry for application in forensic science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79034C" w:rsidTr="00B76378">
        <w:tc>
          <w:tcPr>
            <w:tcW w:w="10683" w:type="dxa"/>
            <w:gridSpan w:val="8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79034C" w:rsidTr="00B76378">
        <w:tc>
          <w:tcPr>
            <w:tcW w:w="959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79034C" w:rsidTr="00B76378">
        <w:tc>
          <w:tcPr>
            <w:tcW w:w="959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20</w:t>
            </w:r>
          </w:p>
        </w:tc>
        <w:tc>
          <w:tcPr>
            <w:tcW w:w="1497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40</w:t>
            </w:r>
          </w:p>
        </w:tc>
      </w:tr>
      <w:tr w:rsidR="00B76378" w:rsidRPr="0079034C" w:rsidTr="00B76378">
        <w:tc>
          <w:tcPr>
            <w:tcW w:w="959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20</w:t>
            </w:r>
          </w:p>
        </w:tc>
        <w:tc>
          <w:tcPr>
            <w:tcW w:w="1569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40</w:t>
            </w:r>
          </w:p>
        </w:tc>
      </w:tr>
      <w:tr w:rsidR="00B76378" w:rsidRPr="0079034C" w:rsidTr="00B76378">
        <w:tc>
          <w:tcPr>
            <w:tcW w:w="959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40</w:t>
            </w:r>
          </w:p>
        </w:tc>
      </w:tr>
      <w:tr w:rsidR="00B76378" w:rsidRPr="0079034C" w:rsidTr="00B76378">
        <w:tc>
          <w:tcPr>
            <w:tcW w:w="959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20</w:t>
            </w:r>
          </w:p>
        </w:tc>
      </w:tr>
      <w:tr w:rsidR="00B76378" w:rsidRPr="0079034C" w:rsidTr="00B76378">
        <w:tc>
          <w:tcPr>
            <w:tcW w:w="959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40</w:t>
            </w:r>
          </w:p>
        </w:tc>
      </w:tr>
      <w:tr w:rsidR="00B76378" w:rsidRPr="0079034C" w:rsidTr="00B76378">
        <w:tc>
          <w:tcPr>
            <w:tcW w:w="959" w:type="dxa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  <w:r w:rsidRPr="0079034C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903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9034C" w:rsidTr="00B76378">
        <w:tc>
          <w:tcPr>
            <w:tcW w:w="9522" w:type="dxa"/>
            <w:gridSpan w:val="7"/>
          </w:tcPr>
          <w:p w:rsidR="00B76378" w:rsidRPr="0079034C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7903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9034C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16" name="Picture 16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20CH2006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ORGANIC CHEMISTRY FOR FORENSIC SCIENCE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356"/>
        <w:gridCol w:w="1150"/>
        <w:gridCol w:w="1315"/>
        <w:gridCol w:w="896"/>
      </w:tblGrid>
      <w:tr w:rsidR="00B76378" w:rsidRPr="00013B0F" w:rsidTr="00B76378">
        <w:trPr>
          <w:trHeight w:val="552"/>
        </w:trPr>
        <w:tc>
          <w:tcPr>
            <w:tcW w:w="258" w:type="pct"/>
            <w:vAlign w:val="center"/>
          </w:tcPr>
          <w:p w:rsidR="00B76378" w:rsidRPr="00013B0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13B0F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195" w:type="pct"/>
            <w:gridSpan w:val="2"/>
            <w:vAlign w:val="center"/>
          </w:tcPr>
          <w:p w:rsidR="00B76378" w:rsidRPr="00013B0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13B0F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13B0F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633" w:type="pct"/>
            <w:vAlign w:val="center"/>
          </w:tcPr>
          <w:p w:rsidR="00B76378" w:rsidRPr="00013B0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13B0F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013B0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13B0F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013B0F" w:rsidTr="00B76378">
        <w:trPr>
          <w:trHeight w:val="552"/>
        </w:trPr>
        <w:tc>
          <w:tcPr>
            <w:tcW w:w="5000" w:type="pct"/>
            <w:gridSpan w:val="6"/>
          </w:tcPr>
          <w:p w:rsidR="00B76378" w:rsidRPr="00013B0F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013B0F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013B0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13B0F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1.</w:t>
            </w: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Describe the concept of Homolytic and Heterolytic cleavages with examples</w:t>
            </w:r>
            <w:r>
              <w:rPr>
                <w:sz w:val="24"/>
                <w:szCs w:val="24"/>
              </w:rPr>
              <w:t>.</w:t>
            </w:r>
            <w:r w:rsidRPr="00013B0F">
              <w:rPr>
                <w:sz w:val="24"/>
                <w:szCs w:val="24"/>
              </w:rPr>
              <w:t xml:space="preserve"> 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13B0F">
              <w:rPr>
                <w:bCs/>
                <w:sz w:val="24"/>
                <w:szCs w:val="24"/>
              </w:rPr>
              <w:t>Narrate the electromeric effects and its types with examples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013B0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2.</w:t>
            </w: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Reason out the following</w:t>
            </w:r>
          </w:p>
          <w:p w:rsidR="00B76378" w:rsidRPr="00013B0F" w:rsidRDefault="00B76378" w:rsidP="00CA5E13">
            <w:pPr>
              <w:pStyle w:val="ListParagraph"/>
              <w:numPr>
                <w:ilvl w:val="0"/>
                <w:numId w:val="6"/>
              </w:numPr>
              <w:ind w:left="369" w:hanging="284"/>
              <w:jc w:val="both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Trifluoroacetic acid is more acidic the Acetic acid</w:t>
            </w:r>
            <w:r>
              <w:rPr>
                <w:sz w:val="24"/>
                <w:szCs w:val="24"/>
              </w:rPr>
              <w:t>.</w:t>
            </w:r>
          </w:p>
          <w:p w:rsidR="00B76378" w:rsidRPr="00013B0F" w:rsidRDefault="00B76378" w:rsidP="00CA5E13">
            <w:pPr>
              <w:pStyle w:val="ListParagraph"/>
              <w:numPr>
                <w:ilvl w:val="0"/>
                <w:numId w:val="6"/>
              </w:numPr>
              <w:ind w:left="369" w:hanging="284"/>
              <w:jc w:val="both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p-nitrophenol is stronger acid than phenol</w:t>
            </w:r>
            <w:r>
              <w:rPr>
                <w:sz w:val="24"/>
                <w:szCs w:val="24"/>
              </w:rPr>
              <w:t>.</w:t>
            </w:r>
          </w:p>
          <w:p w:rsidR="00B76378" w:rsidRPr="00013B0F" w:rsidRDefault="00B76378" w:rsidP="00CA5E13">
            <w:pPr>
              <w:pStyle w:val="ListParagraph"/>
              <w:numPr>
                <w:ilvl w:val="0"/>
                <w:numId w:val="6"/>
              </w:numPr>
              <w:ind w:left="369" w:hanging="284"/>
              <w:jc w:val="both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 xml:space="preserve"> Methylamine is more basic than aniline</w:t>
            </w:r>
            <w:r>
              <w:rPr>
                <w:sz w:val="24"/>
                <w:szCs w:val="24"/>
              </w:rPr>
              <w:t>.</w:t>
            </w:r>
          </w:p>
          <w:p w:rsidR="00B76378" w:rsidRPr="00013B0F" w:rsidRDefault="00B76378" w:rsidP="00CA5E13">
            <w:pPr>
              <w:pStyle w:val="ListParagraph"/>
              <w:numPr>
                <w:ilvl w:val="0"/>
                <w:numId w:val="6"/>
              </w:numPr>
              <w:ind w:left="369" w:hanging="284"/>
              <w:jc w:val="both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formaldehyde is more reactive than acetaldehyde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sz w:val="24"/>
                <w:szCs w:val="24"/>
              </w:rPr>
            </w:pPr>
            <w:r w:rsidRPr="00013B0F">
              <w:rPr>
                <w:bCs/>
                <w:sz w:val="24"/>
                <w:szCs w:val="24"/>
              </w:rPr>
              <w:t>Discuss the resonance effects with examples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013B0F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3.</w:t>
            </w: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(i) Explain the stability of reactions intermediates.</w:t>
            </w:r>
          </w:p>
          <w:p w:rsidR="00B76378" w:rsidRPr="00013B0F" w:rsidRDefault="00B76378" w:rsidP="00B76378">
            <w:pPr>
              <w:jc w:val="both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(ii) Discuss the aromaticity of Pyrazole and Pyridine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13B0F">
              <w:rPr>
                <w:bCs/>
                <w:sz w:val="24"/>
                <w:szCs w:val="24"/>
              </w:rPr>
              <w:t>(i) Discuss Chichibabin reactions</w:t>
            </w:r>
            <w:r>
              <w:rPr>
                <w:bCs/>
                <w:sz w:val="24"/>
                <w:szCs w:val="24"/>
              </w:rPr>
              <w:t>.</w:t>
            </w:r>
            <w:r w:rsidRPr="00013B0F">
              <w:rPr>
                <w:bCs/>
                <w:sz w:val="24"/>
                <w:szCs w:val="24"/>
              </w:rPr>
              <w:t xml:space="preserve"> </w:t>
            </w:r>
          </w:p>
          <w:p w:rsidR="00B76378" w:rsidRPr="00013B0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13B0F">
              <w:rPr>
                <w:bCs/>
                <w:sz w:val="24"/>
                <w:szCs w:val="24"/>
              </w:rPr>
              <w:t>(ii) How will you synthesize Thiophene and  Pyridine</w:t>
            </w:r>
            <w:r>
              <w:rPr>
                <w:bCs/>
                <w:sz w:val="24"/>
                <w:szCs w:val="24"/>
              </w:rPr>
              <w:t>?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4.</w:t>
            </w: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List out the criteria of Aromaticity with examples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Discuss the Electrophilic substitution reaction of pyrazole and pyrimidine with equations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5.</w:t>
            </w: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Give the mechanism of SN1 and SN2 reactions.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CO3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13B0F">
              <w:rPr>
                <w:bCs/>
                <w:sz w:val="24"/>
                <w:szCs w:val="24"/>
              </w:rPr>
              <w:t>Describe Walden inversion and Markovnikov rule with examples.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CO3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 xml:space="preserve"> E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6.</w:t>
            </w: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Discuss the E1 and E2 mechanisms.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CO3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13B0F">
              <w:rPr>
                <w:bCs/>
                <w:sz w:val="24"/>
                <w:szCs w:val="24"/>
              </w:rPr>
              <w:t xml:space="preserve">Elaborate any two mechanism of Nucleophilic Aromatic Substitutions. 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CO3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7.</w:t>
            </w: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 xml:space="preserve">Explain the </w:t>
            </w:r>
            <w:r>
              <w:rPr>
                <w:bCs/>
                <w:sz w:val="24"/>
                <w:szCs w:val="24"/>
              </w:rPr>
              <w:t xml:space="preserve">Cahn–Ingold–Prelog </w:t>
            </w:r>
            <w:r w:rsidRPr="00013B0F">
              <w:rPr>
                <w:bCs/>
                <w:sz w:val="24"/>
                <w:szCs w:val="24"/>
              </w:rPr>
              <w:t>Priority System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13B0F">
              <w:rPr>
                <w:bCs/>
                <w:sz w:val="24"/>
                <w:szCs w:val="24"/>
              </w:rPr>
              <w:t>Define Geometric Isomerism and explain the geometric isomerism of alkene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013B0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8.</w:t>
            </w: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rPr>
                <w:bCs/>
                <w:sz w:val="24"/>
                <w:szCs w:val="24"/>
                <w:lang w:val="en-IN"/>
              </w:rPr>
            </w:pPr>
            <w:r w:rsidRPr="00013B0F">
              <w:rPr>
                <w:bCs/>
                <w:sz w:val="24"/>
                <w:szCs w:val="24"/>
              </w:rPr>
              <w:t xml:space="preserve">List out the four forms of </w:t>
            </w:r>
            <w:r w:rsidRPr="00013B0F">
              <w:rPr>
                <w:bCs/>
                <w:sz w:val="24"/>
                <w:szCs w:val="24"/>
                <w:lang w:val="en-IN"/>
              </w:rPr>
              <w:t>Tartaric acid with structures.</w:t>
            </w:r>
          </w:p>
          <w:p w:rsidR="00B76378" w:rsidRPr="00013B0F" w:rsidRDefault="00B76378" w:rsidP="00B76378">
            <w:pPr>
              <w:jc w:val="both"/>
              <w:rPr>
                <w:bCs/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13B0F">
              <w:rPr>
                <w:bCs/>
                <w:sz w:val="24"/>
                <w:szCs w:val="24"/>
              </w:rPr>
              <w:t xml:space="preserve">Define the terms i) Achiral, ii) Chiral center, iii) Chiral Molecule, iv) Diastereomer, and v) Enantiomers. 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:rsidR="00B76378" w:rsidRPr="00013B0F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013B0F">
              <w:rPr>
                <w:b/>
                <w:sz w:val="24"/>
                <w:szCs w:val="24"/>
                <w:u w:val="single"/>
              </w:rPr>
              <w:t xml:space="preserve">PART – </w:t>
            </w:r>
            <w:r>
              <w:rPr>
                <w:b/>
                <w:sz w:val="24"/>
                <w:szCs w:val="24"/>
                <w:u w:val="single"/>
              </w:rPr>
              <w:t>B</w:t>
            </w:r>
            <w:r w:rsidRPr="00013B0F">
              <w:rPr>
                <w:b/>
                <w:sz w:val="24"/>
                <w:szCs w:val="24"/>
                <w:u w:val="single"/>
              </w:rPr>
              <w:t>(</w:t>
            </w:r>
            <w:r>
              <w:rPr>
                <w:b/>
                <w:sz w:val="24"/>
                <w:szCs w:val="24"/>
                <w:u w:val="single"/>
              </w:rPr>
              <w:t>1</w:t>
            </w:r>
            <w:r w:rsidRPr="00013B0F">
              <w:rPr>
                <w:b/>
                <w:sz w:val="24"/>
                <w:szCs w:val="24"/>
                <w:u w:val="single"/>
              </w:rPr>
              <w:t xml:space="preserve"> X 20= </w:t>
            </w:r>
            <w:r>
              <w:rPr>
                <w:b/>
                <w:sz w:val="24"/>
                <w:szCs w:val="24"/>
                <w:u w:val="single"/>
              </w:rPr>
              <w:t>2</w:t>
            </w:r>
            <w:r w:rsidRPr="00013B0F">
              <w:rPr>
                <w:b/>
                <w:sz w:val="24"/>
                <w:szCs w:val="24"/>
                <w:u w:val="single"/>
              </w:rPr>
              <w:t>0 MARKS)</w:t>
            </w:r>
          </w:p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9.</w:t>
            </w: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Describe the various structure of proteins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 xml:space="preserve">R 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  <w:tr w:rsidR="00B76378" w:rsidRPr="00013B0F" w:rsidTr="00B76378">
        <w:trPr>
          <w:trHeight w:val="397"/>
        </w:trPr>
        <w:tc>
          <w:tcPr>
            <w:tcW w:w="258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013B0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13B0F">
              <w:rPr>
                <w:bCs/>
                <w:sz w:val="24"/>
                <w:szCs w:val="24"/>
              </w:rPr>
              <w:t>Discuss the classifications of nucleic acids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CO6</w:t>
            </w:r>
          </w:p>
        </w:tc>
        <w:tc>
          <w:tcPr>
            <w:tcW w:w="633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013B0F" w:rsidRDefault="00B76378" w:rsidP="00B76378">
            <w:pPr>
              <w:jc w:val="center"/>
              <w:rPr>
                <w:sz w:val="24"/>
                <w:szCs w:val="24"/>
              </w:rPr>
            </w:pPr>
            <w:r w:rsidRPr="00013B0F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782"/>
      </w:tblGrid>
      <w:tr w:rsidR="00B76378" w:rsidRPr="00F87F88" w:rsidTr="00B76378">
        <w:tc>
          <w:tcPr>
            <w:tcW w:w="675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782" w:type="dxa"/>
          </w:tcPr>
          <w:p w:rsidR="00B76378" w:rsidRPr="00F87F8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87F88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F87F88" w:rsidTr="00B76378">
        <w:tc>
          <w:tcPr>
            <w:tcW w:w="675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CO1</w:t>
            </w:r>
          </w:p>
        </w:tc>
        <w:tc>
          <w:tcPr>
            <w:tcW w:w="9782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 w:rsidRPr="00F87F88">
              <w:rPr>
                <w:sz w:val="24"/>
                <w:szCs w:val="24"/>
              </w:rPr>
              <w:t>escribe the basic principles of chemical structures and its bonding characteristics</w:t>
            </w:r>
            <w:r>
              <w:rPr>
                <w:sz w:val="24"/>
                <w:szCs w:val="24"/>
              </w:rPr>
              <w:t>.</w:t>
            </w:r>
            <w:r w:rsidRPr="00F87F88">
              <w:rPr>
                <w:sz w:val="24"/>
                <w:szCs w:val="24"/>
              </w:rPr>
              <w:t xml:space="preserve"> </w:t>
            </w:r>
          </w:p>
        </w:tc>
      </w:tr>
      <w:tr w:rsidR="00B76378" w:rsidRPr="00F87F88" w:rsidTr="00B76378">
        <w:tc>
          <w:tcPr>
            <w:tcW w:w="675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CO2</w:t>
            </w:r>
          </w:p>
        </w:tc>
        <w:tc>
          <w:tcPr>
            <w:tcW w:w="9782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</w:t>
            </w:r>
            <w:r w:rsidRPr="00F87F88">
              <w:rPr>
                <w:sz w:val="24"/>
                <w:szCs w:val="24"/>
              </w:rPr>
              <w:t>redict the organic reaction mechanisms of organic reactions</w:t>
            </w:r>
            <w:r>
              <w:rPr>
                <w:sz w:val="24"/>
                <w:szCs w:val="24"/>
              </w:rPr>
              <w:t>.</w:t>
            </w:r>
            <w:r w:rsidRPr="00F87F88">
              <w:rPr>
                <w:sz w:val="24"/>
                <w:szCs w:val="24"/>
              </w:rPr>
              <w:t xml:space="preserve"> </w:t>
            </w:r>
          </w:p>
        </w:tc>
      </w:tr>
      <w:tr w:rsidR="00B76378" w:rsidRPr="00F87F88" w:rsidTr="00B76378">
        <w:tc>
          <w:tcPr>
            <w:tcW w:w="675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CO3</w:t>
            </w:r>
          </w:p>
        </w:tc>
        <w:tc>
          <w:tcPr>
            <w:tcW w:w="9782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</w:t>
            </w:r>
            <w:r w:rsidRPr="00F87F88">
              <w:rPr>
                <w:sz w:val="24"/>
                <w:szCs w:val="24"/>
              </w:rPr>
              <w:t>nderstand the structures of heterocyclic compounds</w:t>
            </w:r>
            <w:r>
              <w:rPr>
                <w:sz w:val="24"/>
                <w:szCs w:val="24"/>
              </w:rPr>
              <w:t>.</w:t>
            </w:r>
            <w:r w:rsidRPr="00F87F88">
              <w:rPr>
                <w:sz w:val="24"/>
                <w:szCs w:val="24"/>
              </w:rPr>
              <w:t xml:space="preserve"> </w:t>
            </w:r>
          </w:p>
        </w:tc>
      </w:tr>
      <w:tr w:rsidR="00B76378" w:rsidRPr="00F87F88" w:rsidTr="00B76378">
        <w:tc>
          <w:tcPr>
            <w:tcW w:w="675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CO4</w:t>
            </w:r>
          </w:p>
        </w:tc>
        <w:tc>
          <w:tcPr>
            <w:tcW w:w="9782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 w:rsidRPr="00F87F88">
              <w:rPr>
                <w:sz w:val="24"/>
                <w:szCs w:val="24"/>
              </w:rPr>
              <w:t>escribe the reaction intermediates</w:t>
            </w:r>
            <w:r>
              <w:rPr>
                <w:sz w:val="24"/>
                <w:szCs w:val="24"/>
              </w:rPr>
              <w:t>.</w:t>
            </w:r>
            <w:r w:rsidRPr="00F87F88">
              <w:rPr>
                <w:sz w:val="24"/>
                <w:szCs w:val="24"/>
              </w:rPr>
              <w:t xml:space="preserve"> </w:t>
            </w:r>
          </w:p>
        </w:tc>
      </w:tr>
      <w:tr w:rsidR="00B76378" w:rsidRPr="00F87F88" w:rsidTr="00B76378">
        <w:tc>
          <w:tcPr>
            <w:tcW w:w="675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CO5</w:t>
            </w:r>
          </w:p>
        </w:tc>
        <w:tc>
          <w:tcPr>
            <w:tcW w:w="9782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</w:t>
            </w:r>
            <w:r w:rsidRPr="00F87F88">
              <w:rPr>
                <w:sz w:val="24"/>
                <w:szCs w:val="24"/>
              </w:rPr>
              <w:t xml:space="preserve">xplain the principles of stereochemistry. </w:t>
            </w:r>
          </w:p>
        </w:tc>
      </w:tr>
      <w:tr w:rsidR="00B76378" w:rsidRPr="00F87F88" w:rsidTr="00B76378">
        <w:tc>
          <w:tcPr>
            <w:tcW w:w="675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CO6</w:t>
            </w:r>
          </w:p>
        </w:tc>
        <w:tc>
          <w:tcPr>
            <w:tcW w:w="9782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</w:t>
            </w:r>
            <w:r w:rsidRPr="00F87F88">
              <w:rPr>
                <w:sz w:val="24"/>
                <w:szCs w:val="24"/>
              </w:rPr>
              <w:t>elate the applications of the biological molecules in various domains.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2"/>
        <w:gridCol w:w="1361"/>
        <w:gridCol w:w="1557"/>
        <w:gridCol w:w="1386"/>
        <w:gridCol w:w="1457"/>
        <w:gridCol w:w="1353"/>
        <w:gridCol w:w="1285"/>
        <w:gridCol w:w="1126"/>
      </w:tblGrid>
      <w:tr w:rsidR="00B76378" w:rsidRPr="00F87F88" w:rsidTr="00B76378">
        <w:tc>
          <w:tcPr>
            <w:tcW w:w="10457" w:type="dxa"/>
            <w:gridSpan w:val="8"/>
          </w:tcPr>
          <w:p w:rsidR="00B76378" w:rsidRPr="00F87F8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87F88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F87F88" w:rsidTr="00B76378">
        <w:tc>
          <w:tcPr>
            <w:tcW w:w="932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CO / P</w:t>
            </w:r>
          </w:p>
        </w:tc>
        <w:tc>
          <w:tcPr>
            <w:tcW w:w="1361" w:type="dxa"/>
          </w:tcPr>
          <w:p w:rsidR="00B76378" w:rsidRPr="00F87F8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87F88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57" w:type="dxa"/>
          </w:tcPr>
          <w:p w:rsidR="00B76378" w:rsidRPr="00F87F8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87F88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386" w:type="dxa"/>
          </w:tcPr>
          <w:p w:rsidR="00B76378" w:rsidRPr="00F87F8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87F88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57" w:type="dxa"/>
          </w:tcPr>
          <w:p w:rsidR="00B76378" w:rsidRPr="00F87F8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87F88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53" w:type="dxa"/>
          </w:tcPr>
          <w:p w:rsidR="00B76378" w:rsidRPr="00F87F8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87F88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285" w:type="dxa"/>
          </w:tcPr>
          <w:p w:rsidR="00B76378" w:rsidRPr="00F87F8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87F88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26" w:type="dxa"/>
          </w:tcPr>
          <w:p w:rsidR="00B76378" w:rsidRPr="00F87F8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87F88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F87F88" w:rsidTr="00B76378">
        <w:tc>
          <w:tcPr>
            <w:tcW w:w="932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CO1</w:t>
            </w:r>
          </w:p>
        </w:tc>
        <w:tc>
          <w:tcPr>
            <w:tcW w:w="1361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10</w:t>
            </w:r>
          </w:p>
        </w:tc>
        <w:tc>
          <w:tcPr>
            <w:tcW w:w="1386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20</w:t>
            </w:r>
          </w:p>
        </w:tc>
        <w:tc>
          <w:tcPr>
            <w:tcW w:w="1457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10</w:t>
            </w:r>
          </w:p>
        </w:tc>
        <w:tc>
          <w:tcPr>
            <w:tcW w:w="1353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40</w:t>
            </w:r>
          </w:p>
        </w:tc>
      </w:tr>
      <w:tr w:rsidR="00B76378" w:rsidRPr="00F87F88" w:rsidTr="00B76378">
        <w:tc>
          <w:tcPr>
            <w:tcW w:w="932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CO2</w:t>
            </w:r>
          </w:p>
        </w:tc>
        <w:tc>
          <w:tcPr>
            <w:tcW w:w="1361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10</w:t>
            </w:r>
          </w:p>
        </w:tc>
        <w:tc>
          <w:tcPr>
            <w:tcW w:w="1386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20</w:t>
            </w:r>
          </w:p>
        </w:tc>
        <w:tc>
          <w:tcPr>
            <w:tcW w:w="1457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10</w:t>
            </w:r>
          </w:p>
        </w:tc>
        <w:tc>
          <w:tcPr>
            <w:tcW w:w="1353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40</w:t>
            </w:r>
          </w:p>
        </w:tc>
      </w:tr>
      <w:tr w:rsidR="00B76378" w:rsidRPr="00F87F88" w:rsidTr="00B76378">
        <w:tc>
          <w:tcPr>
            <w:tcW w:w="932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CO3</w:t>
            </w:r>
          </w:p>
        </w:tc>
        <w:tc>
          <w:tcPr>
            <w:tcW w:w="1361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20</w:t>
            </w:r>
          </w:p>
        </w:tc>
        <w:tc>
          <w:tcPr>
            <w:tcW w:w="1457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10</w:t>
            </w:r>
          </w:p>
        </w:tc>
        <w:tc>
          <w:tcPr>
            <w:tcW w:w="1353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10</w:t>
            </w:r>
          </w:p>
        </w:tc>
        <w:tc>
          <w:tcPr>
            <w:tcW w:w="1285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40</w:t>
            </w:r>
          </w:p>
        </w:tc>
      </w:tr>
      <w:tr w:rsidR="00B76378" w:rsidRPr="00F87F88" w:rsidTr="00B76378">
        <w:tc>
          <w:tcPr>
            <w:tcW w:w="932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CO4</w:t>
            </w:r>
          </w:p>
        </w:tc>
        <w:tc>
          <w:tcPr>
            <w:tcW w:w="1361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10</w:t>
            </w:r>
          </w:p>
        </w:tc>
        <w:tc>
          <w:tcPr>
            <w:tcW w:w="1557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20</w:t>
            </w:r>
          </w:p>
        </w:tc>
        <w:tc>
          <w:tcPr>
            <w:tcW w:w="1457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10</w:t>
            </w:r>
          </w:p>
        </w:tc>
        <w:tc>
          <w:tcPr>
            <w:tcW w:w="1353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40</w:t>
            </w:r>
          </w:p>
        </w:tc>
      </w:tr>
      <w:tr w:rsidR="00B76378" w:rsidRPr="00F87F88" w:rsidTr="00B76378">
        <w:tc>
          <w:tcPr>
            <w:tcW w:w="932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CO5</w:t>
            </w:r>
          </w:p>
        </w:tc>
        <w:tc>
          <w:tcPr>
            <w:tcW w:w="1361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10</w:t>
            </w:r>
          </w:p>
        </w:tc>
        <w:tc>
          <w:tcPr>
            <w:tcW w:w="1557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57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53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10</w:t>
            </w:r>
          </w:p>
        </w:tc>
      </w:tr>
      <w:tr w:rsidR="00B76378" w:rsidRPr="00F87F88" w:rsidTr="00B76378">
        <w:tc>
          <w:tcPr>
            <w:tcW w:w="932" w:type="dxa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CO6</w:t>
            </w:r>
          </w:p>
        </w:tc>
        <w:tc>
          <w:tcPr>
            <w:tcW w:w="1361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10</w:t>
            </w:r>
          </w:p>
        </w:tc>
        <w:tc>
          <w:tcPr>
            <w:tcW w:w="1457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53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87F88" w:rsidRDefault="00B76378" w:rsidP="00B76378">
            <w:pPr>
              <w:jc w:val="center"/>
              <w:rPr>
                <w:sz w:val="24"/>
                <w:szCs w:val="24"/>
              </w:rPr>
            </w:pPr>
            <w:r w:rsidRPr="00F87F88">
              <w:rPr>
                <w:sz w:val="24"/>
                <w:szCs w:val="24"/>
              </w:rPr>
              <w:t>10</w:t>
            </w:r>
          </w:p>
        </w:tc>
      </w:tr>
      <w:tr w:rsidR="00B76378" w:rsidRPr="00F87F88" w:rsidTr="00B76378">
        <w:tc>
          <w:tcPr>
            <w:tcW w:w="9331" w:type="dxa"/>
            <w:gridSpan w:val="7"/>
          </w:tcPr>
          <w:p w:rsidR="00B76378" w:rsidRPr="00F87F88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87F8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87F88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17" name="Picture 17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4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056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B435FD">
              <w:rPr>
                <w:b/>
                <w:szCs w:val="24"/>
              </w:rPr>
              <w:t>20CH2007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05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B435FD">
              <w:rPr>
                <w:b/>
                <w:szCs w:val="24"/>
              </w:rPr>
              <w:t>INSTRUMENTATION TECHNIQUE</w:t>
            </w:r>
            <w:r>
              <w:rPr>
                <w:b/>
                <w:szCs w:val="24"/>
              </w:rPr>
              <w:t>S</w:t>
            </w:r>
            <w:r w:rsidRPr="00B435FD">
              <w:rPr>
                <w:b/>
                <w:szCs w:val="24"/>
              </w:rPr>
              <w:t xml:space="preserve"> FOR FORENSIC SCIENCE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05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DA1962" w:rsidTr="00B76378">
        <w:trPr>
          <w:trHeight w:val="552"/>
        </w:trPr>
        <w:tc>
          <w:tcPr>
            <w:tcW w:w="258" w:type="pct"/>
            <w:vAlign w:val="center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DA1962" w:rsidTr="00B76378">
        <w:trPr>
          <w:trHeight w:val="552"/>
        </w:trPr>
        <w:tc>
          <w:tcPr>
            <w:tcW w:w="5000" w:type="pct"/>
            <w:gridSpan w:val="6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DA1962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Explain in detail about the instrumentation of IR spectroscopy.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Discuss electromagnetic radiations with examples. Describe spectroscopy and give four examples.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DA196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Explain the instrumentation of NMR spectroscopy with a neat diagram.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Compare and contrast NMR and IR spectroscopy.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 xml:space="preserve">State Beer Lamberts law and report on the applications. 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Discuss in detail about the applications of UV spectroscopy in Forensic Science.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 xml:space="preserve">Give schematic diagram of UV spectrophotometry and explain it. 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 xml:space="preserve">Define the term electronic transition.  List out their types with neat transition state diagram. 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E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Compare and contrast fluorescence and phosphorescence with few examples.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 xml:space="preserve">Enumerate the instrumentation of Fluorescence with neat diagram. 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What is fluorescence quantum yield? Explain the two methods of calculation.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Explain the following</w:t>
            </w:r>
          </w:p>
          <w:p w:rsidR="00B76378" w:rsidRPr="00DA196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1962">
              <w:rPr>
                <w:bCs/>
                <w:sz w:val="24"/>
                <w:szCs w:val="24"/>
              </w:rPr>
              <w:t>1)</w:t>
            </w:r>
            <w:r w:rsidRPr="00DA1962">
              <w:rPr>
                <w:bCs/>
                <w:sz w:val="24"/>
                <w:szCs w:val="24"/>
              </w:rPr>
              <w:tab/>
              <w:t>singlet and triplet states.</w:t>
            </w:r>
          </w:p>
          <w:p w:rsidR="00B76378" w:rsidRPr="00DA196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1962">
              <w:rPr>
                <w:bCs/>
                <w:sz w:val="24"/>
                <w:szCs w:val="24"/>
              </w:rPr>
              <w:t>2)</w:t>
            </w:r>
            <w:r w:rsidRPr="00DA1962">
              <w:rPr>
                <w:bCs/>
                <w:sz w:val="24"/>
                <w:szCs w:val="24"/>
              </w:rPr>
              <w:tab/>
              <w:t>Non – radiative decay process.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Describe in detail about the various components of an electrochemical cell with a neat diagram.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 xml:space="preserve">Discuss the importance of polarography with principle and instrumentation. 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DA196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Report on columetry with its applications.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Explain the working mechanism of ion selective electrode. List out their types and applications.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E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DA1962">
              <w:rPr>
                <w:b/>
                <w:sz w:val="24"/>
                <w:szCs w:val="24"/>
                <w:u w:val="single"/>
              </w:rPr>
              <w:t>PART – B(1 X 20= 20 MARKS)</w:t>
            </w:r>
          </w:p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Give on account the following</w:t>
            </w:r>
          </w:p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1)</w:t>
            </w:r>
            <w:r w:rsidRPr="00DA1962"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>M</w:t>
            </w:r>
            <w:r w:rsidRPr="00DA1962">
              <w:rPr>
                <w:sz w:val="24"/>
                <w:szCs w:val="24"/>
              </w:rPr>
              <w:t>echanism of Kα and Kβ radiations origin.</w:t>
            </w:r>
          </w:p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2)</w:t>
            </w:r>
            <w:r w:rsidRPr="00DA1962"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>N</w:t>
            </w:r>
            <w:r w:rsidRPr="00DA1962">
              <w:rPr>
                <w:sz w:val="24"/>
                <w:szCs w:val="24"/>
              </w:rPr>
              <w:t>eutron activation analysis.</w:t>
            </w:r>
          </w:p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3)</w:t>
            </w:r>
            <w:r w:rsidRPr="00DA1962">
              <w:rPr>
                <w:sz w:val="24"/>
                <w:szCs w:val="24"/>
              </w:rPr>
              <w:tab/>
              <w:t>Ilkovic equation.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  <w:tr w:rsidR="00B76378" w:rsidRPr="00DA1962" w:rsidTr="00B76378">
        <w:trPr>
          <w:trHeight w:val="397"/>
        </w:trPr>
        <w:tc>
          <w:tcPr>
            <w:tcW w:w="26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DA196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A1962">
              <w:rPr>
                <w:bCs/>
                <w:sz w:val="24"/>
                <w:szCs w:val="24"/>
              </w:rPr>
              <w:t>Explain X Ray diffraction with neat diagram. Give its application.</w:t>
            </w:r>
          </w:p>
        </w:tc>
        <w:tc>
          <w:tcPr>
            <w:tcW w:w="51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DA1962" w:rsidTr="00B76378">
        <w:tc>
          <w:tcPr>
            <w:tcW w:w="675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DA1962" w:rsidTr="00B76378">
        <w:tc>
          <w:tcPr>
            <w:tcW w:w="675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Know the importance of IR and NMR spectroscopy techniques and their application in forensic science</w:t>
            </w:r>
          </w:p>
        </w:tc>
      </w:tr>
      <w:tr w:rsidR="00B76378" w:rsidRPr="00DA1962" w:rsidTr="00B76378">
        <w:tc>
          <w:tcPr>
            <w:tcW w:w="675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Understand the forensic applications of UV and visible spectroscopic techniques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DA1962" w:rsidTr="00B76378">
        <w:tc>
          <w:tcPr>
            <w:tcW w:w="675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Know the principle and instrumentation of fluorescence and phosphorescence spectrophotometry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DA1962" w:rsidTr="00B76378">
        <w:tc>
          <w:tcPr>
            <w:tcW w:w="675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Understand the importance of electrochemical techniques in forensic science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DA1962" w:rsidTr="00B76378">
        <w:tc>
          <w:tcPr>
            <w:tcW w:w="675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Understand the principle of radio analytical techniques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DA1962" w:rsidTr="00B76378">
        <w:tc>
          <w:tcPr>
            <w:tcW w:w="675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DA1962" w:rsidRDefault="00B76378" w:rsidP="00B76378">
            <w:pPr>
              <w:jc w:val="both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Know the concepts and forensic applications of advanced techniques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Tr="00B76378">
        <w:tc>
          <w:tcPr>
            <w:tcW w:w="10683" w:type="dxa"/>
            <w:gridSpan w:val="8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Tr="00B76378">
        <w:tc>
          <w:tcPr>
            <w:tcW w:w="959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Total</w:t>
            </w:r>
          </w:p>
        </w:tc>
      </w:tr>
      <w:tr w:rsidR="00B76378" w:rsidTr="00B76378">
        <w:tc>
          <w:tcPr>
            <w:tcW w:w="959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30</w:t>
            </w:r>
          </w:p>
        </w:tc>
        <w:tc>
          <w:tcPr>
            <w:tcW w:w="1439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  <w:tc>
          <w:tcPr>
            <w:tcW w:w="1321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20</w:t>
            </w:r>
          </w:p>
        </w:tc>
        <w:tc>
          <w:tcPr>
            <w:tcW w:w="1569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20</w:t>
            </w:r>
          </w:p>
        </w:tc>
        <w:tc>
          <w:tcPr>
            <w:tcW w:w="1497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20</w:t>
            </w:r>
          </w:p>
        </w:tc>
      </w:tr>
      <w:tr w:rsidR="00B76378" w:rsidTr="00B76378">
        <w:tc>
          <w:tcPr>
            <w:tcW w:w="959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  <w:tc>
          <w:tcPr>
            <w:tcW w:w="1321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20</w:t>
            </w:r>
          </w:p>
        </w:tc>
      </w:tr>
      <w:tr w:rsidR="00B76378" w:rsidTr="00B76378">
        <w:tc>
          <w:tcPr>
            <w:tcW w:w="959" w:type="dxa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1962" w:rsidRDefault="00B76378" w:rsidP="00B76378">
            <w:pPr>
              <w:jc w:val="center"/>
              <w:rPr>
                <w:sz w:val="24"/>
                <w:szCs w:val="24"/>
              </w:rPr>
            </w:pPr>
            <w:r w:rsidRPr="00DA1962">
              <w:rPr>
                <w:sz w:val="24"/>
                <w:szCs w:val="24"/>
              </w:rPr>
              <w:t>20</w:t>
            </w:r>
          </w:p>
        </w:tc>
      </w:tr>
      <w:tr w:rsidR="00B76378" w:rsidTr="00B76378">
        <w:tc>
          <w:tcPr>
            <w:tcW w:w="9522" w:type="dxa"/>
            <w:gridSpan w:val="7"/>
          </w:tcPr>
          <w:p w:rsidR="00B76378" w:rsidRPr="00DA196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DA196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A1962">
              <w:rPr>
                <w:b/>
                <w:sz w:val="24"/>
                <w:szCs w:val="24"/>
              </w:rPr>
              <w:t>180</w:t>
            </w:r>
          </w:p>
        </w:tc>
      </w:tr>
    </w:tbl>
    <w:p w:rsidR="006770A4" w:rsidRDefault="006770A4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drawing>
          <wp:inline distT="0" distB="0" distL="0" distR="0">
            <wp:extent cx="6230219" cy="1657581"/>
            <wp:effectExtent l="0" t="0" r="0" b="0"/>
            <wp:docPr id="18" name="Picture 18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134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20CH2009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13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FORENSIC 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13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>
      <w:pPr>
        <w:tabs>
          <w:tab w:val="left" w:pos="8190"/>
        </w:tabs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F12CB8" w:rsidTr="00B76378">
        <w:trPr>
          <w:trHeight w:val="552"/>
        </w:trPr>
        <w:tc>
          <w:tcPr>
            <w:tcW w:w="261" w:type="pct"/>
            <w:vAlign w:val="center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3" w:type="pct"/>
            <w:gridSpan w:val="2"/>
            <w:vAlign w:val="center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F12CB8" w:rsidTr="00B76378">
        <w:trPr>
          <w:trHeight w:val="552"/>
        </w:trPr>
        <w:tc>
          <w:tcPr>
            <w:tcW w:w="5000" w:type="pct"/>
            <w:gridSpan w:val="6"/>
          </w:tcPr>
          <w:p w:rsidR="00B76378" w:rsidRPr="00D83BAC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D83BAC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D83BA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D83BAC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a.</w:t>
            </w: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both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Explain the several fractions obtained in fractional distillation of crude oil.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10</w:t>
            </w: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b.</w:t>
            </w: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 xml:space="preserve">Pen down the chemical contents of gasoline and diesel. 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10</w:t>
            </w: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D83BA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a.</w:t>
            </w: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both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Prepare a detailed report on the following distillations:</w:t>
            </w:r>
          </w:p>
          <w:p w:rsidR="00B76378" w:rsidRPr="00D83BAC" w:rsidRDefault="00B76378" w:rsidP="00B76378">
            <w:pPr>
              <w:jc w:val="both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Simple distillation, Fractional distillation and Steam distillation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10</w:t>
            </w: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b.</w:t>
            </w: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both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Differentiate Octane Number and Cetane Number.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10</w:t>
            </w: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83BAC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both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Illustrate the chemistry of fire, its comp</w:t>
            </w:r>
            <w:r>
              <w:rPr>
                <w:sz w:val="24"/>
                <w:szCs w:val="24"/>
              </w:rPr>
              <w:t>osition and the products formed.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20</w:t>
            </w: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  <w:vAlign w:val="center"/>
          </w:tcPr>
          <w:p w:rsidR="00B76378" w:rsidRPr="00D83BAC" w:rsidRDefault="00B76378" w:rsidP="00B76378">
            <w:pPr>
              <w:jc w:val="both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Pick out any three evidences from any of the fire scene with proper justification</w:t>
            </w:r>
            <w:r>
              <w:rPr>
                <w:sz w:val="24"/>
                <w:szCs w:val="24"/>
              </w:rPr>
              <w:t>.</w:t>
            </w:r>
            <w:r w:rsidRPr="00D83BAC">
              <w:rPr>
                <w:sz w:val="24"/>
                <w:szCs w:val="24"/>
              </w:rPr>
              <w:t xml:space="preserve"> Describe the m</w:t>
            </w:r>
            <w:r>
              <w:rPr>
                <w:sz w:val="24"/>
                <w:szCs w:val="24"/>
              </w:rPr>
              <w:t>ethod of collection and packing.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E</w:t>
            </w: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20</w:t>
            </w: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  <w:vAlign w:val="center"/>
          </w:tcPr>
          <w:p w:rsidR="00B76378" w:rsidRPr="00D83BAC" w:rsidRDefault="00B76378" w:rsidP="00B76378">
            <w:pPr>
              <w:jc w:val="both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Draw the graphical representation in the development of ‘flashover’ in a fire scene? Address its identification, consequences, and warning signs.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20</w:t>
            </w: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  <w:vAlign w:val="center"/>
          </w:tcPr>
          <w:p w:rsidR="00B76378" w:rsidRPr="00D83BAC" w:rsidRDefault="00B76378" w:rsidP="00B76378">
            <w:pPr>
              <w:jc w:val="both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Brief on GC-MS principle and its application in analyzing a petrochemical found in a Crime Scene.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20</w:t>
            </w: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a.</w:t>
            </w:r>
          </w:p>
        </w:tc>
        <w:tc>
          <w:tcPr>
            <w:tcW w:w="3157" w:type="pct"/>
            <w:vAlign w:val="center"/>
          </w:tcPr>
          <w:p w:rsidR="00B76378" w:rsidRPr="00D83BAC" w:rsidRDefault="00B76378" w:rsidP="00B76378">
            <w:pPr>
              <w:jc w:val="both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Summarize the synthesis, properties and applications of RDX and PETN.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10</w:t>
            </w: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b.</w:t>
            </w: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Explain any two case studies with a brief forensic investigation report on Molotov types of fire explosion.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10</w:t>
            </w: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D83BA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a.</w:t>
            </w: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Illustrate any three improvised explos</w:t>
            </w:r>
            <w:r>
              <w:rPr>
                <w:sz w:val="24"/>
                <w:szCs w:val="24"/>
              </w:rPr>
              <w:t>ive devices (IED) with examples.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10</w:t>
            </w: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b.</w:t>
            </w: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Comment on ‘Bomb Scene Management’ by a forensic investigator.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10</w:t>
            </w:r>
          </w:p>
        </w:tc>
      </w:tr>
      <w:tr w:rsidR="00B76378" w:rsidRPr="00F12CB8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D83BAC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D83BAC">
              <w:rPr>
                <w:b/>
                <w:sz w:val="24"/>
                <w:szCs w:val="24"/>
                <w:u w:val="single"/>
              </w:rPr>
              <w:t>PART – B(1 X 20= 20 MARKS)</w:t>
            </w:r>
          </w:p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F12CB8" w:rsidTr="00B76378">
        <w:trPr>
          <w:trHeight w:val="397"/>
        </w:trPr>
        <w:tc>
          <w:tcPr>
            <w:tcW w:w="26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D83BAC" w:rsidRDefault="00B76378" w:rsidP="00B76378">
            <w:pPr>
              <w:jc w:val="both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Clarify the different ways of the detection of hidden explosives with proper justification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D83BAC" w:rsidRDefault="00B76378" w:rsidP="00B76378">
            <w:pPr>
              <w:jc w:val="center"/>
              <w:rPr>
                <w:sz w:val="24"/>
                <w:szCs w:val="24"/>
              </w:rPr>
            </w:pPr>
            <w:r w:rsidRPr="00D83BAC">
              <w:rPr>
                <w:sz w:val="24"/>
                <w:szCs w:val="24"/>
              </w:rPr>
              <w:t>20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782"/>
      </w:tblGrid>
      <w:tr w:rsidR="00B76378" w:rsidRPr="00F12CB8" w:rsidTr="00B76378">
        <w:tc>
          <w:tcPr>
            <w:tcW w:w="675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782" w:type="dxa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F12CB8" w:rsidTr="00B76378">
        <w:tc>
          <w:tcPr>
            <w:tcW w:w="675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CO1</w:t>
            </w:r>
          </w:p>
        </w:tc>
        <w:tc>
          <w:tcPr>
            <w:tcW w:w="9782" w:type="dxa"/>
          </w:tcPr>
          <w:p w:rsidR="00B76378" w:rsidRPr="00F12CB8" w:rsidRDefault="00B76378" w:rsidP="00B76378">
            <w:pPr>
              <w:jc w:val="both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Comprehend the method of searching, collecting, preserving and analyzing arson evidence</w:t>
            </w:r>
          </w:p>
        </w:tc>
      </w:tr>
      <w:tr w:rsidR="00B76378" w:rsidRPr="00F12CB8" w:rsidTr="00B76378">
        <w:tc>
          <w:tcPr>
            <w:tcW w:w="675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CO2</w:t>
            </w:r>
          </w:p>
        </w:tc>
        <w:tc>
          <w:tcPr>
            <w:tcW w:w="9782" w:type="dxa"/>
          </w:tcPr>
          <w:p w:rsidR="00B76378" w:rsidRPr="00F12CB8" w:rsidRDefault="00B76378" w:rsidP="00B76378">
            <w:pPr>
              <w:jc w:val="both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 xml:space="preserve">Deliver the process of post-fire analysis of materials. </w:t>
            </w:r>
          </w:p>
        </w:tc>
      </w:tr>
      <w:tr w:rsidR="00B76378" w:rsidRPr="00F12CB8" w:rsidTr="00B76378">
        <w:tc>
          <w:tcPr>
            <w:tcW w:w="675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CO3</w:t>
            </w:r>
          </w:p>
        </w:tc>
        <w:tc>
          <w:tcPr>
            <w:tcW w:w="9782" w:type="dxa"/>
          </w:tcPr>
          <w:p w:rsidR="00B76378" w:rsidRPr="00F12CB8" w:rsidRDefault="00B76378" w:rsidP="00B76378">
            <w:pPr>
              <w:jc w:val="both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Realize the classification of explosives, including the synthesis and characterization of representative analogs</w:t>
            </w:r>
          </w:p>
        </w:tc>
      </w:tr>
      <w:tr w:rsidR="00B76378" w:rsidRPr="00F12CB8" w:rsidTr="00B76378">
        <w:tc>
          <w:tcPr>
            <w:tcW w:w="675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CO4</w:t>
            </w:r>
          </w:p>
        </w:tc>
        <w:tc>
          <w:tcPr>
            <w:tcW w:w="9782" w:type="dxa"/>
          </w:tcPr>
          <w:p w:rsidR="00B76378" w:rsidRPr="00F12CB8" w:rsidRDefault="00B76378" w:rsidP="00B76378">
            <w:pPr>
              <w:jc w:val="both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 xml:space="preserve">Apply the techniques of locating hidden explosives  </w:t>
            </w:r>
          </w:p>
        </w:tc>
      </w:tr>
      <w:tr w:rsidR="00B76378" w:rsidRPr="00F12CB8" w:rsidTr="00B76378">
        <w:tc>
          <w:tcPr>
            <w:tcW w:w="675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CO5</w:t>
            </w:r>
          </w:p>
        </w:tc>
        <w:tc>
          <w:tcPr>
            <w:tcW w:w="9782" w:type="dxa"/>
          </w:tcPr>
          <w:p w:rsidR="00B76378" w:rsidRPr="00F12CB8" w:rsidRDefault="00B76378" w:rsidP="00B76378">
            <w:pPr>
              <w:ind w:left="-68"/>
              <w:jc w:val="both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 xml:space="preserve">Interpret the significance of bomb scene management. </w:t>
            </w:r>
          </w:p>
        </w:tc>
      </w:tr>
      <w:tr w:rsidR="00B76378" w:rsidRPr="00F12CB8" w:rsidTr="00B76378">
        <w:tc>
          <w:tcPr>
            <w:tcW w:w="675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CO6</w:t>
            </w:r>
          </w:p>
        </w:tc>
        <w:tc>
          <w:tcPr>
            <w:tcW w:w="9782" w:type="dxa"/>
          </w:tcPr>
          <w:p w:rsidR="00B76378" w:rsidRPr="00F12CB8" w:rsidRDefault="00B76378" w:rsidP="00B76378">
            <w:pPr>
              <w:jc w:val="both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Comprehend the method of searching, collecting, preserving and analyzing arson evidence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2"/>
        <w:gridCol w:w="1361"/>
        <w:gridCol w:w="1557"/>
        <w:gridCol w:w="1386"/>
        <w:gridCol w:w="1457"/>
        <w:gridCol w:w="1353"/>
        <w:gridCol w:w="1285"/>
        <w:gridCol w:w="1126"/>
      </w:tblGrid>
      <w:tr w:rsidR="00B76378" w:rsidTr="00B76378">
        <w:tc>
          <w:tcPr>
            <w:tcW w:w="10457" w:type="dxa"/>
            <w:gridSpan w:val="8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Tr="00B76378">
        <w:tc>
          <w:tcPr>
            <w:tcW w:w="932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 / P</w:t>
            </w:r>
          </w:p>
        </w:tc>
        <w:tc>
          <w:tcPr>
            <w:tcW w:w="1361" w:type="dxa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57" w:type="dxa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386" w:type="dxa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57" w:type="dxa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53" w:type="dxa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285" w:type="dxa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26" w:type="dxa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Total</w:t>
            </w:r>
          </w:p>
        </w:tc>
      </w:tr>
      <w:tr w:rsidR="00B76378" w:rsidTr="00B76378">
        <w:tc>
          <w:tcPr>
            <w:tcW w:w="932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CO1</w:t>
            </w:r>
          </w:p>
        </w:tc>
        <w:tc>
          <w:tcPr>
            <w:tcW w:w="1361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10</w:t>
            </w:r>
          </w:p>
        </w:tc>
        <w:tc>
          <w:tcPr>
            <w:tcW w:w="1386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10</w:t>
            </w:r>
          </w:p>
        </w:tc>
      </w:tr>
      <w:tr w:rsidR="00B76378" w:rsidTr="00B76378">
        <w:tc>
          <w:tcPr>
            <w:tcW w:w="932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CO2</w:t>
            </w:r>
          </w:p>
        </w:tc>
        <w:tc>
          <w:tcPr>
            <w:tcW w:w="1361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20</w:t>
            </w:r>
          </w:p>
        </w:tc>
        <w:tc>
          <w:tcPr>
            <w:tcW w:w="1386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20</w:t>
            </w:r>
          </w:p>
        </w:tc>
      </w:tr>
      <w:tr w:rsidR="00B76378" w:rsidTr="00B76378">
        <w:tc>
          <w:tcPr>
            <w:tcW w:w="932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CO3</w:t>
            </w:r>
          </w:p>
        </w:tc>
        <w:tc>
          <w:tcPr>
            <w:tcW w:w="1361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40</w:t>
            </w:r>
          </w:p>
        </w:tc>
        <w:tc>
          <w:tcPr>
            <w:tcW w:w="1386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20</w:t>
            </w:r>
          </w:p>
        </w:tc>
        <w:tc>
          <w:tcPr>
            <w:tcW w:w="1457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10</w:t>
            </w:r>
          </w:p>
        </w:tc>
        <w:tc>
          <w:tcPr>
            <w:tcW w:w="1353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70</w:t>
            </w:r>
          </w:p>
        </w:tc>
      </w:tr>
      <w:tr w:rsidR="00B76378" w:rsidTr="00B76378">
        <w:tc>
          <w:tcPr>
            <w:tcW w:w="932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CO4</w:t>
            </w:r>
          </w:p>
        </w:tc>
        <w:tc>
          <w:tcPr>
            <w:tcW w:w="1361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386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10</w:t>
            </w:r>
          </w:p>
        </w:tc>
        <w:tc>
          <w:tcPr>
            <w:tcW w:w="1353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20</w:t>
            </w:r>
          </w:p>
        </w:tc>
        <w:tc>
          <w:tcPr>
            <w:tcW w:w="1285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30</w:t>
            </w:r>
          </w:p>
        </w:tc>
      </w:tr>
      <w:tr w:rsidR="00B76378" w:rsidTr="00B76378">
        <w:tc>
          <w:tcPr>
            <w:tcW w:w="932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CO5</w:t>
            </w:r>
          </w:p>
        </w:tc>
        <w:tc>
          <w:tcPr>
            <w:tcW w:w="1361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10</w:t>
            </w:r>
          </w:p>
        </w:tc>
        <w:tc>
          <w:tcPr>
            <w:tcW w:w="1557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386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30</w:t>
            </w:r>
          </w:p>
        </w:tc>
        <w:tc>
          <w:tcPr>
            <w:tcW w:w="1457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40</w:t>
            </w:r>
          </w:p>
        </w:tc>
      </w:tr>
      <w:tr w:rsidR="00B76378" w:rsidTr="00B76378">
        <w:tc>
          <w:tcPr>
            <w:tcW w:w="932" w:type="dxa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CO6</w:t>
            </w:r>
          </w:p>
        </w:tc>
        <w:tc>
          <w:tcPr>
            <w:tcW w:w="1361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10</w:t>
            </w:r>
          </w:p>
        </w:tc>
        <w:tc>
          <w:tcPr>
            <w:tcW w:w="1386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F12CB8" w:rsidRDefault="00B76378" w:rsidP="00B76378">
            <w:pPr>
              <w:jc w:val="center"/>
              <w:rPr>
                <w:sz w:val="24"/>
                <w:szCs w:val="24"/>
              </w:rPr>
            </w:pPr>
            <w:r w:rsidRPr="00F12CB8">
              <w:rPr>
                <w:sz w:val="24"/>
                <w:szCs w:val="24"/>
              </w:rPr>
              <w:t>10</w:t>
            </w:r>
          </w:p>
        </w:tc>
      </w:tr>
      <w:tr w:rsidR="00B76378" w:rsidTr="00B76378">
        <w:tc>
          <w:tcPr>
            <w:tcW w:w="9331" w:type="dxa"/>
            <w:gridSpan w:val="7"/>
          </w:tcPr>
          <w:p w:rsidR="00B76378" w:rsidRPr="00F12CB8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F12CB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12CB8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drawing>
          <wp:inline distT="0" distB="0" distL="0" distR="0">
            <wp:extent cx="6230219" cy="1657581"/>
            <wp:effectExtent l="0" t="0" r="0" b="0"/>
            <wp:docPr id="19" name="Picture 19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20CH2010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FORENSIC TOXICOLOGY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4960" w:type="pct"/>
        <w:tblLayout w:type="fixed"/>
        <w:tblLook w:val="04A0" w:firstRow="1" w:lastRow="0" w:firstColumn="1" w:lastColumn="0" w:noHBand="0" w:noVBand="1"/>
      </w:tblPr>
      <w:tblGrid>
        <w:gridCol w:w="571"/>
        <w:gridCol w:w="394"/>
        <w:gridCol w:w="6348"/>
        <w:gridCol w:w="1017"/>
        <w:gridCol w:w="1274"/>
        <w:gridCol w:w="994"/>
      </w:tblGrid>
      <w:tr w:rsidR="00B76378" w:rsidRPr="00613A17" w:rsidTr="00B76378">
        <w:trPr>
          <w:trHeight w:val="552"/>
        </w:trPr>
        <w:tc>
          <w:tcPr>
            <w:tcW w:w="269" w:type="pct"/>
            <w:vAlign w:val="center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181" w:type="pct"/>
            <w:gridSpan w:val="2"/>
            <w:vAlign w:val="center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601" w:type="pct"/>
            <w:vAlign w:val="center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69" w:type="pct"/>
            <w:vAlign w:val="center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613A17" w:rsidTr="00B76378">
        <w:trPr>
          <w:trHeight w:val="552"/>
        </w:trPr>
        <w:tc>
          <w:tcPr>
            <w:tcW w:w="5000" w:type="pct"/>
            <w:gridSpan w:val="6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613A17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1.</w:t>
            </w: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Define flash point and write a detailed procedure of determination of flash point of the petroleum products with a diagram.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CO1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Understand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b.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613A17">
              <w:rPr>
                <w:bCs/>
                <w:sz w:val="24"/>
                <w:szCs w:val="24"/>
              </w:rPr>
              <w:t>How will you determine the pour point and viscosity of the petroleum products?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CO1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Remember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613A1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2.</w:t>
            </w: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Write the procedure to find out the acid value and lead content of the petroleum product.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CO1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Apply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b.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How will you determine the ash content and the metal content in the petroleum products?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CO4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Analyze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9" w:type="pct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3.</w:t>
            </w: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Write the general characteristics, symptoms and the withdrawal symptoms of stimulants along with an example.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CO2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Understand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b.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613A17">
              <w:rPr>
                <w:bCs/>
                <w:sz w:val="24"/>
                <w:szCs w:val="24"/>
              </w:rPr>
              <w:t xml:space="preserve">Write a note on dope test and excretion of drugs from the body. 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CO2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Remember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4.</w:t>
            </w: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Write a note on the extraction process of the visceral samples along with TLC results for acidic and basic drugs in testing narcotics, drugs and psychotropic substances.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CO2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Apply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b.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How will you analyze the presence of drugs in breast milk, saliva and post-mortem blood?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CO3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Analyze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5.</w:t>
            </w: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Write a detailed account on alcoholic and non-alcoholic beverages.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CO3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Remember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b.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613A17">
              <w:rPr>
                <w:bCs/>
                <w:sz w:val="24"/>
                <w:szCs w:val="24"/>
              </w:rPr>
              <w:t>Write short note on alcohol, illicit liquor, proof spirit and detoxication of alcohol.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CO3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Understand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95" w:type="pct"/>
          </w:tcPr>
          <w:p w:rsidR="00B7637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613A17">
              <w:rPr>
                <w:b/>
                <w:bCs/>
                <w:sz w:val="24"/>
                <w:szCs w:val="24"/>
              </w:rPr>
              <w:t>(OR)</w:t>
            </w:r>
          </w:p>
          <w:p w:rsidR="00B7637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lastRenderedPageBreak/>
              <w:t>6.</w:t>
            </w: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Define the terms: Ignition point, Auto-ignition point, Combustible and flammable liquids, Fire triangle and Backdraft.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CO4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Remember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b.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613A17">
              <w:rPr>
                <w:bCs/>
                <w:sz w:val="24"/>
                <w:szCs w:val="24"/>
              </w:rPr>
              <w:t>Write note on fire extinguisher and degrees of arson.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CO4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Evaluate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7.</w:t>
            </w: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Write a detailed account on the origin, cause and about the fire patterns.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CO5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Create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b.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613A17">
              <w:rPr>
                <w:bCs/>
                <w:sz w:val="24"/>
                <w:szCs w:val="24"/>
              </w:rPr>
              <w:t>Write a detailed account on flashover.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CO5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Apply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613A1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8.</w:t>
            </w: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How will you detect the presence arsenic, mercury and ethyl alcohol in the extracted sample?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CO5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Analyze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b.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613A17">
              <w:rPr>
                <w:bCs/>
                <w:sz w:val="24"/>
                <w:szCs w:val="24"/>
              </w:rPr>
              <w:t>How will you extract the sample from the biological matrices through protein precipitation and dialysis method?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CO6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Understand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3910C9" w:rsidRDefault="00B76378" w:rsidP="00B76378">
            <w:pPr>
              <w:spacing w:line="276" w:lineRule="auto"/>
              <w:jc w:val="center"/>
              <w:rPr>
                <w:b/>
                <w:sz w:val="24"/>
                <w:szCs w:val="24"/>
                <w:u w:val="single"/>
              </w:rPr>
            </w:pPr>
            <w:r w:rsidRPr="003910C9">
              <w:rPr>
                <w:b/>
                <w:sz w:val="24"/>
                <w:szCs w:val="24"/>
                <w:u w:val="single"/>
              </w:rPr>
              <w:t>PART – B (1 X 20 = 20 MARKS)</w:t>
            </w:r>
          </w:p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9.</w:t>
            </w: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Write a note on the preparation of solid adsorbents used for the clean-up procedure and explain how the clean-up process is done.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CO6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Evaluate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  <w:tr w:rsidR="00B76378" w:rsidRPr="00613A17" w:rsidTr="00B76378">
        <w:trPr>
          <w:trHeight w:val="397"/>
        </w:trPr>
        <w:tc>
          <w:tcPr>
            <w:tcW w:w="2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6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b.</w:t>
            </w:r>
          </w:p>
        </w:tc>
        <w:tc>
          <w:tcPr>
            <w:tcW w:w="2995" w:type="pct"/>
          </w:tcPr>
          <w:p w:rsidR="00B76378" w:rsidRPr="00613A1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613A17">
              <w:rPr>
                <w:bCs/>
                <w:sz w:val="24"/>
                <w:szCs w:val="24"/>
              </w:rPr>
              <w:t>Write a detailed account on the diagnosis of poisoning in dead, selection and collection of viscera, preservation of viscera and body fluids.</w:t>
            </w:r>
          </w:p>
        </w:tc>
        <w:tc>
          <w:tcPr>
            <w:tcW w:w="480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CO6</w:t>
            </w:r>
          </w:p>
        </w:tc>
        <w:tc>
          <w:tcPr>
            <w:tcW w:w="601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Apply</w:t>
            </w:r>
          </w:p>
        </w:tc>
        <w:tc>
          <w:tcPr>
            <w:tcW w:w="469" w:type="pct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781"/>
      </w:tblGrid>
      <w:tr w:rsidR="00B76378" w:rsidRPr="00613A17" w:rsidTr="00B76378">
        <w:tc>
          <w:tcPr>
            <w:tcW w:w="675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781" w:type="dxa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613A17" w:rsidTr="00B76378">
        <w:tc>
          <w:tcPr>
            <w:tcW w:w="675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CO1</w:t>
            </w:r>
          </w:p>
        </w:tc>
        <w:tc>
          <w:tcPr>
            <w:tcW w:w="9781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Know about chemistry of petroleum products forensic science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613A17" w:rsidTr="00B76378">
        <w:tc>
          <w:tcPr>
            <w:tcW w:w="675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CO2</w:t>
            </w:r>
          </w:p>
        </w:tc>
        <w:tc>
          <w:tcPr>
            <w:tcW w:w="9781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Know the narcotics, drugs and psychotropic substances forensic science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613A17" w:rsidTr="00B76378">
        <w:tc>
          <w:tcPr>
            <w:tcW w:w="675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CO3</w:t>
            </w:r>
          </w:p>
        </w:tc>
        <w:tc>
          <w:tcPr>
            <w:tcW w:w="9781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Know the forensic identification of illicit liquors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613A17" w:rsidTr="00B76378">
        <w:tc>
          <w:tcPr>
            <w:tcW w:w="675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CO4</w:t>
            </w:r>
          </w:p>
        </w:tc>
        <w:tc>
          <w:tcPr>
            <w:tcW w:w="9781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Know the techniques of locating hidden explosives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613A17" w:rsidTr="00B76378">
        <w:tc>
          <w:tcPr>
            <w:tcW w:w="675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CO5</w:t>
            </w:r>
          </w:p>
        </w:tc>
        <w:tc>
          <w:tcPr>
            <w:tcW w:w="9781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Understand the method of searching, collecting, preserving and analyzing arson evidence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613A17" w:rsidTr="00B76378">
        <w:tc>
          <w:tcPr>
            <w:tcW w:w="675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CO6</w:t>
            </w:r>
          </w:p>
        </w:tc>
        <w:tc>
          <w:tcPr>
            <w:tcW w:w="9781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Know about toxicology and poisons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121"/>
        <w:gridCol w:w="1134"/>
      </w:tblGrid>
      <w:tr w:rsidR="00B76378" w:rsidRPr="00613A17" w:rsidTr="00B76378">
        <w:tc>
          <w:tcPr>
            <w:tcW w:w="10456" w:type="dxa"/>
            <w:gridSpan w:val="8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613A17" w:rsidTr="00B76378">
        <w:tc>
          <w:tcPr>
            <w:tcW w:w="959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121" w:type="dxa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34" w:type="dxa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613A17" w:rsidTr="00B76378">
        <w:tc>
          <w:tcPr>
            <w:tcW w:w="959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1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30</w:t>
            </w:r>
          </w:p>
        </w:tc>
      </w:tr>
      <w:tr w:rsidR="00B76378" w:rsidRPr="00613A17" w:rsidTr="00B76378">
        <w:tc>
          <w:tcPr>
            <w:tcW w:w="959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1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30</w:t>
            </w:r>
          </w:p>
        </w:tc>
      </w:tr>
      <w:tr w:rsidR="00B76378" w:rsidRPr="00613A17" w:rsidTr="00B76378">
        <w:tc>
          <w:tcPr>
            <w:tcW w:w="959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1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30</w:t>
            </w:r>
          </w:p>
        </w:tc>
      </w:tr>
      <w:tr w:rsidR="00B76378" w:rsidRPr="00613A17" w:rsidTr="00B76378">
        <w:tc>
          <w:tcPr>
            <w:tcW w:w="959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121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30</w:t>
            </w:r>
          </w:p>
        </w:tc>
      </w:tr>
      <w:tr w:rsidR="00B76378" w:rsidRPr="00613A17" w:rsidTr="00B76378">
        <w:tc>
          <w:tcPr>
            <w:tcW w:w="959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1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134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30</w:t>
            </w:r>
          </w:p>
        </w:tc>
      </w:tr>
      <w:tr w:rsidR="00B76378" w:rsidRPr="00613A17" w:rsidTr="00B76378">
        <w:tc>
          <w:tcPr>
            <w:tcW w:w="959" w:type="dxa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10</w:t>
            </w:r>
          </w:p>
        </w:tc>
        <w:tc>
          <w:tcPr>
            <w:tcW w:w="1121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B76378" w:rsidRPr="00613A17" w:rsidRDefault="00B76378" w:rsidP="00B76378">
            <w:pPr>
              <w:jc w:val="center"/>
              <w:rPr>
                <w:sz w:val="24"/>
                <w:szCs w:val="24"/>
              </w:rPr>
            </w:pPr>
            <w:r w:rsidRPr="00613A17">
              <w:rPr>
                <w:sz w:val="24"/>
                <w:szCs w:val="24"/>
              </w:rPr>
              <w:t>30</w:t>
            </w:r>
          </w:p>
        </w:tc>
      </w:tr>
      <w:tr w:rsidR="00B76378" w:rsidRPr="00613A17" w:rsidTr="00B76378">
        <w:tc>
          <w:tcPr>
            <w:tcW w:w="9322" w:type="dxa"/>
            <w:gridSpan w:val="7"/>
          </w:tcPr>
          <w:p w:rsidR="00B76378" w:rsidRPr="00613A1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B76378" w:rsidRPr="00613A1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13A17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20" name="Picture 20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20CH2012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CRIME INVESTIGATION TECHNIQUES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952B20" w:rsidTr="00B76378">
        <w:trPr>
          <w:trHeight w:val="552"/>
        </w:trPr>
        <w:tc>
          <w:tcPr>
            <w:tcW w:w="258" w:type="pct"/>
            <w:vAlign w:val="center"/>
          </w:tcPr>
          <w:p w:rsidR="00B76378" w:rsidRPr="00952B2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52B20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952B2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52B20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52B20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952B2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52B20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952B2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52B20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952B20" w:rsidTr="00B76378">
        <w:trPr>
          <w:trHeight w:val="552"/>
        </w:trPr>
        <w:tc>
          <w:tcPr>
            <w:tcW w:w="5000" w:type="pct"/>
            <w:gridSpan w:val="6"/>
          </w:tcPr>
          <w:p w:rsidR="00B76378" w:rsidRPr="00952B20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952B20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952B2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52B20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  <w:vMerge w:val="restar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Discuss in detail the principles of column chromatographic technique.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  <w:vMerge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List out any five applications of column chromatography in forensic science.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952B20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Discuss briefly the instrumentation of HPLC technique.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List out the advantages of using HPLC in separation procedures.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  <w:vMerge w:val="restar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Describe in detail the method and principle of thin layer chromatographic technique.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  <w:vMerge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List out any five applications of thin layer chromatographic technique in forensic lab.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Elaborate the importance of detecting reagents in TLC method.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Give your thoughts on choice of mobile phase and stationary phase.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E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Explain in detail the applications of X-ray crystallography in materials identifications with suitable examples.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An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Instrumentation of X-ray crystallography: give detailed account.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E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  <w:highlight w:val="yellow"/>
              </w:rPr>
            </w:pPr>
            <w:r w:rsidRPr="00952B20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  <w:highlight w:val="yellow"/>
              </w:rPr>
            </w:pP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Recall the properties of</w:t>
            </w:r>
            <w:r>
              <w:rPr>
                <w:sz w:val="24"/>
                <w:szCs w:val="24"/>
              </w:rPr>
              <w:t xml:space="preserve"> X-rays with proper explanation.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Show the seven crystal systems with suitable notations.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Compare electron microscope and optical microscope.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Explain in </w:t>
            </w:r>
            <w:r w:rsidRPr="00952B20">
              <w:rPr>
                <w:sz w:val="24"/>
                <w:szCs w:val="24"/>
              </w:rPr>
              <w:t>detail how the contrast of image is enhanced in SEM and TEM.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952B20">
              <w:rPr>
                <w:b/>
                <w:bCs/>
                <w:sz w:val="24"/>
                <w:szCs w:val="24"/>
              </w:rPr>
              <w:t>(OR)</w:t>
            </w:r>
          </w:p>
          <w:p w:rsidR="00B7637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B76378" w:rsidRPr="00952B20" w:rsidRDefault="00B76378" w:rsidP="00B76378">
            <w:pPr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lastRenderedPageBreak/>
              <w:t>8.</w:t>
            </w: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952B20">
              <w:rPr>
                <w:bCs/>
                <w:sz w:val="24"/>
                <w:szCs w:val="24"/>
              </w:rPr>
              <w:t>Outline the instrumental components of electron microscope.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952B20">
              <w:rPr>
                <w:bCs/>
                <w:sz w:val="24"/>
                <w:szCs w:val="24"/>
              </w:rPr>
              <w:t>Summarize the applications of SEM and TEM in forensic science.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52B20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952B20" w:rsidRDefault="00B76378" w:rsidP="00B76378">
            <w:pPr>
              <w:spacing w:line="276" w:lineRule="auto"/>
              <w:jc w:val="center"/>
              <w:rPr>
                <w:b/>
                <w:sz w:val="24"/>
                <w:szCs w:val="24"/>
                <w:u w:val="single"/>
              </w:rPr>
            </w:pPr>
            <w:r w:rsidRPr="00952B20">
              <w:rPr>
                <w:b/>
                <w:sz w:val="24"/>
                <w:szCs w:val="24"/>
                <w:u w:val="single"/>
              </w:rPr>
              <w:t>PART – B (1 X 20 = 20 MARKS)</w:t>
            </w:r>
          </w:p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Compare the applications of optical and IR photography in crime scene investigations.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  <w:tr w:rsidR="00B76378" w:rsidRPr="00952B20" w:rsidTr="00B76378">
        <w:trPr>
          <w:trHeight w:val="397"/>
        </w:trPr>
        <w:tc>
          <w:tcPr>
            <w:tcW w:w="26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52B20" w:rsidRDefault="00B76378" w:rsidP="00B76378">
            <w:pPr>
              <w:jc w:val="both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Explain in detail the principles and applications of photography in forensic science.</w:t>
            </w:r>
          </w:p>
        </w:tc>
        <w:tc>
          <w:tcPr>
            <w:tcW w:w="51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952B20" w:rsidRDefault="00B76378" w:rsidP="00B76378">
            <w:pPr>
              <w:jc w:val="center"/>
              <w:rPr>
                <w:sz w:val="24"/>
                <w:szCs w:val="24"/>
              </w:rPr>
            </w:pPr>
            <w:r w:rsidRPr="00952B20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4B7711" w:rsidTr="00B76378">
        <w:tc>
          <w:tcPr>
            <w:tcW w:w="675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4B771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4B7711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4B7711" w:rsidTr="00B76378">
        <w:tc>
          <w:tcPr>
            <w:tcW w:w="675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4B7711" w:rsidRDefault="00B76378" w:rsidP="00B76378">
            <w:pPr>
              <w:jc w:val="both"/>
              <w:rPr>
                <w:sz w:val="24"/>
                <w:szCs w:val="24"/>
                <w:highlight w:val="yellow"/>
              </w:rPr>
            </w:pPr>
            <w:r w:rsidRPr="004B7711">
              <w:rPr>
                <w:sz w:val="24"/>
                <w:szCs w:val="24"/>
              </w:rPr>
              <w:t>Know principle of chromatographic techniques.</w:t>
            </w:r>
          </w:p>
        </w:tc>
      </w:tr>
      <w:tr w:rsidR="00B76378" w:rsidRPr="004B7711" w:rsidTr="00B76378">
        <w:tc>
          <w:tcPr>
            <w:tcW w:w="675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4B7711" w:rsidRDefault="00B76378" w:rsidP="00B76378">
            <w:pPr>
              <w:jc w:val="both"/>
              <w:rPr>
                <w:sz w:val="24"/>
                <w:szCs w:val="24"/>
                <w:highlight w:val="yellow"/>
              </w:rPr>
            </w:pPr>
            <w:r w:rsidRPr="004B7711">
              <w:rPr>
                <w:sz w:val="24"/>
                <w:szCs w:val="24"/>
              </w:rPr>
              <w:t>Know applications of chromatographic techniques.</w:t>
            </w:r>
          </w:p>
        </w:tc>
      </w:tr>
      <w:tr w:rsidR="00B76378" w:rsidRPr="004B7711" w:rsidTr="00B76378">
        <w:tc>
          <w:tcPr>
            <w:tcW w:w="675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4B7711" w:rsidRDefault="00B76378" w:rsidP="00B76378">
            <w:pPr>
              <w:jc w:val="both"/>
              <w:rPr>
                <w:sz w:val="24"/>
                <w:szCs w:val="24"/>
                <w:highlight w:val="yellow"/>
              </w:rPr>
            </w:pPr>
            <w:r w:rsidRPr="004B7711">
              <w:rPr>
                <w:sz w:val="24"/>
                <w:szCs w:val="24"/>
              </w:rPr>
              <w:t>Understand the principles of X-ray diffraction techniques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4B7711" w:rsidTr="00B76378">
        <w:tc>
          <w:tcPr>
            <w:tcW w:w="675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4B7711" w:rsidRDefault="00B76378" w:rsidP="00B76378">
            <w:pPr>
              <w:jc w:val="both"/>
              <w:rPr>
                <w:sz w:val="24"/>
                <w:szCs w:val="24"/>
                <w:highlight w:val="yellow"/>
              </w:rPr>
            </w:pPr>
            <w:r w:rsidRPr="004B7711">
              <w:rPr>
                <w:sz w:val="24"/>
                <w:szCs w:val="24"/>
              </w:rPr>
              <w:t>Realize the importance of Electron microscopy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4B7711" w:rsidTr="00B76378">
        <w:tc>
          <w:tcPr>
            <w:tcW w:w="675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4B7711" w:rsidRDefault="00B76378" w:rsidP="00B76378">
            <w:pPr>
              <w:jc w:val="both"/>
              <w:rPr>
                <w:sz w:val="24"/>
                <w:szCs w:val="24"/>
                <w:highlight w:val="yellow"/>
              </w:rPr>
            </w:pPr>
            <w:r w:rsidRPr="004B7711">
              <w:rPr>
                <w:sz w:val="24"/>
                <w:szCs w:val="24"/>
              </w:rPr>
              <w:t>Understand the applications of electron microscopic techniques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4B7711" w:rsidTr="00B76378">
        <w:tc>
          <w:tcPr>
            <w:tcW w:w="675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4B7711" w:rsidRDefault="00B76378" w:rsidP="00B76378">
            <w:pPr>
              <w:jc w:val="both"/>
              <w:rPr>
                <w:sz w:val="24"/>
                <w:szCs w:val="24"/>
                <w:highlight w:val="yellow"/>
              </w:rPr>
            </w:pPr>
            <w:r w:rsidRPr="004B7711">
              <w:rPr>
                <w:sz w:val="24"/>
                <w:szCs w:val="24"/>
              </w:rPr>
              <w:t>Understand advance photographic methods for forensic science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4B7711" w:rsidTr="00B76378">
        <w:tc>
          <w:tcPr>
            <w:tcW w:w="10683" w:type="dxa"/>
            <w:gridSpan w:val="8"/>
          </w:tcPr>
          <w:p w:rsidR="00B76378" w:rsidRPr="004B771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4B7711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4B7711" w:rsidTr="00B76378">
        <w:tc>
          <w:tcPr>
            <w:tcW w:w="959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4B771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4B7711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4B771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4B7711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4B771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4B7711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4B771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4B7711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4B771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4B7711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4B771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4B7711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4B771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4B7711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4B7711" w:rsidTr="00B76378">
        <w:tc>
          <w:tcPr>
            <w:tcW w:w="959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20</w:t>
            </w:r>
          </w:p>
        </w:tc>
        <w:tc>
          <w:tcPr>
            <w:tcW w:w="1569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40</w:t>
            </w:r>
          </w:p>
        </w:tc>
      </w:tr>
      <w:tr w:rsidR="00B76378" w:rsidRPr="004B7711" w:rsidTr="00B76378">
        <w:tc>
          <w:tcPr>
            <w:tcW w:w="959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10</w:t>
            </w:r>
          </w:p>
        </w:tc>
        <w:tc>
          <w:tcPr>
            <w:tcW w:w="1321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40</w:t>
            </w:r>
          </w:p>
        </w:tc>
      </w:tr>
      <w:tr w:rsidR="00B76378" w:rsidRPr="004B7711" w:rsidTr="00B76378">
        <w:tc>
          <w:tcPr>
            <w:tcW w:w="959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10</w:t>
            </w:r>
          </w:p>
        </w:tc>
        <w:tc>
          <w:tcPr>
            <w:tcW w:w="1321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40</w:t>
            </w:r>
          </w:p>
        </w:tc>
      </w:tr>
      <w:tr w:rsidR="00B76378" w:rsidRPr="004B7711" w:rsidTr="00B76378">
        <w:tc>
          <w:tcPr>
            <w:tcW w:w="959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20</w:t>
            </w:r>
          </w:p>
        </w:tc>
        <w:tc>
          <w:tcPr>
            <w:tcW w:w="1569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20</w:t>
            </w:r>
          </w:p>
        </w:tc>
      </w:tr>
      <w:tr w:rsidR="00B76378" w:rsidRPr="004B7711" w:rsidTr="00B76378">
        <w:tc>
          <w:tcPr>
            <w:tcW w:w="959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20</w:t>
            </w:r>
          </w:p>
        </w:tc>
      </w:tr>
      <w:tr w:rsidR="00B76378" w:rsidRPr="004B7711" w:rsidTr="00B76378">
        <w:tc>
          <w:tcPr>
            <w:tcW w:w="959" w:type="dxa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20</w:t>
            </w:r>
          </w:p>
        </w:tc>
        <w:tc>
          <w:tcPr>
            <w:tcW w:w="1569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4B7711" w:rsidRDefault="00B76378" w:rsidP="00B76378">
            <w:pPr>
              <w:jc w:val="center"/>
              <w:rPr>
                <w:sz w:val="24"/>
                <w:szCs w:val="24"/>
              </w:rPr>
            </w:pPr>
            <w:r w:rsidRPr="004B7711">
              <w:rPr>
                <w:sz w:val="24"/>
                <w:szCs w:val="24"/>
              </w:rPr>
              <w:t>20</w:t>
            </w:r>
          </w:p>
        </w:tc>
      </w:tr>
      <w:tr w:rsidR="00B76378" w:rsidRPr="004B7711" w:rsidTr="00B76378">
        <w:tc>
          <w:tcPr>
            <w:tcW w:w="9522" w:type="dxa"/>
            <w:gridSpan w:val="7"/>
          </w:tcPr>
          <w:p w:rsidR="00B76378" w:rsidRPr="004B7711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4B771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4B7711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B76378">
      <w:pPr>
        <w:jc w:val="center"/>
      </w:pPr>
      <w:r w:rsidRPr="00AB782E">
        <w:rPr>
          <w:noProof/>
        </w:rPr>
        <w:drawing>
          <wp:inline distT="0" distB="0" distL="0" distR="0">
            <wp:extent cx="5845175" cy="1201420"/>
            <wp:effectExtent l="19050" t="0" r="3175" b="0"/>
            <wp:docPr id="21" name="Picture 1" descr="header_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ader_new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5175" cy="120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378" w:rsidRPr="00AB782E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5859"/>
        <w:gridCol w:w="1710"/>
        <w:gridCol w:w="1373"/>
      </w:tblGrid>
      <w:tr w:rsidR="00B76378" w:rsidRPr="00AB782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AB782E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AB782E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5859" w:type="dxa"/>
            <w:vAlign w:val="center"/>
          </w:tcPr>
          <w:p w:rsidR="00B76378" w:rsidRPr="00AB782E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AB782E">
              <w:rPr>
                <w:b/>
                <w:szCs w:val="24"/>
              </w:rPr>
              <w:t>20CH3001</w:t>
            </w:r>
          </w:p>
        </w:tc>
        <w:tc>
          <w:tcPr>
            <w:tcW w:w="1710" w:type="dxa"/>
            <w:vAlign w:val="center"/>
          </w:tcPr>
          <w:p w:rsidR="00B76378" w:rsidRPr="00AB782E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AB782E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373" w:type="dxa"/>
            <w:vAlign w:val="center"/>
          </w:tcPr>
          <w:p w:rsidR="00B76378" w:rsidRPr="00AB782E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AB782E">
              <w:rPr>
                <w:b/>
                <w:szCs w:val="24"/>
              </w:rPr>
              <w:t>3hrs</w:t>
            </w:r>
          </w:p>
        </w:tc>
      </w:tr>
      <w:tr w:rsidR="00B76378" w:rsidRPr="00AB782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AB782E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AB782E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5859" w:type="dxa"/>
            <w:vAlign w:val="center"/>
          </w:tcPr>
          <w:p w:rsidR="00B76378" w:rsidRPr="00AB782E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AB782E">
              <w:rPr>
                <w:b/>
                <w:bCs/>
                <w:szCs w:val="24"/>
              </w:rPr>
              <w:t>CHEMICAL KINETICS AND CHEMICAL THERMODYNAMICS</w:t>
            </w:r>
          </w:p>
        </w:tc>
        <w:tc>
          <w:tcPr>
            <w:tcW w:w="1710" w:type="dxa"/>
            <w:vAlign w:val="center"/>
          </w:tcPr>
          <w:p w:rsidR="00B76378" w:rsidRPr="00AB782E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AB782E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373" w:type="dxa"/>
            <w:vAlign w:val="center"/>
          </w:tcPr>
          <w:p w:rsidR="00B76378" w:rsidRPr="00AB782E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AB782E">
              <w:rPr>
                <w:b/>
                <w:szCs w:val="24"/>
              </w:rPr>
              <w:t>100</w:t>
            </w:r>
          </w:p>
        </w:tc>
      </w:tr>
    </w:tbl>
    <w:p w:rsidR="00B76378" w:rsidRPr="00AB782E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AB782E" w:rsidTr="00B76378">
        <w:trPr>
          <w:trHeight w:val="552"/>
        </w:trPr>
        <w:tc>
          <w:tcPr>
            <w:tcW w:w="260" w:type="pct"/>
            <w:vAlign w:val="center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4" w:type="pct"/>
            <w:gridSpan w:val="2"/>
            <w:vAlign w:val="center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AB782E" w:rsidTr="00B76378">
        <w:trPr>
          <w:trHeight w:val="552"/>
        </w:trPr>
        <w:tc>
          <w:tcPr>
            <w:tcW w:w="5000" w:type="pct"/>
            <w:gridSpan w:val="6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AB782E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State the limitations of I law of thermodynamics and the need for the 2</w:t>
            </w:r>
            <w:r w:rsidRPr="00AB782E">
              <w:rPr>
                <w:sz w:val="24"/>
                <w:szCs w:val="24"/>
                <w:vertAlign w:val="superscript"/>
              </w:rPr>
              <w:t>nd</w:t>
            </w:r>
            <w:r w:rsidRPr="00AB782E">
              <w:rPr>
                <w:sz w:val="24"/>
                <w:szCs w:val="24"/>
              </w:rPr>
              <w:t xml:space="preserve"> law.</w:t>
            </w:r>
          </w:p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Define Hess’s law of heat of summation.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10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pStyle w:val="TableParagraph"/>
              <w:spacing w:line="270" w:lineRule="exact"/>
              <w:ind w:left="67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Find the enthalpy change for the reaction</w:t>
            </w:r>
          </w:p>
          <w:p w:rsidR="00B76378" w:rsidRPr="00AB782E" w:rsidRDefault="00B76378" w:rsidP="00B76378">
            <w:pPr>
              <w:pStyle w:val="TableParagraph"/>
              <w:spacing w:line="270" w:lineRule="exact"/>
              <w:ind w:left="67"/>
              <w:rPr>
                <w:bCs/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CS</w:t>
            </w:r>
            <w:r w:rsidRPr="00AB782E">
              <w:rPr>
                <w:sz w:val="24"/>
                <w:szCs w:val="24"/>
                <w:vertAlign w:val="subscript"/>
              </w:rPr>
              <w:t>2</w:t>
            </w:r>
            <w:r w:rsidRPr="00AB782E">
              <w:rPr>
                <w:sz w:val="24"/>
                <w:szCs w:val="24"/>
              </w:rPr>
              <w:t>(l) + 3 O</w:t>
            </w:r>
            <w:r w:rsidRPr="00AB782E">
              <w:rPr>
                <w:sz w:val="24"/>
                <w:szCs w:val="24"/>
                <w:vertAlign w:val="subscript"/>
              </w:rPr>
              <w:t>2</w:t>
            </w:r>
            <w:r w:rsidRPr="00AB782E">
              <w:rPr>
                <w:sz w:val="24"/>
                <w:szCs w:val="24"/>
              </w:rPr>
              <w:t>(g) → CO</w:t>
            </w:r>
            <w:r w:rsidRPr="00AB782E">
              <w:rPr>
                <w:sz w:val="24"/>
                <w:szCs w:val="24"/>
                <w:vertAlign w:val="subscript"/>
              </w:rPr>
              <w:t>2</w:t>
            </w:r>
            <w:r w:rsidRPr="00AB782E">
              <w:rPr>
                <w:sz w:val="24"/>
                <w:szCs w:val="24"/>
              </w:rPr>
              <w:t>(g) + 2 SO</w:t>
            </w:r>
            <w:r w:rsidRPr="00AB782E">
              <w:rPr>
                <w:sz w:val="24"/>
                <w:szCs w:val="24"/>
                <w:vertAlign w:val="subscript"/>
              </w:rPr>
              <w:t>2</w:t>
            </w:r>
            <w:r w:rsidRPr="00AB782E">
              <w:rPr>
                <w:sz w:val="24"/>
                <w:szCs w:val="24"/>
              </w:rPr>
              <w:t>(g)</w:t>
            </w:r>
            <w:r w:rsidRPr="00AB782E">
              <w:rPr>
                <w:sz w:val="24"/>
                <w:szCs w:val="24"/>
              </w:rPr>
              <w:br/>
              <w:t>when:</w:t>
            </w:r>
            <w:r w:rsidRPr="00AB782E">
              <w:rPr>
                <w:sz w:val="24"/>
                <w:szCs w:val="24"/>
              </w:rPr>
              <w:br/>
              <w:t>C(s) + O</w:t>
            </w:r>
            <w:r w:rsidRPr="00AB782E">
              <w:rPr>
                <w:sz w:val="24"/>
                <w:szCs w:val="24"/>
                <w:vertAlign w:val="subscript"/>
              </w:rPr>
              <w:t>2</w:t>
            </w:r>
            <w:r w:rsidRPr="00AB782E">
              <w:rPr>
                <w:sz w:val="24"/>
                <w:szCs w:val="24"/>
              </w:rPr>
              <w:t>(g) → CO</w:t>
            </w:r>
            <w:r w:rsidRPr="00AB782E">
              <w:rPr>
                <w:sz w:val="24"/>
                <w:szCs w:val="24"/>
                <w:vertAlign w:val="subscript"/>
              </w:rPr>
              <w:t>2</w:t>
            </w:r>
            <w:r w:rsidRPr="00AB782E">
              <w:rPr>
                <w:sz w:val="24"/>
                <w:szCs w:val="24"/>
              </w:rPr>
              <w:t xml:space="preserve">(g); </w:t>
            </w:r>
            <w:r w:rsidRPr="00AB782E">
              <w:rPr>
                <w:sz w:val="24"/>
                <w:szCs w:val="24"/>
                <w:lang w:val="el-GR"/>
              </w:rPr>
              <w:t>Δ</w:t>
            </w:r>
            <w:r w:rsidRPr="00AB782E">
              <w:rPr>
                <w:sz w:val="24"/>
                <w:szCs w:val="24"/>
              </w:rPr>
              <w:t>H</w:t>
            </w:r>
            <w:r w:rsidRPr="00AB782E">
              <w:rPr>
                <w:sz w:val="24"/>
                <w:szCs w:val="24"/>
                <w:vertAlign w:val="subscript"/>
              </w:rPr>
              <w:t>f</w:t>
            </w:r>
            <w:r w:rsidRPr="00AB782E">
              <w:rPr>
                <w:sz w:val="24"/>
                <w:szCs w:val="24"/>
              </w:rPr>
              <w:t> = -393.5 kJ/mol       (1)</w:t>
            </w:r>
            <w:r w:rsidRPr="00AB782E">
              <w:rPr>
                <w:sz w:val="24"/>
                <w:szCs w:val="24"/>
              </w:rPr>
              <w:br/>
              <w:t>S(s) + O</w:t>
            </w:r>
            <w:r w:rsidRPr="00AB782E">
              <w:rPr>
                <w:sz w:val="24"/>
                <w:szCs w:val="24"/>
                <w:vertAlign w:val="subscript"/>
              </w:rPr>
              <w:t>2</w:t>
            </w:r>
            <w:r w:rsidRPr="00AB782E">
              <w:rPr>
                <w:sz w:val="24"/>
                <w:szCs w:val="24"/>
              </w:rPr>
              <w:t>(g) → SO</w:t>
            </w:r>
            <w:r w:rsidRPr="00AB782E">
              <w:rPr>
                <w:sz w:val="24"/>
                <w:szCs w:val="24"/>
                <w:vertAlign w:val="subscript"/>
              </w:rPr>
              <w:t>2</w:t>
            </w:r>
            <w:r w:rsidRPr="00AB782E">
              <w:rPr>
                <w:sz w:val="24"/>
                <w:szCs w:val="24"/>
              </w:rPr>
              <w:t xml:space="preserve">(g); </w:t>
            </w:r>
            <w:r w:rsidRPr="00AB782E">
              <w:rPr>
                <w:sz w:val="24"/>
                <w:szCs w:val="24"/>
                <w:lang w:val="el-GR"/>
              </w:rPr>
              <w:t>Δ</w:t>
            </w:r>
            <w:r w:rsidRPr="00AB782E">
              <w:rPr>
                <w:sz w:val="24"/>
                <w:szCs w:val="24"/>
              </w:rPr>
              <w:t>H</w:t>
            </w:r>
            <w:r w:rsidRPr="00AB782E">
              <w:rPr>
                <w:sz w:val="24"/>
                <w:szCs w:val="24"/>
                <w:vertAlign w:val="subscript"/>
              </w:rPr>
              <w:t>f</w:t>
            </w:r>
            <w:r w:rsidRPr="00AB782E">
              <w:rPr>
                <w:sz w:val="24"/>
                <w:szCs w:val="24"/>
              </w:rPr>
              <w:t> = -296.8 kJ/mol        (2)</w:t>
            </w:r>
            <w:r w:rsidRPr="00AB782E">
              <w:rPr>
                <w:sz w:val="24"/>
                <w:szCs w:val="24"/>
              </w:rPr>
              <w:br/>
              <w:t>C(s) + 2 S(s) → CS</w:t>
            </w:r>
            <w:r w:rsidRPr="00AB782E">
              <w:rPr>
                <w:sz w:val="24"/>
                <w:szCs w:val="24"/>
                <w:vertAlign w:val="subscript"/>
              </w:rPr>
              <w:t>2</w:t>
            </w:r>
            <w:r w:rsidRPr="00AB782E">
              <w:rPr>
                <w:sz w:val="24"/>
                <w:szCs w:val="24"/>
              </w:rPr>
              <w:t xml:space="preserve">(l); </w:t>
            </w:r>
            <w:r w:rsidRPr="00AB782E">
              <w:rPr>
                <w:sz w:val="24"/>
                <w:szCs w:val="24"/>
                <w:lang w:val="el-GR"/>
              </w:rPr>
              <w:t>Δ</w:t>
            </w:r>
            <w:r w:rsidRPr="00AB782E">
              <w:rPr>
                <w:sz w:val="24"/>
                <w:szCs w:val="24"/>
              </w:rPr>
              <w:t>H</w:t>
            </w:r>
            <w:r w:rsidRPr="00AB782E">
              <w:rPr>
                <w:sz w:val="24"/>
                <w:szCs w:val="24"/>
                <w:vertAlign w:val="subscript"/>
              </w:rPr>
              <w:t>f</w:t>
            </w:r>
            <w:r w:rsidRPr="00AB782E">
              <w:rPr>
                <w:sz w:val="24"/>
                <w:szCs w:val="24"/>
              </w:rPr>
              <w:t> = 87.9 kJ/mol            (3)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10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AB782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Give the entropy change in an isothermal expansion of an ideal gas, also state the significance of entropy.</w:t>
            </w:r>
          </w:p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Calculate the entropy increase in the evaporation of one mole of water at 100</w:t>
            </w:r>
            <w:r w:rsidRPr="00AB782E">
              <w:rPr>
                <w:sz w:val="24"/>
                <w:szCs w:val="24"/>
                <w:vertAlign w:val="superscript"/>
              </w:rPr>
              <w:t>º</w:t>
            </w:r>
            <w:r w:rsidRPr="00AB782E">
              <w:rPr>
                <w:sz w:val="24"/>
                <w:szCs w:val="24"/>
              </w:rPr>
              <w:t>C.∆H = 2259.4 J/G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15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 xml:space="preserve"> Calculate the change in entropy accompanying the heating of one mole of He gas (ideal) from a temperature of 298K to a temperature of 1000K at constant pressure. (assume C</w:t>
            </w:r>
            <w:r w:rsidRPr="00AB782E">
              <w:rPr>
                <w:sz w:val="24"/>
                <w:szCs w:val="24"/>
                <w:vertAlign w:val="subscript"/>
              </w:rPr>
              <w:t>v</w:t>
            </w:r>
            <w:r w:rsidRPr="00AB782E">
              <w:rPr>
                <w:sz w:val="24"/>
                <w:szCs w:val="24"/>
              </w:rPr>
              <w:t xml:space="preserve"> = 3/2 R)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5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Derive ClasiusClaperyon equation and give its application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10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pStyle w:val="TableParagraph"/>
              <w:spacing w:line="270" w:lineRule="exact"/>
              <w:ind w:left="67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Derive the rate constant and calculate the half-life period for the given second order reaction.</w:t>
            </w:r>
          </w:p>
          <w:p w:rsidR="00B76378" w:rsidRPr="00AB782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B782E">
              <w:rPr>
                <w:color w:val="333333"/>
                <w:sz w:val="24"/>
                <w:szCs w:val="24"/>
              </w:rPr>
              <w:t>2A</w:t>
            </w:r>
            <w:r w:rsidRPr="00AB782E">
              <w:rPr>
                <w:rFonts w:ascii="Cambria Math" w:hAnsi="Cambria Math"/>
                <w:color w:val="333333"/>
                <w:sz w:val="24"/>
                <w:szCs w:val="24"/>
              </w:rPr>
              <w:t>⟶</w:t>
            </w:r>
            <w:r w:rsidRPr="00AB782E">
              <w:rPr>
                <w:color w:val="333333"/>
                <w:sz w:val="24"/>
                <w:szCs w:val="24"/>
              </w:rPr>
              <w:t xml:space="preserve"> product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10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pStyle w:val="TableParagraph"/>
              <w:spacing w:line="270" w:lineRule="exact"/>
              <w:ind w:left="7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Derive the rate constant for the following reaction and give its half-life period.</w:t>
            </w:r>
          </w:p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Na</w:t>
            </w:r>
            <w:r w:rsidRPr="00AB782E">
              <w:rPr>
                <w:sz w:val="24"/>
                <w:szCs w:val="24"/>
                <w:vertAlign w:val="subscript"/>
              </w:rPr>
              <w:t>2</w:t>
            </w:r>
            <w:r w:rsidRPr="00AB782E">
              <w:rPr>
                <w:sz w:val="24"/>
                <w:szCs w:val="24"/>
              </w:rPr>
              <w:t>CO</w:t>
            </w:r>
            <w:r w:rsidRPr="00AB782E">
              <w:rPr>
                <w:sz w:val="24"/>
                <w:szCs w:val="24"/>
                <w:vertAlign w:val="subscript"/>
              </w:rPr>
              <w:t>3</w:t>
            </w:r>
            <w:r w:rsidRPr="00AB782E">
              <w:rPr>
                <w:rFonts w:ascii="Cambria Math" w:hAnsi="Cambria Math"/>
                <w:color w:val="333333"/>
                <w:sz w:val="24"/>
                <w:szCs w:val="24"/>
              </w:rPr>
              <w:t>⟶</w:t>
            </w:r>
            <w:r w:rsidRPr="00AB782E">
              <w:rPr>
                <w:color w:val="333333"/>
                <w:sz w:val="24"/>
                <w:szCs w:val="24"/>
              </w:rPr>
              <w:t>2NaO + CO</w:t>
            </w:r>
            <w:r w:rsidRPr="00AB782E">
              <w:rPr>
                <w:color w:val="333333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U</w:t>
            </w:r>
          </w:p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12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 xml:space="preserve">For a reaction A </w:t>
            </w:r>
            <w:r w:rsidRPr="00AB782E">
              <w:rPr>
                <w:rFonts w:ascii="Cambria Math" w:hAnsi="Cambria Math"/>
                <w:color w:val="333333"/>
                <w:sz w:val="24"/>
                <w:szCs w:val="24"/>
              </w:rPr>
              <w:t>⟶</w:t>
            </w:r>
            <w:r w:rsidRPr="00AB782E">
              <w:rPr>
                <w:color w:val="333333"/>
                <w:sz w:val="24"/>
                <w:szCs w:val="24"/>
              </w:rPr>
              <w:t>pdt;</w:t>
            </w:r>
            <w:r w:rsidRPr="00AB782E">
              <w:rPr>
                <w:sz w:val="24"/>
                <w:szCs w:val="24"/>
              </w:rPr>
              <w:t>the time required was one hour for the decomposition of 50% of A, calculate the rate constant.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08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Default="00B76378" w:rsidP="00B76378">
            <w:pPr>
              <w:jc w:val="center"/>
              <w:rPr>
                <w:sz w:val="24"/>
                <w:szCs w:val="24"/>
              </w:rPr>
            </w:pPr>
          </w:p>
          <w:p w:rsidR="00B76378" w:rsidRDefault="00B76378" w:rsidP="00B76378">
            <w:pPr>
              <w:jc w:val="center"/>
              <w:rPr>
                <w:sz w:val="24"/>
                <w:szCs w:val="24"/>
              </w:rPr>
            </w:pPr>
          </w:p>
          <w:p w:rsidR="00B76378" w:rsidRDefault="00B76378" w:rsidP="00B76378">
            <w:pPr>
              <w:jc w:val="center"/>
              <w:rPr>
                <w:sz w:val="24"/>
                <w:szCs w:val="24"/>
              </w:rPr>
            </w:pPr>
          </w:p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lastRenderedPageBreak/>
              <w:t>5.</w:t>
            </w: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AB782E" w:rsidRDefault="00B76378" w:rsidP="00B76378">
            <w:pPr>
              <w:ind w:firstLine="67"/>
              <w:jc w:val="both"/>
              <w:rPr>
                <w:rFonts w:eastAsiaTheme="minorHAnsi"/>
                <w:sz w:val="24"/>
                <w:szCs w:val="24"/>
              </w:rPr>
            </w:pPr>
            <w:r w:rsidRPr="00AB782E">
              <w:rPr>
                <w:rFonts w:eastAsiaTheme="minorHAnsi"/>
                <w:sz w:val="24"/>
                <w:szCs w:val="24"/>
              </w:rPr>
              <w:t>Derive Arrhenius equation to determine the energy of activation.</w:t>
            </w:r>
          </w:p>
          <w:p w:rsidR="00B76378" w:rsidRPr="00AB782E" w:rsidRDefault="00B76378" w:rsidP="00B76378">
            <w:pPr>
              <w:ind w:firstLine="67"/>
              <w:jc w:val="both"/>
              <w:rPr>
                <w:sz w:val="24"/>
                <w:szCs w:val="24"/>
              </w:rPr>
            </w:pPr>
            <w:r w:rsidRPr="00AB782E">
              <w:rPr>
                <w:rFonts w:eastAsiaTheme="minorHAnsi"/>
                <w:sz w:val="24"/>
                <w:szCs w:val="24"/>
              </w:rPr>
              <w:t>If a reaction's rate constant at 298K is 33 /M/ s and 45/ M/ s at 675 K, what is the activation energy?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20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 w:rsidRPr="00AB782E">
              <w:rPr>
                <w:rFonts w:eastAsiaTheme="minorHAnsi"/>
                <w:sz w:val="24"/>
                <w:szCs w:val="24"/>
              </w:rPr>
              <w:t>Given that the rate constant is 11/ M/ s at 345 K and the pre-exponential factor is 20/ M/s, calculate the activation energy.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E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8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ind w:left="-77"/>
              <w:jc w:val="both"/>
              <w:rPr>
                <w:bCs/>
                <w:sz w:val="24"/>
                <w:szCs w:val="24"/>
              </w:rPr>
            </w:pPr>
            <w:r w:rsidRPr="00AB782E">
              <w:rPr>
                <w:bCs/>
                <w:sz w:val="24"/>
                <w:szCs w:val="24"/>
              </w:rPr>
              <w:t xml:space="preserve">Secondary isotope effect arises from changes in </w:t>
            </w:r>
            <w:r>
              <w:rPr>
                <w:bCs/>
                <w:sz w:val="24"/>
                <w:szCs w:val="24"/>
              </w:rPr>
              <w:t xml:space="preserve">hybridization </w:t>
            </w:r>
            <w:r w:rsidRPr="00AB782E">
              <w:rPr>
                <w:bCs/>
                <w:sz w:val="24"/>
                <w:szCs w:val="24"/>
              </w:rPr>
              <w:t>and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AB782E">
              <w:rPr>
                <w:bCs/>
                <w:sz w:val="24"/>
                <w:szCs w:val="24"/>
              </w:rPr>
              <w:t>hyper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AB782E">
              <w:rPr>
                <w:bCs/>
                <w:sz w:val="24"/>
                <w:szCs w:val="24"/>
              </w:rPr>
              <w:t>conjugation- explain this with suitable example.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12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State the difference between collision and transition state theory?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5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B782E">
              <w:rPr>
                <w:bCs/>
                <w:sz w:val="24"/>
                <w:szCs w:val="24"/>
              </w:rPr>
              <w:t>Write a short note on transition metal catalysts (TMC),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AB782E">
              <w:rPr>
                <w:bCs/>
                <w:sz w:val="24"/>
                <w:szCs w:val="24"/>
              </w:rPr>
              <w:t>give two organic synthesis with suitable TMC.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15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AB782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B782E">
              <w:rPr>
                <w:bCs/>
                <w:sz w:val="24"/>
                <w:szCs w:val="24"/>
              </w:rPr>
              <w:t>Differentiateorder and molecularity of a reaction.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5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B782E">
              <w:rPr>
                <w:bCs/>
                <w:sz w:val="24"/>
                <w:szCs w:val="24"/>
              </w:rPr>
              <w:t>Derive the Michael- Menton’s equation for an enzyme catalyzed reaction.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15</w:t>
            </w:r>
          </w:p>
        </w:tc>
      </w:tr>
      <w:tr w:rsidR="00B76378" w:rsidRPr="00AB782E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5B0774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5B0774">
              <w:rPr>
                <w:b/>
                <w:sz w:val="24"/>
                <w:szCs w:val="24"/>
                <w:u w:val="single"/>
              </w:rPr>
              <w:t>PART – B (1 X 20 = 20 MARKS)</w:t>
            </w:r>
          </w:p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5B0774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AB782E" w:rsidTr="00B76378">
        <w:trPr>
          <w:trHeight w:val="397"/>
        </w:trPr>
        <w:tc>
          <w:tcPr>
            <w:tcW w:w="260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Hydrolysis of benzoic acid with different substituents followslinear free energy relationship- Explain.</w:t>
            </w:r>
          </w:p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Can Hammett equation be applied to o-substituted benzoic acid hydrolysis-justify your answer.</w:t>
            </w:r>
          </w:p>
        </w:tc>
        <w:tc>
          <w:tcPr>
            <w:tcW w:w="513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20</w:t>
            </w:r>
          </w:p>
        </w:tc>
      </w:tr>
    </w:tbl>
    <w:p w:rsidR="00B76378" w:rsidRPr="00AB782E" w:rsidRDefault="00B76378" w:rsidP="00B76378"/>
    <w:p w:rsidR="00B76378" w:rsidRPr="00AB782E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963"/>
      </w:tblGrid>
      <w:tr w:rsidR="00B76378" w:rsidRPr="00AB782E" w:rsidTr="00B76378">
        <w:tc>
          <w:tcPr>
            <w:tcW w:w="675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963" w:type="dxa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AB782E" w:rsidTr="00B76378">
        <w:tc>
          <w:tcPr>
            <w:tcW w:w="675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CO1</w:t>
            </w:r>
          </w:p>
        </w:tc>
        <w:tc>
          <w:tcPr>
            <w:tcW w:w="9963" w:type="dxa"/>
          </w:tcPr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</w:t>
            </w:r>
            <w:r w:rsidRPr="00AB782E">
              <w:rPr>
                <w:sz w:val="24"/>
                <w:szCs w:val="24"/>
              </w:rPr>
              <w:t>nderstand the principles of chemical thermodynamics</w:t>
            </w:r>
            <w:r>
              <w:rPr>
                <w:sz w:val="24"/>
                <w:szCs w:val="24"/>
              </w:rPr>
              <w:t>.</w:t>
            </w:r>
            <w:r w:rsidRPr="00AB782E">
              <w:rPr>
                <w:sz w:val="24"/>
                <w:szCs w:val="24"/>
              </w:rPr>
              <w:t xml:space="preserve"> </w:t>
            </w:r>
          </w:p>
        </w:tc>
      </w:tr>
      <w:tr w:rsidR="00B76378" w:rsidRPr="00AB782E" w:rsidTr="00B76378">
        <w:tc>
          <w:tcPr>
            <w:tcW w:w="675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CO2</w:t>
            </w:r>
          </w:p>
        </w:tc>
        <w:tc>
          <w:tcPr>
            <w:tcW w:w="9963" w:type="dxa"/>
          </w:tcPr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</w:t>
            </w:r>
            <w:r w:rsidRPr="00AB782E">
              <w:rPr>
                <w:sz w:val="24"/>
                <w:szCs w:val="24"/>
              </w:rPr>
              <w:t>now the parameters relevant to chemical thermodynamics</w:t>
            </w:r>
            <w:r>
              <w:rPr>
                <w:sz w:val="24"/>
                <w:szCs w:val="24"/>
              </w:rPr>
              <w:t>.</w:t>
            </w:r>
            <w:r w:rsidRPr="00AB782E">
              <w:rPr>
                <w:sz w:val="24"/>
                <w:szCs w:val="24"/>
              </w:rPr>
              <w:t xml:space="preserve"> </w:t>
            </w:r>
          </w:p>
        </w:tc>
      </w:tr>
      <w:tr w:rsidR="00B76378" w:rsidRPr="00AB782E" w:rsidTr="00B76378">
        <w:tc>
          <w:tcPr>
            <w:tcW w:w="675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CO3</w:t>
            </w:r>
          </w:p>
        </w:tc>
        <w:tc>
          <w:tcPr>
            <w:tcW w:w="9963" w:type="dxa"/>
          </w:tcPr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Know the parameters relevant to chemical thermodynamics</w:t>
            </w:r>
            <w:r>
              <w:rPr>
                <w:sz w:val="24"/>
                <w:szCs w:val="24"/>
              </w:rPr>
              <w:t>.</w:t>
            </w:r>
            <w:r w:rsidRPr="00AB782E">
              <w:rPr>
                <w:sz w:val="24"/>
                <w:szCs w:val="24"/>
              </w:rPr>
              <w:t xml:space="preserve"> </w:t>
            </w:r>
          </w:p>
        </w:tc>
      </w:tr>
      <w:tr w:rsidR="00B76378" w:rsidRPr="00AB782E" w:rsidTr="00B76378">
        <w:tc>
          <w:tcPr>
            <w:tcW w:w="675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CO4</w:t>
            </w:r>
          </w:p>
        </w:tc>
        <w:tc>
          <w:tcPr>
            <w:tcW w:w="9963" w:type="dxa"/>
          </w:tcPr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</w:t>
            </w:r>
            <w:r w:rsidRPr="00AB782E">
              <w:rPr>
                <w:sz w:val="24"/>
                <w:szCs w:val="24"/>
              </w:rPr>
              <w:t>nderstand the types and kinetics of fast reactions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AB782E" w:rsidTr="00B76378">
        <w:tc>
          <w:tcPr>
            <w:tcW w:w="675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CO5</w:t>
            </w:r>
          </w:p>
        </w:tc>
        <w:tc>
          <w:tcPr>
            <w:tcW w:w="9963" w:type="dxa"/>
          </w:tcPr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Understand the theory of acid, base catalysis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AB782E" w:rsidTr="00B76378">
        <w:tc>
          <w:tcPr>
            <w:tcW w:w="675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CO6</w:t>
            </w:r>
          </w:p>
        </w:tc>
        <w:tc>
          <w:tcPr>
            <w:tcW w:w="9963" w:type="dxa"/>
          </w:tcPr>
          <w:p w:rsidR="00B76378" w:rsidRPr="00AB782E" w:rsidRDefault="00B76378" w:rsidP="00B76378">
            <w:pPr>
              <w:jc w:val="both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Know about the concepts of heterogeneous catalysis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Pr="00AB782E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AB782E" w:rsidTr="00B76378">
        <w:tc>
          <w:tcPr>
            <w:tcW w:w="10683" w:type="dxa"/>
            <w:gridSpan w:val="8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AB782E" w:rsidTr="00B76378">
        <w:tc>
          <w:tcPr>
            <w:tcW w:w="959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AB782E" w:rsidTr="00B76378">
        <w:tc>
          <w:tcPr>
            <w:tcW w:w="959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10, 15</w:t>
            </w:r>
          </w:p>
        </w:tc>
        <w:tc>
          <w:tcPr>
            <w:tcW w:w="1569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10, 5</w:t>
            </w:r>
          </w:p>
        </w:tc>
        <w:tc>
          <w:tcPr>
            <w:tcW w:w="1497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40</w:t>
            </w:r>
          </w:p>
        </w:tc>
      </w:tr>
      <w:tr w:rsidR="00B76378" w:rsidRPr="00AB782E" w:rsidTr="00B76378">
        <w:tc>
          <w:tcPr>
            <w:tcW w:w="959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20</w:t>
            </w:r>
          </w:p>
        </w:tc>
      </w:tr>
      <w:tr w:rsidR="00B76378" w:rsidRPr="00AB782E" w:rsidTr="00B76378">
        <w:tc>
          <w:tcPr>
            <w:tcW w:w="959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12</w:t>
            </w:r>
          </w:p>
        </w:tc>
        <w:tc>
          <w:tcPr>
            <w:tcW w:w="1439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12</w:t>
            </w:r>
          </w:p>
        </w:tc>
      </w:tr>
      <w:tr w:rsidR="00B76378" w:rsidRPr="00AB782E" w:rsidTr="00B76378">
        <w:tc>
          <w:tcPr>
            <w:tcW w:w="959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 xml:space="preserve">    8, 20</w:t>
            </w:r>
          </w:p>
        </w:tc>
        <w:tc>
          <w:tcPr>
            <w:tcW w:w="1497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8</w:t>
            </w:r>
          </w:p>
        </w:tc>
        <w:tc>
          <w:tcPr>
            <w:tcW w:w="1321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36</w:t>
            </w:r>
          </w:p>
        </w:tc>
      </w:tr>
      <w:tr w:rsidR="00B76378" w:rsidRPr="00AB782E" w:rsidTr="00B76378">
        <w:tc>
          <w:tcPr>
            <w:tcW w:w="959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12</w:t>
            </w:r>
          </w:p>
        </w:tc>
        <w:tc>
          <w:tcPr>
            <w:tcW w:w="1569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5, 15, 5</w:t>
            </w:r>
          </w:p>
        </w:tc>
        <w:tc>
          <w:tcPr>
            <w:tcW w:w="1439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37</w:t>
            </w:r>
          </w:p>
        </w:tc>
      </w:tr>
      <w:tr w:rsidR="00B76378" w:rsidRPr="00AB782E" w:rsidTr="00B76378">
        <w:tc>
          <w:tcPr>
            <w:tcW w:w="959" w:type="dxa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15</w:t>
            </w:r>
          </w:p>
        </w:tc>
        <w:tc>
          <w:tcPr>
            <w:tcW w:w="1439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20</w:t>
            </w:r>
          </w:p>
        </w:tc>
        <w:tc>
          <w:tcPr>
            <w:tcW w:w="1375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B782E" w:rsidRDefault="00B76378" w:rsidP="00B76378">
            <w:pPr>
              <w:jc w:val="center"/>
              <w:rPr>
                <w:sz w:val="24"/>
                <w:szCs w:val="24"/>
              </w:rPr>
            </w:pPr>
            <w:r w:rsidRPr="00AB782E">
              <w:rPr>
                <w:sz w:val="24"/>
                <w:szCs w:val="24"/>
              </w:rPr>
              <w:t>35</w:t>
            </w:r>
          </w:p>
        </w:tc>
      </w:tr>
      <w:tr w:rsidR="00B76378" w:rsidRPr="00AB782E" w:rsidTr="00B76378">
        <w:tc>
          <w:tcPr>
            <w:tcW w:w="9522" w:type="dxa"/>
            <w:gridSpan w:val="7"/>
          </w:tcPr>
          <w:p w:rsidR="00B76378" w:rsidRPr="00AB782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B782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B782E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Pr="00AB782E" w:rsidRDefault="00B76378" w:rsidP="00B76378"/>
    <w:p w:rsidR="00B76378" w:rsidRPr="00AB782E" w:rsidRDefault="00B76378" w:rsidP="00B76378"/>
    <w:p w:rsidR="00B76378" w:rsidRPr="00AB782E" w:rsidRDefault="00B76378" w:rsidP="00B76378"/>
    <w:p w:rsidR="00B76378" w:rsidRDefault="00B76378" w:rsidP="00B76378">
      <w:pPr>
        <w:jc w:val="center"/>
      </w:pPr>
      <w:r w:rsidRPr="0097284A">
        <w:rPr>
          <w:noProof/>
        </w:rPr>
        <w:lastRenderedPageBreak/>
        <w:drawing>
          <wp:inline distT="0" distB="0" distL="0" distR="0" wp14:anchorId="47EC3DFB" wp14:editId="4D12B381">
            <wp:extent cx="5845175" cy="1201420"/>
            <wp:effectExtent l="19050" t="0" r="3175" b="0"/>
            <wp:docPr id="22" name="Picture 1" descr="header_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ader_new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5175" cy="120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4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056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863D0D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863D0D">
              <w:rPr>
                <w:b/>
                <w:bCs/>
                <w:color w:val="000000" w:themeColor="text1"/>
                <w:szCs w:val="22"/>
              </w:rPr>
              <w:t>20CH3002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05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863D0D">
              <w:rPr>
                <w:b/>
                <w:bCs/>
                <w:color w:val="000000" w:themeColor="text1"/>
                <w:szCs w:val="22"/>
              </w:rPr>
              <w:t>THEORIES OF CHEMICAL BONDING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05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Pr="00FF44A4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FF44A4" w:rsidTr="00B76378">
        <w:trPr>
          <w:trHeight w:val="552"/>
        </w:trPr>
        <w:tc>
          <w:tcPr>
            <w:tcW w:w="258" w:type="pct"/>
            <w:vAlign w:val="center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FF44A4" w:rsidTr="00B76378">
        <w:trPr>
          <w:trHeight w:val="552"/>
        </w:trPr>
        <w:tc>
          <w:tcPr>
            <w:tcW w:w="5000" w:type="pct"/>
            <w:gridSpan w:val="6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FF44A4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Predict the general characteristics of s, p, d and f block elements Example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  <w:vAlign w:val="center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  <w:vAlign w:val="center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  <w:vAlign w:val="center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Briefly</w:t>
            </w:r>
            <w:r w:rsidRPr="00FF44A4">
              <w:rPr>
                <w:bCs/>
                <w:sz w:val="24"/>
                <w:szCs w:val="24"/>
              </w:rPr>
              <w:t xml:space="preserve"> explain the following terms with the examples</w:t>
            </w:r>
          </w:p>
          <w:p w:rsidR="00B76378" w:rsidRPr="00FF44A4" w:rsidRDefault="00B76378" w:rsidP="00CA5E13">
            <w:pPr>
              <w:pStyle w:val="ListParagraph"/>
              <w:numPr>
                <w:ilvl w:val="0"/>
                <w:numId w:val="7"/>
              </w:num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bCs/>
                <w:sz w:val="24"/>
                <w:szCs w:val="24"/>
              </w:rPr>
              <w:t>Transition metals</w:t>
            </w:r>
          </w:p>
          <w:p w:rsidR="00B76378" w:rsidRPr="00FF44A4" w:rsidRDefault="00B76378" w:rsidP="00CA5E13">
            <w:pPr>
              <w:pStyle w:val="ListParagraph"/>
              <w:numPr>
                <w:ilvl w:val="0"/>
                <w:numId w:val="7"/>
              </w:num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Halogens</w:t>
            </w:r>
          </w:p>
          <w:p w:rsidR="00B76378" w:rsidRPr="00FF44A4" w:rsidRDefault="00B76378" w:rsidP="00CA5E13">
            <w:pPr>
              <w:pStyle w:val="ListParagraph"/>
              <w:numPr>
                <w:ilvl w:val="0"/>
                <w:numId w:val="7"/>
              </w:num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Noble Gases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FF44A4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Sate the</w:t>
            </w:r>
            <w:r w:rsidRPr="00FF44A4">
              <w:rPr>
                <w:bCs/>
                <w:sz w:val="24"/>
                <w:szCs w:val="24"/>
              </w:rPr>
              <w:t xml:space="preserve"> Reactions in Hydrofluoric acid</w:t>
            </w:r>
            <w:r>
              <w:rPr>
                <w:bCs/>
                <w:sz w:val="24"/>
                <w:szCs w:val="24"/>
              </w:rPr>
              <w:t>.</w:t>
            </w:r>
            <w:r w:rsidRPr="00FF44A4">
              <w:rPr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  <w:lang w:val="en-IN"/>
              </w:rPr>
            </w:pPr>
            <w:r w:rsidRPr="00FF44A4">
              <w:rPr>
                <w:bCs/>
                <w:sz w:val="24"/>
                <w:szCs w:val="24"/>
              </w:rPr>
              <w:t>List out the Reactions in Non-aqueous solvent - Dinitrogen tetroxide</w:t>
            </w:r>
            <w:r>
              <w:rPr>
                <w:bCs/>
                <w:sz w:val="24"/>
                <w:szCs w:val="24"/>
              </w:rPr>
              <w:t>.</w:t>
            </w:r>
            <w:r w:rsidRPr="00FF44A4">
              <w:rPr>
                <w:bCs/>
                <w:sz w:val="24"/>
                <w:szCs w:val="24"/>
              </w:rPr>
              <w:t xml:space="preserve">  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Describe the</w:t>
            </w:r>
            <w:r>
              <w:rPr>
                <w:sz w:val="24"/>
                <w:szCs w:val="24"/>
              </w:rPr>
              <w:t xml:space="preserve"> </w:t>
            </w:r>
            <w:r w:rsidRPr="00FF44A4">
              <w:rPr>
                <w:bCs/>
                <w:sz w:val="24"/>
                <w:szCs w:val="24"/>
              </w:rPr>
              <w:t>following terms with examples</w:t>
            </w:r>
          </w:p>
          <w:p w:rsidR="00B76378" w:rsidRPr="00FF44A4" w:rsidRDefault="00B76378" w:rsidP="00CA5E13">
            <w:pPr>
              <w:pStyle w:val="ListParagraph"/>
              <w:numPr>
                <w:ilvl w:val="0"/>
                <w:numId w:val="8"/>
              </w:numPr>
              <w:jc w:val="both"/>
              <w:rPr>
                <w:sz w:val="24"/>
                <w:szCs w:val="24"/>
                <w:lang w:val="en-IN"/>
              </w:rPr>
            </w:pPr>
            <w:r w:rsidRPr="00FF44A4">
              <w:rPr>
                <w:sz w:val="24"/>
                <w:szCs w:val="24"/>
              </w:rPr>
              <w:t>Size effects</w:t>
            </w:r>
            <w:r>
              <w:rPr>
                <w:sz w:val="24"/>
                <w:szCs w:val="24"/>
              </w:rPr>
              <w:t>.</w:t>
            </w:r>
            <w:r w:rsidRPr="00FF44A4">
              <w:rPr>
                <w:sz w:val="24"/>
                <w:szCs w:val="24"/>
              </w:rPr>
              <w:t xml:space="preserve"> </w:t>
            </w:r>
          </w:p>
          <w:p w:rsidR="00B76378" w:rsidRPr="00FF44A4" w:rsidRDefault="00B76378" w:rsidP="00CA5E13">
            <w:pPr>
              <w:pStyle w:val="ListParagraph"/>
              <w:numPr>
                <w:ilvl w:val="0"/>
                <w:numId w:val="8"/>
              </w:numPr>
              <w:jc w:val="both"/>
              <w:rPr>
                <w:sz w:val="24"/>
                <w:szCs w:val="24"/>
                <w:lang w:val="en-IN"/>
              </w:rPr>
            </w:pPr>
            <w:r w:rsidRPr="00FF44A4">
              <w:rPr>
                <w:sz w:val="24"/>
                <w:szCs w:val="24"/>
              </w:rPr>
              <w:t>Factors affecting the radii of ions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Specify any two structures of Compounds of types AX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Apply the theory and find out the hybridization and magnetism for the following [Ni(CN)</w:t>
            </w:r>
            <w:r w:rsidRPr="00FF44A4">
              <w:rPr>
                <w:sz w:val="24"/>
                <w:szCs w:val="24"/>
                <w:vertAlign w:val="subscript"/>
              </w:rPr>
              <w:t>4</w:t>
            </w:r>
            <w:r w:rsidRPr="00FF44A4">
              <w:rPr>
                <w:sz w:val="24"/>
                <w:szCs w:val="24"/>
              </w:rPr>
              <w:t>]</w:t>
            </w:r>
            <w:r w:rsidRPr="00FF44A4">
              <w:rPr>
                <w:sz w:val="24"/>
                <w:szCs w:val="24"/>
                <w:vertAlign w:val="superscript"/>
              </w:rPr>
              <w:t>2-</w:t>
            </w:r>
            <w:r w:rsidRPr="00FF44A4">
              <w:rPr>
                <w:sz w:val="24"/>
                <w:szCs w:val="24"/>
              </w:rPr>
              <w:t xml:space="preserve"> complex.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bCs/>
                <w:sz w:val="24"/>
                <w:szCs w:val="24"/>
              </w:rPr>
              <w:t xml:space="preserve">Discuss the following terms </w:t>
            </w:r>
          </w:p>
          <w:p w:rsidR="00B76378" w:rsidRPr="00FF44A4" w:rsidRDefault="00B76378" w:rsidP="00CA5E13">
            <w:pPr>
              <w:pStyle w:val="ListParagraph"/>
              <w:numPr>
                <w:ilvl w:val="0"/>
                <w:numId w:val="9"/>
              </w:num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bCs/>
                <w:sz w:val="24"/>
                <w:szCs w:val="24"/>
              </w:rPr>
              <w:t>Delocalization</w:t>
            </w:r>
            <w:r>
              <w:rPr>
                <w:bCs/>
                <w:sz w:val="24"/>
                <w:szCs w:val="24"/>
              </w:rPr>
              <w:t>.</w:t>
            </w:r>
            <w:r w:rsidRPr="00FF44A4">
              <w:rPr>
                <w:bCs/>
                <w:sz w:val="24"/>
                <w:szCs w:val="24"/>
              </w:rPr>
              <w:t xml:space="preserve"> </w:t>
            </w:r>
          </w:p>
          <w:p w:rsidR="00B76378" w:rsidRPr="00FF44A4" w:rsidRDefault="00B76378" w:rsidP="00CA5E13">
            <w:pPr>
              <w:pStyle w:val="ListParagraph"/>
              <w:numPr>
                <w:ilvl w:val="0"/>
                <w:numId w:val="9"/>
              </w:num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bCs/>
                <w:sz w:val="24"/>
                <w:szCs w:val="24"/>
              </w:rPr>
              <w:t>Berry pseudorotation</w:t>
            </w:r>
            <w:r>
              <w:rPr>
                <w:bCs/>
                <w:sz w:val="24"/>
                <w:szCs w:val="24"/>
              </w:rPr>
              <w:t>.</w:t>
            </w:r>
            <w:r w:rsidRPr="00FF44A4">
              <w:rPr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Elaborate the Merits and limitations of Crystal field theory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An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Identify</w:t>
            </w:r>
            <w:r w:rsidRPr="00FF44A4">
              <w:rPr>
                <w:bCs/>
                <w:sz w:val="24"/>
                <w:szCs w:val="24"/>
              </w:rPr>
              <w:t xml:space="preserve"> the sigma bond and pi bond advantages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Mention the Bronsted–Lowry concept with two examples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bCs/>
                <w:sz w:val="24"/>
                <w:szCs w:val="24"/>
              </w:rPr>
              <w:t>State the following terms with the examples</w:t>
            </w:r>
          </w:p>
          <w:p w:rsidR="00B76378" w:rsidRPr="00FF44A4" w:rsidRDefault="00B76378" w:rsidP="00CA5E13">
            <w:pPr>
              <w:pStyle w:val="ListParagraph"/>
              <w:numPr>
                <w:ilvl w:val="0"/>
                <w:numId w:val="10"/>
              </w:num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bCs/>
                <w:sz w:val="24"/>
                <w:szCs w:val="24"/>
              </w:rPr>
              <w:t>Amphoteric substances</w:t>
            </w:r>
            <w:r>
              <w:rPr>
                <w:bCs/>
                <w:sz w:val="24"/>
                <w:szCs w:val="24"/>
              </w:rPr>
              <w:t>.</w:t>
            </w:r>
          </w:p>
          <w:p w:rsidR="00B76378" w:rsidRPr="00FF44A4" w:rsidRDefault="00B76378" w:rsidP="00CA5E13">
            <w:pPr>
              <w:pStyle w:val="ListParagraph"/>
              <w:numPr>
                <w:ilvl w:val="0"/>
                <w:numId w:val="10"/>
              </w:num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bCs/>
                <w:sz w:val="24"/>
                <w:szCs w:val="24"/>
              </w:rPr>
              <w:t>Symbiosis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 xml:space="preserve">Enumerate the Protic solvents and Aprotic solvents </w:t>
            </w:r>
            <w:r w:rsidRPr="00FF44A4">
              <w:rPr>
                <w:bCs/>
                <w:sz w:val="24"/>
                <w:szCs w:val="24"/>
              </w:rPr>
              <w:t>with examples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An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Compare Covalent bond with Ionic Bond with example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E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FF44A4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 xml:space="preserve">Enumerate the postulates of VB Theory and evaluate the magnetic momentum and the geometry of </w:t>
            </w:r>
            <w:r w:rsidRPr="00FF44A4">
              <w:rPr>
                <w:b/>
                <w:sz w:val="24"/>
                <w:szCs w:val="24"/>
              </w:rPr>
              <w:t>[Mn(CN)</w:t>
            </w:r>
            <w:r w:rsidRPr="00FF44A4">
              <w:rPr>
                <w:b/>
                <w:sz w:val="24"/>
                <w:szCs w:val="24"/>
                <w:vertAlign w:val="subscript"/>
              </w:rPr>
              <w:t>6</w:t>
            </w:r>
            <w:r w:rsidRPr="00FF44A4">
              <w:rPr>
                <w:b/>
                <w:sz w:val="24"/>
                <w:szCs w:val="24"/>
              </w:rPr>
              <w:t>]</w:t>
            </w:r>
            <w:r w:rsidRPr="00FF44A4">
              <w:rPr>
                <w:b/>
                <w:sz w:val="24"/>
                <w:szCs w:val="24"/>
                <w:vertAlign w:val="superscript"/>
              </w:rPr>
              <w:t>3-</w:t>
            </w:r>
            <w:r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E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 xml:space="preserve">Elaborate the MO Theory, draw the MO diagrams and calculate bond order, magnetic property of </w:t>
            </w:r>
            <w:r w:rsidRPr="00FF44A4">
              <w:rPr>
                <w:b/>
                <w:sz w:val="24"/>
                <w:szCs w:val="24"/>
              </w:rPr>
              <w:t>CO</w:t>
            </w:r>
            <w:r w:rsidRPr="00FF44A4">
              <w:rPr>
                <w:sz w:val="24"/>
                <w:szCs w:val="24"/>
              </w:rPr>
              <w:t xml:space="preserve"> molecule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An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626346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626346">
              <w:rPr>
                <w:b/>
                <w:sz w:val="24"/>
                <w:szCs w:val="24"/>
                <w:u w:val="single"/>
              </w:rPr>
              <w:t>PART – B (1 X 20 = 20 MARKS)</w:t>
            </w:r>
          </w:p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626346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Analyze the VSEPR Theory</w:t>
            </w:r>
            <w:r w:rsidRPr="00FF44A4">
              <w:rPr>
                <w:sz w:val="24"/>
                <w:szCs w:val="24"/>
                <w:lang w:val="en-IN"/>
              </w:rPr>
              <w:t xml:space="preserve"> with example</w:t>
            </w:r>
            <w:r>
              <w:rPr>
                <w:sz w:val="24"/>
                <w:szCs w:val="24"/>
                <w:lang w:val="en-IN"/>
              </w:rPr>
              <w:t>.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An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  <w:tr w:rsidR="00B76378" w:rsidRPr="00FF44A4" w:rsidTr="00B76378">
        <w:trPr>
          <w:trHeight w:val="397"/>
        </w:trPr>
        <w:tc>
          <w:tcPr>
            <w:tcW w:w="26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F44A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Derive</w:t>
            </w:r>
            <w:r>
              <w:rPr>
                <w:sz w:val="24"/>
                <w:szCs w:val="24"/>
              </w:rPr>
              <w:t xml:space="preserve"> </w:t>
            </w:r>
            <w:r w:rsidRPr="00FF44A4">
              <w:rPr>
                <w:sz w:val="24"/>
                <w:szCs w:val="24"/>
              </w:rPr>
              <w:t>Born Lande Equation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E</w:t>
            </w:r>
          </w:p>
        </w:tc>
        <w:tc>
          <w:tcPr>
            <w:tcW w:w="403" w:type="pct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</w:tr>
    </w:tbl>
    <w:p w:rsidR="00B76378" w:rsidRPr="00FF44A4" w:rsidRDefault="00B76378" w:rsidP="00B76378"/>
    <w:p w:rsidR="00B76378" w:rsidRPr="00FF44A4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FF44A4" w:rsidTr="00B76378">
        <w:tc>
          <w:tcPr>
            <w:tcW w:w="675" w:type="dxa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FF44A4" w:rsidTr="00B76378">
        <w:tc>
          <w:tcPr>
            <w:tcW w:w="675" w:type="dxa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Acquire the knowledge about the Acid-Base Chemistry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FF44A4" w:rsidTr="00B76378">
        <w:tc>
          <w:tcPr>
            <w:tcW w:w="675" w:type="dxa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Understand the importance  and applications of non-aqueous solvents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FF44A4" w:rsidTr="00B76378">
        <w:tc>
          <w:tcPr>
            <w:tcW w:w="675" w:type="dxa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Acquire the knowledge about ionic bond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FF44A4" w:rsidTr="00B76378">
        <w:tc>
          <w:tcPr>
            <w:tcW w:w="675" w:type="dxa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Recognize the theories related to covalent bond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FF44A4" w:rsidTr="00B76378">
        <w:tc>
          <w:tcPr>
            <w:tcW w:w="675" w:type="dxa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FF44A4" w:rsidRDefault="00B76378" w:rsidP="00B76378">
            <w:pPr>
              <w:jc w:val="both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 xml:space="preserve">Analyzethe theories of coordinate bond 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Pr="00FF44A4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FF44A4" w:rsidTr="00B76378">
        <w:tc>
          <w:tcPr>
            <w:tcW w:w="10683" w:type="dxa"/>
            <w:gridSpan w:val="8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FF44A4" w:rsidTr="00B76378">
        <w:tc>
          <w:tcPr>
            <w:tcW w:w="959" w:type="dxa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FF44A4" w:rsidTr="00B76378">
        <w:tc>
          <w:tcPr>
            <w:tcW w:w="959" w:type="dxa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30</w:t>
            </w:r>
          </w:p>
        </w:tc>
      </w:tr>
      <w:tr w:rsidR="00B76378" w:rsidRPr="00FF44A4" w:rsidTr="00B76378">
        <w:tc>
          <w:tcPr>
            <w:tcW w:w="959" w:type="dxa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30</w:t>
            </w:r>
          </w:p>
        </w:tc>
        <w:tc>
          <w:tcPr>
            <w:tcW w:w="1439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40</w:t>
            </w:r>
          </w:p>
        </w:tc>
      </w:tr>
      <w:tr w:rsidR="00B76378" w:rsidRPr="00FF44A4" w:rsidTr="00B76378">
        <w:tc>
          <w:tcPr>
            <w:tcW w:w="959" w:type="dxa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20</w:t>
            </w:r>
          </w:p>
        </w:tc>
        <w:tc>
          <w:tcPr>
            <w:tcW w:w="1321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40</w:t>
            </w:r>
          </w:p>
        </w:tc>
      </w:tr>
      <w:tr w:rsidR="00B76378" w:rsidRPr="00FF44A4" w:rsidTr="00B76378">
        <w:tc>
          <w:tcPr>
            <w:tcW w:w="959" w:type="dxa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  <w:tc>
          <w:tcPr>
            <w:tcW w:w="1321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40</w:t>
            </w:r>
          </w:p>
        </w:tc>
      </w:tr>
      <w:tr w:rsidR="00B76378" w:rsidRPr="00FF44A4" w:rsidTr="00B76378">
        <w:tc>
          <w:tcPr>
            <w:tcW w:w="959" w:type="dxa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20</w:t>
            </w:r>
          </w:p>
        </w:tc>
        <w:tc>
          <w:tcPr>
            <w:tcW w:w="1375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30</w:t>
            </w:r>
          </w:p>
        </w:tc>
      </w:tr>
      <w:tr w:rsidR="00B76378" w:rsidRPr="00FF44A4" w:rsidTr="00B76378">
        <w:tc>
          <w:tcPr>
            <w:tcW w:w="959" w:type="dxa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FF44A4" w:rsidRDefault="00B76378" w:rsidP="00B76378">
            <w:pPr>
              <w:jc w:val="center"/>
              <w:rPr>
                <w:sz w:val="24"/>
                <w:szCs w:val="24"/>
              </w:rPr>
            </w:pPr>
            <w:r w:rsidRPr="00FF44A4">
              <w:rPr>
                <w:sz w:val="24"/>
                <w:szCs w:val="24"/>
              </w:rPr>
              <w:t>-</w:t>
            </w:r>
          </w:p>
        </w:tc>
      </w:tr>
      <w:tr w:rsidR="00B76378" w:rsidRPr="00FF44A4" w:rsidTr="00B76378">
        <w:tc>
          <w:tcPr>
            <w:tcW w:w="9522" w:type="dxa"/>
            <w:gridSpan w:val="7"/>
          </w:tcPr>
          <w:p w:rsidR="00B76378" w:rsidRPr="00FF44A4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F44A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F44A4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Pr="00FF44A4" w:rsidRDefault="00B76378" w:rsidP="00B76378"/>
    <w:p w:rsidR="006770A4" w:rsidRDefault="00B76378" w:rsidP="00B76378">
      <w:r>
        <w:t xml:space="preserve"> </w:t>
      </w:r>
    </w:p>
    <w:p w:rsidR="006770A4" w:rsidRDefault="006770A4">
      <w:pPr>
        <w:spacing w:after="200" w:line="276" w:lineRule="auto"/>
      </w:pPr>
      <w:r>
        <w:br w:type="page"/>
      </w:r>
    </w:p>
    <w:p w:rsidR="00B76378" w:rsidRPr="00FF44A4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drawing>
          <wp:inline distT="0" distB="0" distL="0" distR="0">
            <wp:extent cx="6230219" cy="1657581"/>
            <wp:effectExtent l="0" t="0" r="0" b="0"/>
            <wp:docPr id="23" name="Picture 23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37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20CH3003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37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ORGANIC REACTION MECHANISM AND STEREOCHEMISTRY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37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2"/>
        <w:gridCol w:w="400"/>
        <w:gridCol w:w="6609"/>
        <w:gridCol w:w="1150"/>
        <w:gridCol w:w="1056"/>
        <w:gridCol w:w="896"/>
      </w:tblGrid>
      <w:tr w:rsidR="00B76378" w:rsidRPr="005968A2" w:rsidTr="00B76378">
        <w:trPr>
          <w:trHeight w:val="552"/>
        </w:trPr>
        <w:tc>
          <w:tcPr>
            <w:tcW w:w="267" w:type="pct"/>
            <w:vAlign w:val="center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281" w:type="pct"/>
            <w:gridSpan w:val="2"/>
            <w:vAlign w:val="center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94" w:type="pct"/>
            <w:vAlign w:val="center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19" w:type="pct"/>
            <w:vAlign w:val="center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5968A2" w:rsidTr="00B76378">
        <w:trPr>
          <w:trHeight w:val="552"/>
        </w:trPr>
        <w:tc>
          <w:tcPr>
            <w:tcW w:w="5000" w:type="pct"/>
            <w:gridSpan w:val="6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5968A2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1.</w:t>
            </w: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i) Derive hammett equation? Explain the terms &amp; write uses of hammett plots. ii) What is Kinetic isotopic effect? Give one example for primary and secondary isotope effect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CO1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b.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i) Write the resonance structure of aniline, nitrobenzene, phenol and pyrrole? ii) Why do we need hyperconjugation?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CO1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5968A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2.</w:t>
            </w: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i) Write differences between inductive effect and resonance effect?</w:t>
            </w:r>
          </w:p>
          <w:p w:rsidR="00B76378" w:rsidRPr="005968A2" w:rsidRDefault="00B76378" w:rsidP="00B76378">
            <w:pPr>
              <w:jc w:val="both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ii) What are characteristics of resonance?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CO2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b.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What are the conditions for aromaticity? Write the structure of [14]annulene, [8] annulene, [16] annulene, [6] annulene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CO2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9" w:type="pct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3.</w:t>
            </w: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i) What are the factors affecting for SN2 reaction? Give three examples for each of the following: very good, good and weak nucleophiles</w:t>
            </w:r>
            <w:r>
              <w:rPr>
                <w:sz w:val="24"/>
                <w:szCs w:val="24"/>
              </w:rPr>
              <w:t>.</w:t>
            </w:r>
            <w:r w:rsidRPr="005968A2">
              <w:rPr>
                <w:sz w:val="24"/>
                <w:szCs w:val="24"/>
              </w:rPr>
              <w:t xml:space="preserve"> </w:t>
            </w:r>
          </w:p>
          <w:p w:rsidR="00B76378" w:rsidRPr="005968A2" w:rsidRDefault="00B76378" w:rsidP="00B76378">
            <w:pPr>
              <w:jc w:val="both"/>
              <w:rPr>
                <w:color w:val="202124"/>
                <w:sz w:val="24"/>
                <w:szCs w:val="24"/>
                <w:shd w:val="clear" w:color="auto" w:fill="FFFFFF"/>
              </w:rPr>
            </w:pPr>
            <w:r w:rsidRPr="005968A2">
              <w:rPr>
                <w:sz w:val="24"/>
                <w:szCs w:val="24"/>
              </w:rPr>
              <w:t>ii) Write the increasing order of stability for all types of carbocations?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CO3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b.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bCs/>
                <w:sz w:val="24"/>
                <w:szCs w:val="24"/>
                <w:lang w:val="en-IN"/>
              </w:rPr>
            </w:pPr>
            <w:r w:rsidRPr="005968A2">
              <w:rPr>
                <w:bCs/>
                <w:sz w:val="24"/>
                <w:szCs w:val="24"/>
              </w:rPr>
              <w:t xml:space="preserve">i) </w:t>
            </w:r>
            <w:r>
              <w:rPr>
                <w:bCs/>
                <w:sz w:val="24"/>
                <w:szCs w:val="24"/>
                <w:lang w:val="en-IN"/>
              </w:rPr>
              <w:t>Why b</w:t>
            </w:r>
            <w:r w:rsidRPr="005968A2">
              <w:rPr>
                <w:bCs/>
                <w:sz w:val="24"/>
                <w:szCs w:val="24"/>
                <w:lang w:val="en-IN"/>
              </w:rPr>
              <w:t xml:space="preserve">enzyne mechanism </w:t>
            </w:r>
            <w:r>
              <w:rPr>
                <w:bCs/>
                <w:sz w:val="24"/>
                <w:szCs w:val="24"/>
                <w:lang w:val="en-IN"/>
              </w:rPr>
              <w:t xml:space="preserve">is </w:t>
            </w:r>
            <w:r w:rsidRPr="005968A2">
              <w:rPr>
                <w:bCs/>
                <w:sz w:val="24"/>
                <w:szCs w:val="24"/>
                <w:lang w:val="en-IN"/>
              </w:rPr>
              <w:t>called elimination addition mechanism?</w:t>
            </w:r>
          </w:p>
          <w:p w:rsidR="00B76378" w:rsidRPr="005968A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968A2">
              <w:rPr>
                <w:bCs/>
                <w:sz w:val="24"/>
                <w:szCs w:val="24"/>
              </w:rPr>
              <w:t>ii) Write properties of diazonium salts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CO3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4.</w:t>
            </w: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Write a mechanism of diazonium salts from aromatic amines?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CO4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b.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968A2">
              <w:rPr>
                <w:bCs/>
                <w:sz w:val="24"/>
                <w:szCs w:val="24"/>
              </w:rPr>
              <w:t>Explain factors affecting reactivity in aromatic nucleophilic Substitutions.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CO4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5.</w:t>
            </w: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Explain Arenium ion mechanism and energy profile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CO5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b.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968A2">
              <w:rPr>
                <w:bCs/>
                <w:sz w:val="24"/>
                <w:szCs w:val="24"/>
              </w:rPr>
              <w:t>Write a short note on</w:t>
            </w:r>
          </w:p>
          <w:p w:rsidR="00B76378" w:rsidRPr="005968A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968A2">
              <w:rPr>
                <w:bCs/>
                <w:sz w:val="24"/>
                <w:szCs w:val="24"/>
              </w:rPr>
              <w:t>i) Reimer-Tiemann reaction</w:t>
            </w:r>
            <w:r>
              <w:rPr>
                <w:bCs/>
                <w:sz w:val="24"/>
                <w:szCs w:val="24"/>
              </w:rPr>
              <w:t>.</w:t>
            </w:r>
          </w:p>
          <w:p w:rsidR="00B76378" w:rsidRPr="005968A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968A2">
              <w:rPr>
                <w:bCs/>
                <w:sz w:val="24"/>
                <w:szCs w:val="24"/>
              </w:rPr>
              <w:t>ii) VilsmeierHaack reaction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CO5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6.</w:t>
            </w: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Write a short note on i) Enantiomer  ii) epimer  iii) geometrical isomerism  iv)optical isomerism v) chirality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CO5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b.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color w:val="202124"/>
                <w:sz w:val="24"/>
                <w:szCs w:val="24"/>
                <w:shd w:val="clear" w:color="auto" w:fill="FFFFFF"/>
              </w:rPr>
            </w:pPr>
            <w:r w:rsidRPr="005968A2">
              <w:rPr>
                <w:bCs/>
                <w:sz w:val="24"/>
                <w:szCs w:val="24"/>
              </w:rPr>
              <w:t xml:space="preserve">i) What is stereochemistry of allenes? </w:t>
            </w:r>
            <w:r w:rsidRPr="005968A2">
              <w:rPr>
                <w:color w:val="202124"/>
                <w:sz w:val="24"/>
                <w:szCs w:val="24"/>
                <w:shd w:val="clear" w:color="auto" w:fill="FFFFFF"/>
              </w:rPr>
              <w:t>How do you assign R and S configuration to allenes?</w:t>
            </w:r>
          </w:p>
          <w:p w:rsidR="00B76378" w:rsidRPr="005968A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968A2">
              <w:rPr>
                <w:color w:val="202124"/>
                <w:sz w:val="24"/>
                <w:szCs w:val="24"/>
                <w:shd w:val="clear" w:color="auto" w:fill="FFFFFF"/>
              </w:rPr>
              <w:t xml:space="preserve">ii)Write </w:t>
            </w:r>
            <w:r w:rsidRPr="005968A2">
              <w:rPr>
                <w:sz w:val="24"/>
                <w:szCs w:val="24"/>
              </w:rPr>
              <w:t>Conditions of Atropisomerism? Explain stereochemistry of biphenyls.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 xml:space="preserve">    CO5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7.</w:t>
            </w: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Write a short note on i) Hoffmann elimination ii)Chugaev elimination iii) Cope elimination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CO6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b.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968A2">
              <w:rPr>
                <w:bCs/>
                <w:sz w:val="24"/>
                <w:szCs w:val="24"/>
              </w:rPr>
              <w:t>What is elimination reaction &amp; explain E1 and E2 reaction.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CO6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5968A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8.</w:t>
            </w: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968A2">
              <w:rPr>
                <w:bCs/>
                <w:sz w:val="24"/>
                <w:szCs w:val="24"/>
              </w:rPr>
              <w:t>i) What is Fischer-projection and Newman project formula?</w:t>
            </w:r>
          </w:p>
          <w:p w:rsidR="00B76378" w:rsidRPr="005968A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968A2">
              <w:rPr>
                <w:bCs/>
                <w:sz w:val="24"/>
                <w:szCs w:val="24"/>
              </w:rPr>
              <w:t>ii) What is the difference between Newman and sawhorse projection.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CO6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7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b.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sz w:val="24"/>
                <w:szCs w:val="24"/>
              </w:rPr>
            </w:pPr>
            <w:r w:rsidRPr="005968A2">
              <w:rPr>
                <w:bCs/>
                <w:sz w:val="24"/>
                <w:szCs w:val="24"/>
              </w:rPr>
              <w:t xml:space="preserve">i) </w:t>
            </w:r>
            <w:r w:rsidRPr="005968A2">
              <w:rPr>
                <w:sz w:val="24"/>
                <w:szCs w:val="24"/>
              </w:rPr>
              <w:t>Write Cahn-Ingold-Prelog rules?</w:t>
            </w:r>
          </w:p>
          <w:p w:rsidR="00B76378" w:rsidRPr="005968A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 xml:space="preserve">ii) </w:t>
            </w:r>
            <w:r w:rsidRPr="005968A2">
              <w:rPr>
                <w:color w:val="202124"/>
                <w:sz w:val="24"/>
                <w:szCs w:val="24"/>
                <w:shd w:val="clear" w:color="auto" w:fill="FFFFFF"/>
              </w:rPr>
              <w:t>How do you rank substituents in order of Cahn-Ingold-Prelog priorities?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CO6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5968A2">
              <w:rPr>
                <w:b/>
                <w:sz w:val="24"/>
                <w:szCs w:val="24"/>
                <w:u w:val="single"/>
              </w:rPr>
              <w:t>PART – B(1 X 20= 20 MARKS)</w:t>
            </w:r>
          </w:p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5968A2" w:rsidTr="00B76378">
        <w:trPr>
          <w:trHeight w:val="397"/>
        </w:trPr>
        <w:tc>
          <w:tcPr>
            <w:tcW w:w="26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9.</w:t>
            </w:r>
          </w:p>
        </w:tc>
        <w:tc>
          <w:tcPr>
            <w:tcW w:w="185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sz w:val="24"/>
                <w:szCs w:val="24"/>
                <w:lang w:val="en-IN"/>
              </w:rPr>
            </w:pPr>
            <w:r w:rsidRPr="005968A2">
              <w:rPr>
                <w:sz w:val="24"/>
                <w:szCs w:val="24"/>
              </w:rPr>
              <w:t>Describe the conformation of ethane and cyclohexane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CO6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  <w:tr w:rsidR="00B76378" w:rsidRPr="005968A2" w:rsidTr="00B76378">
        <w:trPr>
          <w:trHeight w:val="397"/>
        </w:trPr>
        <w:tc>
          <w:tcPr>
            <w:tcW w:w="26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b.</w:t>
            </w:r>
          </w:p>
        </w:tc>
        <w:tc>
          <w:tcPr>
            <w:tcW w:w="3094" w:type="pct"/>
          </w:tcPr>
          <w:p w:rsidR="00B76378" w:rsidRPr="005968A2" w:rsidRDefault="00B76378" w:rsidP="00B76378">
            <w:pPr>
              <w:jc w:val="both"/>
              <w:rPr>
                <w:color w:val="202124"/>
                <w:sz w:val="24"/>
                <w:szCs w:val="24"/>
                <w:shd w:val="clear" w:color="auto" w:fill="FFFFFF"/>
              </w:rPr>
            </w:pPr>
            <w:r w:rsidRPr="005968A2">
              <w:rPr>
                <w:bCs/>
                <w:sz w:val="24"/>
                <w:szCs w:val="24"/>
              </w:rPr>
              <w:t>i)</w:t>
            </w:r>
            <w:r w:rsidRPr="005968A2">
              <w:rPr>
                <w:color w:val="202124"/>
                <w:sz w:val="24"/>
                <w:szCs w:val="24"/>
                <w:shd w:val="clear" w:color="auto" w:fill="FFFFFF"/>
              </w:rPr>
              <w:t>What is Sharpless asymmetric Dihydroxylation?</w:t>
            </w:r>
          </w:p>
          <w:p w:rsidR="00B76378" w:rsidRPr="005968A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968A2">
              <w:rPr>
                <w:color w:val="202124"/>
                <w:sz w:val="24"/>
                <w:szCs w:val="24"/>
                <w:shd w:val="clear" w:color="auto" w:fill="FFFFFF"/>
              </w:rPr>
              <w:t>ii) What is the role and importance of sharplessepoxidation?</w:t>
            </w:r>
          </w:p>
        </w:tc>
        <w:tc>
          <w:tcPr>
            <w:tcW w:w="538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CO6</w:t>
            </w:r>
          </w:p>
        </w:tc>
        <w:tc>
          <w:tcPr>
            <w:tcW w:w="494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5968A2" w:rsidTr="00B76378">
        <w:tc>
          <w:tcPr>
            <w:tcW w:w="675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5968A2" w:rsidTr="00B76378">
        <w:tc>
          <w:tcPr>
            <w:tcW w:w="675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 xml:space="preserve">To understand the hammett equation and its application. </w:t>
            </w:r>
          </w:p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To identify the primary and secondary isotope effect</w:t>
            </w:r>
          </w:p>
        </w:tc>
      </w:tr>
      <w:tr w:rsidR="00B76378" w:rsidRPr="005968A2" w:rsidTr="00B76378">
        <w:tc>
          <w:tcPr>
            <w:tcW w:w="675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To know the concept of resonance, aromaticity and annulenes</w:t>
            </w:r>
          </w:p>
        </w:tc>
      </w:tr>
      <w:tr w:rsidR="00B76378" w:rsidRPr="005968A2" w:rsidTr="00B76378">
        <w:tc>
          <w:tcPr>
            <w:tcW w:w="675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To connect SN1 and SN2 reaction and its mechanism</w:t>
            </w:r>
          </w:p>
        </w:tc>
      </w:tr>
      <w:tr w:rsidR="00B76378" w:rsidRPr="005968A2" w:rsidTr="00B76378">
        <w:tc>
          <w:tcPr>
            <w:tcW w:w="675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To understand the importance of diazonium salts.</w:t>
            </w:r>
          </w:p>
        </w:tc>
      </w:tr>
      <w:tr w:rsidR="00B76378" w:rsidRPr="005968A2" w:rsidTr="00B76378">
        <w:tc>
          <w:tcPr>
            <w:tcW w:w="675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To consider the named reactions in organic synthesis</w:t>
            </w:r>
          </w:p>
        </w:tc>
      </w:tr>
      <w:tr w:rsidR="00B76378" w:rsidRPr="005968A2" w:rsidTr="00B76378">
        <w:tc>
          <w:tcPr>
            <w:tcW w:w="675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To know the elimination reaction and its various mechanism</w:t>
            </w:r>
          </w:p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To understand the Cahn-Ingold-prelog rules</w:t>
            </w:r>
          </w:p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To evaluate the importance of sharpless</w:t>
            </w:r>
            <w:r>
              <w:rPr>
                <w:sz w:val="24"/>
                <w:szCs w:val="24"/>
              </w:rPr>
              <w:t xml:space="preserve"> </w:t>
            </w:r>
            <w:r w:rsidRPr="005968A2">
              <w:rPr>
                <w:sz w:val="24"/>
                <w:szCs w:val="24"/>
              </w:rPr>
              <w:t>dihydroxylation and epoxidation?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5968A2" w:rsidTr="00B76378">
        <w:tc>
          <w:tcPr>
            <w:tcW w:w="10683" w:type="dxa"/>
            <w:gridSpan w:val="8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5968A2" w:rsidTr="00B76378">
        <w:tc>
          <w:tcPr>
            <w:tcW w:w="959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5968A2" w:rsidTr="00B76378">
        <w:tc>
          <w:tcPr>
            <w:tcW w:w="959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20</w:t>
            </w:r>
          </w:p>
        </w:tc>
      </w:tr>
      <w:tr w:rsidR="00B76378" w:rsidRPr="005968A2" w:rsidTr="00B76378">
        <w:tc>
          <w:tcPr>
            <w:tcW w:w="959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20</w:t>
            </w:r>
          </w:p>
        </w:tc>
      </w:tr>
      <w:tr w:rsidR="00B76378" w:rsidRPr="005968A2" w:rsidTr="00B76378">
        <w:tc>
          <w:tcPr>
            <w:tcW w:w="959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20</w:t>
            </w:r>
          </w:p>
        </w:tc>
      </w:tr>
      <w:tr w:rsidR="00B76378" w:rsidRPr="005968A2" w:rsidTr="00B76378">
        <w:tc>
          <w:tcPr>
            <w:tcW w:w="959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20</w:t>
            </w:r>
          </w:p>
        </w:tc>
      </w:tr>
      <w:tr w:rsidR="00B76378" w:rsidRPr="005968A2" w:rsidTr="00B76378">
        <w:tc>
          <w:tcPr>
            <w:tcW w:w="959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20</w:t>
            </w:r>
          </w:p>
        </w:tc>
        <w:tc>
          <w:tcPr>
            <w:tcW w:w="1569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20</w:t>
            </w:r>
          </w:p>
        </w:tc>
        <w:tc>
          <w:tcPr>
            <w:tcW w:w="1375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40</w:t>
            </w:r>
          </w:p>
        </w:tc>
      </w:tr>
      <w:tr w:rsidR="00B76378" w:rsidRPr="005968A2" w:rsidTr="00B76378">
        <w:tc>
          <w:tcPr>
            <w:tcW w:w="959" w:type="dxa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20</w:t>
            </w:r>
          </w:p>
        </w:tc>
        <w:tc>
          <w:tcPr>
            <w:tcW w:w="1569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20</w:t>
            </w:r>
          </w:p>
        </w:tc>
        <w:tc>
          <w:tcPr>
            <w:tcW w:w="1375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968A2" w:rsidRDefault="00B76378" w:rsidP="00B76378">
            <w:pPr>
              <w:jc w:val="center"/>
              <w:rPr>
                <w:sz w:val="24"/>
                <w:szCs w:val="24"/>
              </w:rPr>
            </w:pPr>
            <w:r w:rsidRPr="005968A2">
              <w:rPr>
                <w:sz w:val="24"/>
                <w:szCs w:val="24"/>
              </w:rPr>
              <w:t>60</w:t>
            </w:r>
          </w:p>
        </w:tc>
      </w:tr>
      <w:tr w:rsidR="00B76378" w:rsidRPr="005968A2" w:rsidTr="00B76378">
        <w:tc>
          <w:tcPr>
            <w:tcW w:w="9522" w:type="dxa"/>
            <w:gridSpan w:val="7"/>
          </w:tcPr>
          <w:p w:rsidR="00B76378" w:rsidRPr="005968A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968A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968A2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drawing>
          <wp:inline distT="0" distB="0" distL="0" distR="0">
            <wp:extent cx="6230219" cy="1657581"/>
            <wp:effectExtent l="0" t="0" r="0" b="0"/>
            <wp:docPr id="24" name="Picture 24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20CH3005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B91210">
              <w:rPr>
                <w:b/>
                <w:szCs w:val="24"/>
              </w:rPr>
              <w:t>COORDINATION CHEMISTRY OF TRANSITION ELEMENTS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356"/>
        <w:gridCol w:w="1150"/>
        <w:gridCol w:w="1315"/>
        <w:gridCol w:w="896"/>
      </w:tblGrid>
      <w:tr w:rsidR="00B76378" w:rsidRPr="00A761C2" w:rsidTr="00B76378">
        <w:trPr>
          <w:trHeight w:val="552"/>
        </w:trPr>
        <w:tc>
          <w:tcPr>
            <w:tcW w:w="258" w:type="pct"/>
            <w:vAlign w:val="center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195" w:type="pct"/>
            <w:gridSpan w:val="2"/>
            <w:vAlign w:val="center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633" w:type="pct"/>
            <w:vAlign w:val="center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A761C2" w:rsidTr="00B76378">
        <w:trPr>
          <w:trHeight w:val="552"/>
        </w:trPr>
        <w:tc>
          <w:tcPr>
            <w:tcW w:w="5000" w:type="pct"/>
            <w:gridSpan w:val="6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A761C2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1.</w:t>
            </w: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Describe the various types of electronic transitions possible in a coordination complex.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Discuss the magnetic properties of coordination complexes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A761C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2.</w:t>
            </w: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bCs/>
                <w:sz w:val="24"/>
                <w:szCs w:val="24"/>
              </w:rPr>
              <w:t>Explain John-Teller effect with examples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CO1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Describe a method to determine magnetic susceptivity.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CO2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A761C2" w:rsidTr="00B76378">
        <w:trPr>
          <w:trHeight w:val="354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3.</w:t>
            </w: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  <w:lang w:val="en-IN"/>
              </w:rPr>
            </w:pPr>
            <w:r w:rsidRPr="00A761C2">
              <w:rPr>
                <w:sz w:val="24"/>
                <w:szCs w:val="24"/>
              </w:rPr>
              <w:t>Discuss about the various types of structural isomerism exhibited by the metal complexes.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CO3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Analyze the factors affecting the stability of coordination complexes.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4.</w:t>
            </w: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Derive the relationship between stepwise stability constant and overall stability constant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CO4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761C2">
              <w:rPr>
                <w:bCs/>
                <w:sz w:val="24"/>
                <w:szCs w:val="24"/>
              </w:rPr>
              <w:t>Summarize the various types of stereoisomerism exhibited by the metal complex.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CO3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5.</w:t>
            </w: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bCs/>
                <w:sz w:val="24"/>
                <w:szCs w:val="24"/>
              </w:rPr>
              <w:t>Explain S</w:t>
            </w:r>
            <w:r w:rsidRPr="00A761C2">
              <w:rPr>
                <w:bCs/>
                <w:sz w:val="24"/>
                <w:szCs w:val="24"/>
                <w:vertAlign w:val="subscript"/>
              </w:rPr>
              <w:t>N</w:t>
            </w:r>
            <w:r w:rsidRPr="00A761C2">
              <w:rPr>
                <w:bCs/>
                <w:sz w:val="24"/>
                <w:szCs w:val="24"/>
                <w:vertAlign w:val="superscript"/>
              </w:rPr>
              <w:t>1</w:t>
            </w:r>
            <w:r w:rsidRPr="00A761C2">
              <w:rPr>
                <w:bCs/>
                <w:sz w:val="24"/>
                <w:szCs w:val="24"/>
              </w:rPr>
              <w:t xml:space="preserve"> substitution reaction in metal complex with suitable example. Write the rate equation.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761C2">
              <w:rPr>
                <w:bCs/>
                <w:sz w:val="24"/>
                <w:szCs w:val="24"/>
              </w:rPr>
              <w:t>Discuss about (i) Anation reaction (ii) Isomerization reaction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6.</w:t>
            </w: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Define: Trans effect. Write the trans effect series and state its significance.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761C2">
              <w:rPr>
                <w:bCs/>
                <w:sz w:val="24"/>
                <w:szCs w:val="24"/>
              </w:rPr>
              <w:t>Compare the theories of trans effect.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7.</w:t>
            </w: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Explain the following</w:t>
            </w:r>
          </w:p>
          <w:p w:rsidR="00B76378" w:rsidRPr="00A761C2" w:rsidRDefault="00B76378" w:rsidP="00CA5E13">
            <w:pPr>
              <w:pStyle w:val="ListParagraph"/>
              <w:numPr>
                <w:ilvl w:val="0"/>
                <w:numId w:val="11"/>
              </w:num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 xml:space="preserve">Marcus theory </w:t>
            </w:r>
          </w:p>
          <w:p w:rsidR="00B76378" w:rsidRPr="00A761C2" w:rsidRDefault="00B76378" w:rsidP="00CA5E13">
            <w:pPr>
              <w:pStyle w:val="ListParagraph"/>
              <w:numPr>
                <w:ilvl w:val="0"/>
                <w:numId w:val="11"/>
              </w:num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Complementary and noncomplementary electron transfer reaction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761C2">
              <w:rPr>
                <w:bCs/>
                <w:sz w:val="24"/>
                <w:szCs w:val="24"/>
              </w:rPr>
              <w:t>Discuss the mechanism of inner sphere electron transfer reaction with suitable examples.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A761C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8.</w:t>
            </w: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761C2">
              <w:rPr>
                <w:bCs/>
                <w:sz w:val="24"/>
                <w:szCs w:val="24"/>
              </w:rPr>
              <w:t>Elucidate the mechanism of outer sphere electron transfer reaction.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761C2">
              <w:rPr>
                <w:bCs/>
                <w:sz w:val="24"/>
                <w:szCs w:val="24"/>
              </w:rPr>
              <w:t>Summarize the applications of electron transfer reactions.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CO5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D94669" w:rsidRDefault="00B76378" w:rsidP="00B76378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  <w:r w:rsidRPr="00D94669">
              <w:rPr>
                <w:b/>
                <w:sz w:val="24"/>
                <w:szCs w:val="24"/>
                <w:u w:val="single"/>
              </w:rPr>
              <w:t>PART – B (1 X 20 = 20 MARKS)</w:t>
            </w:r>
          </w:p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D94669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9.</w:t>
            </w: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Analyze the various types of bonds possible in complexes containing metal-metal multiple bonds.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CO6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  <w:tr w:rsidR="00B76378" w:rsidRPr="00A761C2" w:rsidTr="00B76378">
        <w:trPr>
          <w:trHeight w:val="397"/>
        </w:trPr>
        <w:tc>
          <w:tcPr>
            <w:tcW w:w="258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b.</w:t>
            </w:r>
          </w:p>
        </w:tc>
        <w:tc>
          <w:tcPr>
            <w:tcW w:w="3006" w:type="pct"/>
          </w:tcPr>
          <w:p w:rsidR="00B76378" w:rsidRPr="00A761C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A761C2">
              <w:rPr>
                <w:bCs/>
                <w:sz w:val="24"/>
                <w:szCs w:val="24"/>
              </w:rPr>
              <w:t>Outline the applications of compounds containing metal-metal multiple bonds.</w:t>
            </w:r>
          </w:p>
        </w:tc>
        <w:tc>
          <w:tcPr>
            <w:tcW w:w="51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CO6</w:t>
            </w:r>
          </w:p>
        </w:tc>
        <w:tc>
          <w:tcPr>
            <w:tcW w:w="633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963"/>
      </w:tblGrid>
      <w:tr w:rsidR="00B76378" w:rsidRPr="00A761C2" w:rsidTr="00B76378">
        <w:tc>
          <w:tcPr>
            <w:tcW w:w="675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963" w:type="dxa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A761C2" w:rsidTr="00B76378">
        <w:tc>
          <w:tcPr>
            <w:tcW w:w="675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CO1</w:t>
            </w:r>
          </w:p>
        </w:tc>
        <w:tc>
          <w:tcPr>
            <w:tcW w:w="9963" w:type="dxa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To characterize the electronic spectra of metal complexes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A761C2" w:rsidTr="00B76378">
        <w:tc>
          <w:tcPr>
            <w:tcW w:w="675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CO2</w:t>
            </w:r>
          </w:p>
        </w:tc>
        <w:tc>
          <w:tcPr>
            <w:tcW w:w="9963" w:type="dxa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To predict the magnetic properties of coordination complexes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A761C2" w:rsidTr="00B76378">
        <w:tc>
          <w:tcPr>
            <w:tcW w:w="675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CO3</w:t>
            </w:r>
          </w:p>
        </w:tc>
        <w:tc>
          <w:tcPr>
            <w:tcW w:w="9963" w:type="dxa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To discuss the isomerism in coordination complexes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A761C2" w:rsidTr="00B76378">
        <w:tc>
          <w:tcPr>
            <w:tcW w:w="675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CO4</w:t>
            </w:r>
          </w:p>
        </w:tc>
        <w:tc>
          <w:tcPr>
            <w:tcW w:w="9963" w:type="dxa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To summarize the factors affecting the stability of metal complexes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A761C2" w:rsidTr="00B76378">
        <w:tc>
          <w:tcPr>
            <w:tcW w:w="675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CO5</w:t>
            </w:r>
          </w:p>
        </w:tc>
        <w:tc>
          <w:tcPr>
            <w:tcW w:w="9963" w:type="dxa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To categorize the types of mechanisms in reactions of metal complexes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A761C2" w:rsidTr="00B76378">
        <w:tc>
          <w:tcPr>
            <w:tcW w:w="675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CO6</w:t>
            </w:r>
          </w:p>
        </w:tc>
        <w:tc>
          <w:tcPr>
            <w:tcW w:w="9963" w:type="dxa"/>
          </w:tcPr>
          <w:p w:rsidR="00B76378" w:rsidRPr="00A761C2" w:rsidRDefault="00B76378" w:rsidP="00B76378">
            <w:pPr>
              <w:jc w:val="both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To describe the importance of metal-metal multiple bonds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A761C2" w:rsidTr="00B76378">
        <w:tc>
          <w:tcPr>
            <w:tcW w:w="10683" w:type="dxa"/>
            <w:gridSpan w:val="8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A761C2" w:rsidTr="00B76378">
        <w:tc>
          <w:tcPr>
            <w:tcW w:w="959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A761C2" w:rsidTr="00B76378">
        <w:tc>
          <w:tcPr>
            <w:tcW w:w="959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20</w:t>
            </w:r>
          </w:p>
        </w:tc>
      </w:tr>
      <w:tr w:rsidR="00B76378" w:rsidRPr="00A761C2" w:rsidTr="00B76378">
        <w:tc>
          <w:tcPr>
            <w:tcW w:w="959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20</w:t>
            </w:r>
          </w:p>
        </w:tc>
        <w:tc>
          <w:tcPr>
            <w:tcW w:w="1375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20</w:t>
            </w:r>
          </w:p>
        </w:tc>
      </w:tr>
      <w:tr w:rsidR="00B76378" w:rsidRPr="00A761C2" w:rsidTr="00B76378">
        <w:tc>
          <w:tcPr>
            <w:tcW w:w="959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20</w:t>
            </w:r>
          </w:p>
        </w:tc>
        <w:tc>
          <w:tcPr>
            <w:tcW w:w="1375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20</w:t>
            </w:r>
          </w:p>
        </w:tc>
      </w:tr>
      <w:tr w:rsidR="00B76378" w:rsidRPr="00A761C2" w:rsidTr="00B76378">
        <w:tc>
          <w:tcPr>
            <w:tcW w:w="959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20</w:t>
            </w:r>
          </w:p>
        </w:tc>
      </w:tr>
      <w:tr w:rsidR="00B76378" w:rsidRPr="00A761C2" w:rsidTr="00B76378">
        <w:tc>
          <w:tcPr>
            <w:tcW w:w="959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40</w:t>
            </w:r>
          </w:p>
        </w:tc>
        <w:tc>
          <w:tcPr>
            <w:tcW w:w="1439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30</w:t>
            </w:r>
          </w:p>
        </w:tc>
        <w:tc>
          <w:tcPr>
            <w:tcW w:w="1375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80</w:t>
            </w:r>
          </w:p>
        </w:tc>
      </w:tr>
      <w:tr w:rsidR="00B76378" w:rsidRPr="00A761C2" w:rsidTr="00B76378">
        <w:tc>
          <w:tcPr>
            <w:tcW w:w="959" w:type="dxa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761C2" w:rsidRDefault="00B76378" w:rsidP="00B76378">
            <w:pPr>
              <w:jc w:val="center"/>
              <w:rPr>
                <w:sz w:val="24"/>
                <w:szCs w:val="24"/>
              </w:rPr>
            </w:pPr>
            <w:r w:rsidRPr="00A761C2">
              <w:rPr>
                <w:sz w:val="24"/>
                <w:szCs w:val="24"/>
              </w:rPr>
              <w:t>20</w:t>
            </w:r>
          </w:p>
        </w:tc>
      </w:tr>
      <w:tr w:rsidR="00B76378" w:rsidRPr="00A761C2" w:rsidTr="00B76378">
        <w:tc>
          <w:tcPr>
            <w:tcW w:w="9522" w:type="dxa"/>
            <w:gridSpan w:val="7"/>
          </w:tcPr>
          <w:p w:rsidR="00B76378" w:rsidRPr="00A761C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A761C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761C2">
              <w:rPr>
                <w:b/>
                <w:sz w:val="24"/>
                <w:szCs w:val="24"/>
              </w:rPr>
              <w:t>180</w:t>
            </w:r>
          </w:p>
        </w:tc>
      </w:tr>
    </w:tbl>
    <w:p w:rsidR="006770A4" w:rsidRDefault="006770A4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Pr="00826BCE" w:rsidRDefault="00B76378" w:rsidP="00B76378">
      <w:pPr>
        <w:jc w:val="center"/>
        <w:rPr>
          <w:color w:val="000000" w:themeColor="text1"/>
        </w:rPr>
      </w:pPr>
      <w:r w:rsidRPr="00826BCE">
        <w:rPr>
          <w:noProof/>
          <w:color w:val="000000" w:themeColor="text1"/>
        </w:rPr>
        <w:drawing>
          <wp:inline distT="0" distB="0" distL="0" distR="0">
            <wp:extent cx="6230219" cy="1657581"/>
            <wp:effectExtent l="0" t="0" r="0" b="0"/>
            <wp:docPr id="25" name="Picture 25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Pr="00826BCE" w:rsidRDefault="00B76378" w:rsidP="00B76378">
      <w:pPr>
        <w:rPr>
          <w:color w:val="000000" w:themeColor="text1"/>
        </w:rPr>
      </w:pPr>
    </w:p>
    <w:tbl>
      <w:tblPr>
        <w:tblW w:w="104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056"/>
      </w:tblGrid>
      <w:tr w:rsidR="00B76378" w:rsidRPr="00826BC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826BCE" w:rsidRDefault="00B76378" w:rsidP="00B76378">
            <w:pPr>
              <w:pStyle w:val="Title"/>
              <w:jc w:val="left"/>
              <w:rPr>
                <w:b/>
                <w:color w:val="000000" w:themeColor="text1"/>
                <w:szCs w:val="24"/>
              </w:rPr>
            </w:pPr>
            <w:r w:rsidRPr="00826BCE">
              <w:rPr>
                <w:b/>
                <w:color w:val="000000" w:themeColor="text1"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826BCE" w:rsidRDefault="00B76378" w:rsidP="00B76378">
            <w:pPr>
              <w:pStyle w:val="Title"/>
              <w:jc w:val="left"/>
              <w:rPr>
                <w:b/>
                <w:color w:val="000000" w:themeColor="text1"/>
                <w:szCs w:val="24"/>
              </w:rPr>
            </w:pPr>
            <w:r w:rsidRPr="0006558F">
              <w:rPr>
                <w:b/>
                <w:color w:val="000000" w:themeColor="text1"/>
                <w:szCs w:val="24"/>
                <w:shd w:val="clear" w:color="auto" w:fill="F9F9F9"/>
              </w:rPr>
              <w:t>20CH3006</w:t>
            </w:r>
          </w:p>
        </w:tc>
        <w:tc>
          <w:tcPr>
            <w:tcW w:w="1504" w:type="dxa"/>
            <w:vAlign w:val="center"/>
          </w:tcPr>
          <w:p w:rsidR="00B76378" w:rsidRPr="00826BCE" w:rsidRDefault="00B76378" w:rsidP="00B76378">
            <w:pPr>
              <w:pStyle w:val="Title"/>
              <w:ind w:left="-468" w:firstLine="468"/>
              <w:jc w:val="left"/>
              <w:rPr>
                <w:color w:val="000000" w:themeColor="text1"/>
                <w:szCs w:val="24"/>
              </w:rPr>
            </w:pPr>
            <w:r w:rsidRPr="00826BCE">
              <w:rPr>
                <w:b/>
                <w:bCs/>
                <w:color w:val="000000" w:themeColor="text1"/>
                <w:szCs w:val="24"/>
              </w:rPr>
              <w:t xml:space="preserve">Duration       </w:t>
            </w:r>
          </w:p>
        </w:tc>
        <w:tc>
          <w:tcPr>
            <w:tcW w:w="1056" w:type="dxa"/>
            <w:vAlign w:val="center"/>
          </w:tcPr>
          <w:p w:rsidR="00B76378" w:rsidRPr="00826BCE" w:rsidRDefault="00B76378" w:rsidP="00B76378">
            <w:pPr>
              <w:pStyle w:val="Title"/>
              <w:jc w:val="left"/>
              <w:rPr>
                <w:b/>
                <w:color w:val="000000" w:themeColor="text1"/>
                <w:szCs w:val="24"/>
              </w:rPr>
            </w:pPr>
            <w:r w:rsidRPr="00826BCE">
              <w:rPr>
                <w:b/>
                <w:color w:val="000000" w:themeColor="text1"/>
                <w:szCs w:val="24"/>
              </w:rPr>
              <w:t>3hrs</w:t>
            </w:r>
          </w:p>
        </w:tc>
      </w:tr>
      <w:tr w:rsidR="00B76378" w:rsidRPr="00826BC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826BCE" w:rsidRDefault="00B76378" w:rsidP="00B76378">
            <w:pPr>
              <w:pStyle w:val="Title"/>
              <w:ind w:right="-160"/>
              <w:jc w:val="left"/>
              <w:rPr>
                <w:b/>
                <w:color w:val="000000" w:themeColor="text1"/>
                <w:szCs w:val="24"/>
              </w:rPr>
            </w:pPr>
            <w:r w:rsidRPr="00826BCE">
              <w:rPr>
                <w:b/>
                <w:color w:val="000000" w:themeColor="text1"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826BCE" w:rsidRDefault="00B76378" w:rsidP="00B76378">
            <w:pPr>
              <w:pStyle w:val="Title"/>
              <w:jc w:val="left"/>
              <w:rPr>
                <w:b/>
                <w:color w:val="000000" w:themeColor="text1"/>
                <w:szCs w:val="24"/>
              </w:rPr>
            </w:pPr>
            <w:r w:rsidRPr="0006558F">
              <w:rPr>
                <w:b/>
                <w:color w:val="000000" w:themeColor="text1"/>
                <w:szCs w:val="24"/>
                <w:shd w:val="clear" w:color="auto" w:fill="F9F9F9"/>
              </w:rPr>
              <w:t>PRINCIPLES OF MOLECULAR SPECTROSCOPY</w:t>
            </w:r>
          </w:p>
        </w:tc>
        <w:tc>
          <w:tcPr>
            <w:tcW w:w="1504" w:type="dxa"/>
            <w:vAlign w:val="center"/>
          </w:tcPr>
          <w:p w:rsidR="00B76378" w:rsidRPr="00826BCE" w:rsidRDefault="00B76378" w:rsidP="00B76378">
            <w:pPr>
              <w:pStyle w:val="Title"/>
              <w:jc w:val="left"/>
              <w:rPr>
                <w:b/>
                <w:bCs/>
                <w:color w:val="000000" w:themeColor="text1"/>
                <w:szCs w:val="24"/>
              </w:rPr>
            </w:pPr>
            <w:r w:rsidRPr="00826BCE">
              <w:rPr>
                <w:b/>
                <w:bCs/>
                <w:color w:val="000000" w:themeColor="text1"/>
                <w:szCs w:val="24"/>
              </w:rPr>
              <w:t xml:space="preserve">Max. Marks </w:t>
            </w:r>
          </w:p>
        </w:tc>
        <w:tc>
          <w:tcPr>
            <w:tcW w:w="1056" w:type="dxa"/>
            <w:vAlign w:val="center"/>
          </w:tcPr>
          <w:p w:rsidR="00B76378" w:rsidRPr="00826BCE" w:rsidRDefault="00B76378" w:rsidP="00B76378">
            <w:pPr>
              <w:pStyle w:val="Title"/>
              <w:jc w:val="left"/>
              <w:rPr>
                <w:b/>
                <w:color w:val="000000" w:themeColor="text1"/>
                <w:szCs w:val="24"/>
              </w:rPr>
            </w:pPr>
            <w:r w:rsidRPr="00826BCE">
              <w:rPr>
                <w:b/>
                <w:color w:val="000000" w:themeColor="text1"/>
                <w:szCs w:val="24"/>
              </w:rPr>
              <w:t>100</w:t>
            </w:r>
          </w:p>
        </w:tc>
      </w:tr>
    </w:tbl>
    <w:p w:rsidR="00B76378" w:rsidRPr="00826BCE" w:rsidRDefault="00B76378" w:rsidP="00B76378">
      <w:pPr>
        <w:rPr>
          <w:color w:val="000000" w:themeColor="text1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4118BC" w:rsidTr="00B76378">
        <w:trPr>
          <w:trHeight w:val="552"/>
        </w:trPr>
        <w:tc>
          <w:tcPr>
            <w:tcW w:w="261" w:type="pct"/>
            <w:vAlign w:val="center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Bloom’s Level</w:t>
            </w:r>
          </w:p>
        </w:tc>
        <w:tc>
          <w:tcPr>
            <w:tcW w:w="400" w:type="pct"/>
            <w:vAlign w:val="center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Marks</w:t>
            </w:r>
          </w:p>
        </w:tc>
      </w:tr>
      <w:tr w:rsidR="00B76378" w:rsidRPr="004118BC" w:rsidTr="00B76378">
        <w:trPr>
          <w:trHeight w:val="552"/>
        </w:trPr>
        <w:tc>
          <w:tcPr>
            <w:tcW w:w="5000" w:type="pct"/>
            <w:gridSpan w:val="6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  <w:u w:val="single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  <w:u w:val="single"/>
              </w:rPr>
              <w:t>PART – A (4 X 20 = 80 MARKS)</w:t>
            </w:r>
          </w:p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(Answer all the Questions)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 xml:space="preserve">The vibration frequency of </w:t>
            </w:r>
            <w:r w:rsidRPr="004118BC">
              <w:rPr>
                <w:color w:val="000000" w:themeColor="text1"/>
                <w:sz w:val="24"/>
                <w:szCs w:val="24"/>
                <w:vertAlign w:val="superscript"/>
              </w:rPr>
              <w:t>1</w:t>
            </w:r>
            <w:r w:rsidRPr="004118BC">
              <w:rPr>
                <w:color w:val="000000" w:themeColor="text1"/>
                <w:sz w:val="24"/>
                <w:szCs w:val="24"/>
              </w:rPr>
              <w:t>H</w:t>
            </w:r>
            <w:r w:rsidRPr="004118BC">
              <w:rPr>
                <w:color w:val="000000" w:themeColor="text1"/>
                <w:sz w:val="24"/>
                <w:szCs w:val="24"/>
                <w:vertAlign w:val="superscript"/>
              </w:rPr>
              <w:t>35</w:t>
            </w:r>
            <w:r w:rsidRPr="004118BC">
              <w:rPr>
                <w:color w:val="000000" w:themeColor="text1"/>
                <w:sz w:val="24"/>
                <w:szCs w:val="24"/>
              </w:rPr>
              <w:t>Cl is 2990.6 cm</w:t>
            </w:r>
            <w:r w:rsidRPr="004118BC">
              <w:rPr>
                <w:color w:val="000000" w:themeColor="text1"/>
                <w:sz w:val="24"/>
                <w:szCs w:val="24"/>
                <w:vertAlign w:val="superscript"/>
              </w:rPr>
              <w:t>-1</w:t>
            </w:r>
            <w:r w:rsidRPr="004118BC">
              <w:rPr>
                <w:color w:val="000000" w:themeColor="text1"/>
                <w:sz w:val="24"/>
                <w:szCs w:val="24"/>
              </w:rPr>
              <w:t xml:space="preserve">; without  calculating the bond force constant, estimate the vibrational      frequencies for </w:t>
            </w:r>
            <w:r w:rsidRPr="004118BC">
              <w:rPr>
                <w:color w:val="000000" w:themeColor="text1"/>
                <w:sz w:val="24"/>
                <w:szCs w:val="24"/>
                <w:vertAlign w:val="superscript"/>
              </w:rPr>
              <w:t>1</w:t>
            </w:r>
            <w:r w:rsidRPr="004118BC">
              <w:rPr>
                <w:color w:val="000000" w:themeColor="text1"/>
                <w:sz w:val="24"/>
                <w:szCs w:val="24"/>
              </w:rPr>
              <w:t>H</w:t>
            </w:r>
            <w:r w:rsidRPr="004118BC">
              <w:rPr>
                <w:color w:val="000000" w:themeColor="text1"/>
                <w:sz w:val="24"/>
                <w:szCs w:val="24"/>
                <w:vertAlign w:val="superscript"/>
              </w:rPr>
              <w:t>37</w:t>
            </w:r>
            <w:r w:rsidRPr="004118BC">
              <w:rPr>
                <w:color w:val="000000" w:themeColor="text1"/>
                <w:sz w:val="24"/>
                <w:szCs w:val="24"/>
              </w:rPr>
              <w:t xml:space="preserve">Cl, </w:t>
            </w:r>
            <w:r w:rsidRPr="004118BC">
              <w:rPr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4118BC">
              <w:rPr>
                <w:color w:val="000000" w:themeColor="text1"/>
                <w:sz w:val="24"/>
                <w:szCs w:val="24"/>
              </w:rPr>
              <w:t>D</w:t>
            </w:r>
            <w:r w:rsidRPr="004118BC">
              <w:rPr>
                <w:color w:val="000000" w:themeColor="text1"/>
                <w:sz w:val="24"/>
                <w:szCs w:val="24"/>
                <w:vertAlign w:val="superscript"/>
              </w:rPr>
              <w:t>35</w:t>
            </w:r>
            <w:r w:rsidRPr="004118BC">
              <w:rPr>
                <w:color w:val="000000" w:themeColor="text1"/>
                <w:sz w:val="24"/>
                <w:szCs w:val="24"/>
              </w:rPr>
              <w:t xml:space="preserve">Cl and </w:t>
            </w:r>
            <w:r w:rsidRPr="004118BC">
              <w:rPr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4118BC">
              <w:rPr>
                <w:color w:val="000000" w:themeColor="text1"/>
                <w:sz w:val="24"/>
                <w:szCs w:val="24"/>
              </w:rPr>
              <w:t>D</w:t>
            </w:r>
            <w:r w:rsidRPr="004118BC">
              <w:rPr>
                <w:color w:val="000000" w:themeColor="text1"/>
                <w:sz w:val="24"/>
                <w:szCs w:val="24"/>
                <w:vertAlign w:val="superscript"/>
              </w:rPr>
              <w:t>37</w:t>
            </w:r>
            <w:r w:rsidRPr="004118BC">
              <w:rPr>
                <w:color w:val="000000" w:themeColor="text1"/>
                <w:sz w:val="24"/>
                <w:szCs w:val="24"/>
              </w:rPr>
              <w:t>Cl.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>CO3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both"/>
              <w:rPr>
                <w:bCs/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Explain suitable selection rules for Microwave, IR, Raman, NMR and ESR spectroscopy.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>CO1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U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center"/>
              <w:rPr>
                <w:b/>
                <w:bCs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bCs/>
                <w:color w:val="000000" w:themeColor="text1"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pStyle w:val="Default"/>
              <w:jc w:val="both"/>
              <w:rPr>
                <w:color w:val="000000" w:themeColor="text1"/>
              </w:rPr>
            </w:pPr>
            <w:r w:rsidRPr="004118BC">
              <w:rPr>
                <w:color w:val="000000" w:themeColor="text1"/>
              </w:rPr>
              <w:t xml:space="preserve">How many normal modes of vibration are possible for the following molecules? </w:t>
            </w:r>
          </w:p>
          <w:p w:rsidR="00B76378" w:rsidRPr="004118BC" w:rsidRDefault="00B76378" w:rsidP="00B76378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NH</w:t>
            </w:r>
            <w:r w:rsidRPr="004118BC">
              <w:rPr>
                <w:color w:val="000000" w:themeColor="text1"/>
                <w:sz w:val="24"/>
                <w:szCs w:val="24"/>
                <w:vertAlign w:val="subscript"/>
              </w:rPr>
              <w:t>3</w:t>
            </w:r>
            <w:r w:rsidRPr="004118BC">
              <w:rPr>
                <w:color w:val="000000" w:themeColor="text1"/>
                <w:sz w:val="24"/>
                <w:szCs w:val="24"/>
              </w:rPr>
              <w:t>, HCN, SO</w:t>
            </w:r>
            <w:r w:rsidRPr="004118BC">
              <w:rPr>
                <w:color w:val="000000" w:themeColor="text1"/>
                <w:sz w:val="24"/>
                <w:szCs w:val="24"/>
                <w:vertAlign w:val="subscript"/>
              </w:rPr>
              <w:t>2</w:t>
            </w:r>
            <w:r w:rsidRPr="004118BC">
              <w:rPr>
                <w:color w:val="000000" w:themeColor="text1"/>
                <w:sz w:val="24"/>
                <w:szCs w:val="24"/>
              </w:rPr>
              <w:t xml:space="preserve"> (bent), C</w:t>
            </w:r>
            <w:r w:rsidRPr="004118BC">
              <w:rPr>
                <w:color w:val="000000" w:themeColor="text1"/>
                <w:sz w:val="24"/>
                <w:szCs w:val="24"/>
                <w:vertAlign w:val="subscript"/>
              </w:rPr>
              <w:t>2</w:t>
            </w:r>
            <w:r w:rsidRPr="004118BC">
              <w:rPr>
                <w:color w:val="000000" w:themeColor="text1"/>
                <w:sz w:val="24"/>
                <w:szCs w:val="24"/>
              </w:rPr>
              <w:t>H</w:t>
            </w:r>
            <w:r w:rsidRPr="004118BC">
              <w:rPr>
                <w:color w:val="000000" w:themeColor="text1"/>
                <w:sz w:val="24"/>
                <w:szCs w:val="24"/>
                <w:vertAlign w:val="subscript"/>
              </w:rPr>
              <w:t>2</w:t>
            </w:r>
            <w:r w:rsidRPr="004118BC">
              <w:rPr>
                <w:color w:val="000000" w:themeColor="text1"/>
                <w:sz w:val="24"/>
                <w:szCs w:val="24"/>
              </w:rPr>
              <w:t>, C</w:t>
            </w:r>
            <w:r w:rsidRPr="004118BC">
              <w:rPr>
                <w:color w:val="000000" w:themeColor="text1"/>
                <w:sz w:val="24"/>
                <w:szCs w:val="24"/>
                <w:vertAlign w:val="subscript"/>
              </w:rPr>
              <w:t>6</w:t>
            </w:r>
            <w:r w:rsidRPr="004118BC">
              <w:rPr>
                <w:color w:val="000000" w:themeColor="text1"/>
                <w:sz w:val="24"/>
                <w:szCs w:val="24"/>
              </w:rPr>
              <w:t>H</w:t>
            </w:r>
            <w:r w:rsidRPr="004118BC">
              <w:rPr>
                <w:color w:val="000000" w:themeColor="text1"/>
                <w:sz w:val="24"/>
                <w:szCs w:val="24"/>
                <w:vertAlign w:val="subscript"/>
              </w:rPr>
              <w:t>6</w:t>
            </w:r>
            <w:r w:rsidRPr="004118BC">
              <w:rPr>
                <w:color w:val="000000" w:themeColor="text1"/>
                <w:sz w:val="24"/>
                <w:szCs w:val="24"/>
              </w:rPr>
              <w:t>, CH</w:t>
            </w:r>
            <w:r w:rsidRPr="004118BC">
              <w:rPr>
                <w:color w:val="000000" w:themeColor="text1"/>
                <w:sz w:val="24"/>
                <w:szCs w:val="24"/>
                <w:vertAlign w:val="subscript"/>
              </w:rPr>
              <w:t xml:space="preserve">4, </w:t>
            </w:r>
            <w:r w:rsidRPr="004118BC">
              <w:rPr>
                <w:color w:val="000000" w:themeColor="text1"/>
                <w:sz w:val="24"/>
                <w:szCs w:val="24"/>
              </w:rPr>
              <w:t>OCS (linear)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>CO3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The first rotational line of CO occur at 3.84235 cm</w:t>
            </w:r>
            <w:r w:rsidRPr="004118BC">
              <w:rPr>
                <w:color w:val="000000" w:themeColor="text1"/>
                <w:sz w:val="24"/>
                <w:szCs w:val="24"/>
                <w:vertAlign w:val="superscript"/>
              </w:rPr>
              <w:t>-1</w:t>
            </w:r>
            <w:r w:rsidRPr="004118BC">
              <w:rPr>
                <w:color w:val="000000" w:themeColor="text1"/>
                <w:sz w:val="24"/>
                <w:szCs w:val="24"/>
              </w:rPr>
              <w:t xml:space="preserve"> (J=0 to   J=1). Calculate the moment of inertia and bond length of CO molecule.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>CO2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00" w:type="pct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Explain the possible electronic transitions observed in polyatomic molecules with suitable example.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U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both"/>
              <w:rPr>
                <w:bCs/>
                <w:color w:val="000000" w:themeColor="text1"/>
                <w:sz w:val="24"/>
                <w:szCs w:val="24"/>
              </w:rPr>
            </w:pPr>
            <w:r w:rsidRPr="004118BC">
              <w:rPr>
                <w:bCs/>
                <w:color w:val="000000" w:themeColor="text1"/>
                <w:sz w:val="24"/>
                <w:szCs w:val="24"/>
              </w:rPr>
              <w:t>Explain the factors influencing vibrational frequencies.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bCs/>
                <w:color w:val="000000" w:themeColor="text1"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Explain the Rayleigh scattering and Raman scattering with illustration.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both"/>
              <w:rPr>
                <w:bCs/>
                <w:color w:val="000000" w:themeColor="text1"/>
                <w:sz w:val="24"/>
                <w:szCs w:val="24"/>
              </w:rPr>
            </w:pPr>
            <w:r w:rsidRPr="004118BC">
              <w:rPr>
                <w:rFonts w:eastAsiaTheme="minorHAnsi"/>
                <w:bCs/>
                <w:color w:val="000000" w:themeColor="text1"/>
                <w:sz w:val="24"/>
                <w:szCs w:val="24"/>
                <w:lang w:val="en-IN"/>
              </w:rPr>
              <w:t>Explain the possible m</w:t>
            </w:r>
            <w:r w:rsidRPr="004118BC">
              <w:rPr>
                <w:rFonts w:eastAsiaTheme="minorHAnsi"/>
                <w:bCs/>
                <w:color w:val="000000" w:themeColor="text1"/>
                <w:sz w:val="24"/>
                <w:szCs w:val="24"/>
              </w:rPr>
              <w:t>odes of stretching and bending vibrations observed in IR spectroscopy.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U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Default="00B76378" w:rsidP="00B76378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 xml:space="preserve">Predict the EPR spectrum of the following compounds: </w:t>
            </w:r>
          </w:p>
          <w:p w:rsidR="00B76378" w:rsidRDefault="00B76378" w:rsidP="00B76378">
            <w:pPr>
              <w:jc w:val="both"/>
              <w:rPr>
                <w:bCs/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 xml:space="preserve">(i) </w:t>
            </w:r>
            <w:r w:rsidRPr="004118BC">
              <w:rPr>
                <w:color w:val="000000" w:themeColor="text1"/>
                <w:sz w:val="24"/>
                <w:szCs w:val="24"/>
                <w:vertAlign w:val="superscript"/>
              </w:rPr>
              <w:t>•</w:t>
            </w:r>
            <w:r w:rsidRPr="004118BC">
              <w:rPr>
                <w:color w:val="000000" w:themeColor="text1"/>
                <w:sz w:val="24"/>
                <w:szCs w:val="24"/>
              </w:rPr>
              <w:t>CH</w:t>
            </w:r>
            <w:r w:rsidRPr="004118BC">
              <w:rPr>
                <w:color w:val="000000" w:themeColor="text1"/>
                <w:sz w:val="24"/>
                <w:szCs w:val="24"/>
                <w:vertAlign w:val="subscript"/>
              </w:rPr>
              <w:t>2</w:t>
            </w:r>
            <w:r w:rsidRPr="004118BC">
              <w:rPr>
                <w:color w:val="000000" w:themeColor="text1"/>
                <w:sz w:val="24"/>
                <w:szCs w:val="24"/>
              </w:rPr>
              <w:t>-CH</w:t>
            </w:r>
            <w:r w:rsidRPr="004118BC">
              <w:rPr>
                <w:color w:val="000000" w:themeColor="text1"/>
                <w:sz w:val="24"/>
                <w:szCs w:val="24"/>
                <w:vertAlign w:val="subscript"/>
              </w:rPr>
              <w:t>3</w:t>
            </w:r>
            <w:r w:rsidRPr="004118BC">
              <w:rPr>
                <w:color w:val="000000" w:themeColor="text1"/>
                <w:sz w:val="24"/>
                <w:szCs w:val="24"/>
              </w:rPr>
              <w:t xml:space="preserve">    (ii) </w:t>
            </w:r>
            <w:r w:rsidRPr="004118BC">
              <w:rPr>
                <w:color w:val="000000" w:themeColor="text1"/>
                <w:sz w:val="24"/>
                <w:szCs w:val="24"/>
                <w:vertAlign w:val="superscript"/>
              </w:rPr>
              <w:t>•</w:t>
            </w:r>
            <w:r w:rsidRPr="004118BC">
              <w:rPr>
                <w:color w:val="000000" w:themeColor="text1"/>
                <w:sz w:val="24"/>
                <w:szCs w:val="24"/>
              </w:rPr>
              <w:t>CH</w:t>
            </w:r>
            <w:r w:rsidRPr="004118BC">
              <w:rPr>
                <w:color w:val="000000" w:themeColor="text1"/>
                <w:sz w:val="24"/>
                <w:szCs w:val="24"/>
                <w:vertAlign w:val="subscript"/>
              </w:rPr>
              <w:t xml:space="preserve">3  </w:t>
            </w:r>
            <w:r>
              <w:rPr>
                <w:color w:val="000000" w:themeColor="text1"/>
                <w:sz w:val="24"/>
                <w:szCs w:val="24"/>
                <w:vertAlign w:val="subscript"/>
              </w:rPr>
              <w:t xml:space="preserve">       </w:t>
            </w:r>
            <w:r w:rsidRPr="004118BC">
              <w:rPr>
                <w:bCs/>
                <w:color w:val="000000" w:themeColor="text1"/>
                <w:sz w:val="24"/>
                <w:szCs w:val="24"/>
              </w:rPr>
              <w:t>(iii)Mn</w:t>
            </w:r>
            <w:r w:rsidRPr="004118BC">
              <w:rPr>
                <w:bCs/>
                <w:color w:val="000000" w:themeColor="text1"/>
                <w:sz w:val="24"/>
                <w:szCs w:val="24"/>
                <w:vertAlign w:val="superscript"/>
              </w:rPr>
              <w:t>2+</w:t>
            </w:r>
            <w:r w:rsidRPr="004118BC">
              <w:rPr>
                <w:bCs/>
                <w:color w:val="000000" w:themeColor="text1"/>
                <w:sz w:val="24"/>
                <w:szCs w:val="24"/>
              </w:rPr>
              <w:t xml:space="preserve"> (I=5/2) </w:t>
            </w:r>
          </w:p>
          <w:p w:rsidR="00B76378" w:rsidRPr="004118BC" w:rsidRDefault="00B76378" w:rsidP="00B76378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bCs/>
                <w:color w:val="000000" w:themeColor="text1"/>
                <w:sz w:val="24"/>
                <w:szCs w:val="24"/>
              </w:rPr>
              <w:t>(iv)</w:t>
            </w:r>
            <w:r w:rsidRPr="004118BC">
              <w:rPr>
                <w:color w:val="000000" w:themeColor="text1"/>
                <w:sz w:val="24"/>
                <w:szCs w:val="24"/>
                <w:shd w:val="clear" w:color="auto" w:fill="FFFFFF"/>
              </w:rPr>
              <w:t xml:space="preserve">  Naphthalene </w:t>
            </w:r>
            <w:r w:rsidRPr="004118BC">
              <w:rPr>
                <w:rStyle w:val="Emphasis"/>
                <w:bCs/>
                <w:color w:val="000000" w:themeColor="text1"/>
                <w:sz w:val="24"/>
                <w:szCs w:val="24"/>
                <w:shd w:val="clear" w:color="auto" w:fill="FFFFFF"/>
              </w:rPr>
              <w:t>radical</w:t>
            </w:r>
            <w:r w:rsidRPr="004118BC">
              <w:rPr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 xml:space="preserve">    </w:t>
            </w:r>
            <w:r w:rsidRPr="004118BC">
              <w:rPr>
                <w:color w:val="000000" w:themeColor="text1"/>
                <w:sz w:val="24"/>
                <w:szCs w:val="24"/>
                <w:shd w:val="clear" w:color="auto" w:fill="FFFFFF"/>
              </w:rPr>
              <w:t xml:space="preserve">(V) </w:t>
            </w:r>
            <w:r w:rsidRPr="004118BC">
              <w:rPr>
                <w:bCs/>
                <w:color w:val="000000" w:themeColor="text1"/>
                <w:sz w:val="24"/>
                <w:szCs w:val="24"/>
              </w:rPr>
              <w:t xml:space="preserve"> Anthracene </w:t>
            </w:r>
            <w:r w:rsidRPr="004118BC">
              <w:rPr>
                <w:rStyle w:val="Emphasis"/>
                <w:bCs/>
                <w:color w:val="000000" w:themeColor="text1"/>
                <w:sz w:val="24"/>
                <w:szCs w:val="24"/>
                <w:shd w:val="clear" w:color="auto" w:fill="FFFFFF"/>
              </w:rPr>
              <w:t>radical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>CO4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>A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both"/>
              <w:rPr>
                <w:bCs/>
                <w:color w:val="000000" w:themeColor="text1"/>
                <w:sz w:val="24"/>
                <w:szCs w:val="24"/>
              </w:rPr>
            </w:pPr>
            <w:r w:rsidRPr="004118BC">
              <w:rPr>
                <w:bCs/>
                <w:color w:val="000000" w:themeColor="text1"/>
                <w:sz w:val="24"/>
                <w:szCs w:val="24"/>
                <w:lang w:val="en-IN" w:bidi="hi-IN"/>
              </w:rPr>
              <w:t>TMS is used as a reference in NMR.Why?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>CO4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>U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bCs/>
                <w:color w:val="000000" w:themeColor="text1"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lastRenderedPageBreak/>
              <w:t>6.</w:t>
            </w: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  <w:lang w:bidi="hi-IN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Explain the Zeeman effect.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>CO4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rPr>
                <w:bCs/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  <w:lang w:val="en-IN"/>
              </w:rPr>
              <w:t xml:space="preserve">Discuss on </w:t>
            </w:r>
            <w:r w:rsidRPr="004118BC">
              <w:rPr>
                <w:bCs/>
                <w:sz w:val="24"/>
                <w:szCs w:val="24"/>
              </w:rPr>
              <w:t>coupling constant</w:t>
            </w:r>
            <w:r w:rsidRPr="004118BC">
              <w:rPr>
                <w:sz w:val="24"/>
                <w:szCs w:val="24"/>
                <w:lang w:val="en-IN"/>
              </w:rPr>
              <w:t>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 xml:space="preserve">    CO4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>U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 xml:space="preserve">Explain the theory and principle of Mossbauer </w:t>
            </w:r>
            <w:r>
              <w:rPr>
                <w:color w:val="000000" w:themeColor="text1"/>
                <w:sz w:val="24"/>
                <w:szCs w:val="24"/>
              </w:rPr>
              <w:t>spectroscopy.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rPr>
                <w:bCs/>
                <w:color w:val="000000" w:themeColor="text1"/>
                <w:sz w:val="24"/>
                <w:szCs w:val="24"/>
                <w:lang w:val="en-IN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Explain the theory and principle of UPS and XPS</w:t>
            </w:r>
            <w:r>
              <w:rPr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U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center"/>
              <w:rPr>
                <w:bCs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bCs/>
                <w:color w:val="000000" w:themeColor="text1"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Explain the following</w:t>
            </w:r>
          </w:p>
          <w:p w:rsidR="00B76378" w:rsidRPr="004118BC" w:rsidRDefault="00B76378" w:rsidP="00CA5E13">
            <w:pPr>
              <w:pStyle w:val="ListParagraph"/>
              <w:numPr>
                <w:ilvl w:val="0"/>
                <w:numId w:val="12"/>
              </w:numPr>
              <w:ind w:left="600" w:hanging="425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Isomer shift</w:t>
            </w:r>
            <w:r>
              <w:rPr>
                <w:color w:val="000000" w:themeColor="text1"/>
                <w:sz w:val="24"/>
                <w:szCs w:val="24"/>
              </w:rPr>
              <w:t>.</w:t>
            </w:r>
          </w:p>
          <w:p w:rsidR="00B76378" w:rsidRPr="004118BC" w:rsidRDefault="00B76378" w:rsidP="00CA5E13">
            <w:pPr>
              <w:pStyle w:val="ListParagraph"/>
              <w:numPr>
                <w:ilvl w:val="0"/>
                <w:numId w:val="12"/>
              </w:numPr>
              <w:ind w:left="600" w:hanging="425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Hyperfine splitting</w:t>
            </w:r>
            <w:r>
              <w:rPr>
                <w:color w:val="000000" w:themeColor="text1"/>
                <w:sz w:val="24"/>
                <w:szCs w:val="24"/>
              </w:rPr>
              <w:t>.</w:t>
            </w:r>
          </w:p>
          <w:p w:rsidR="00B76378" w:rsidRPr="004118BC" w:rsidRDefault="00B76378" w:rsidP="00CA5E13">
            <w:pPr>
              <w:pStyle w:val="ListParagraph"/>
              <w:numPr>
                <w:ilvl w:val="0"/>
                <w:numId w:val="12"/>
              </w:numPr>
              <w:ind w:left="600" w:hanging="425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Quadrupole effects</w:t>
            </w:r>
            <w:r>
              <w:rPr>
                <w:color w:val="000000" w:themeColor="text1"/>
                <w:sz w:val="24"/>
                <w:szCs w:val="24"/>
              </w:rPr>
              <w:t>.</w:t>
            </w:r>
          </w:p>
          <w:p w:rsidR="00B76378" w:rsidRPr="004118BC" w:rsidRDefault="00B76378" w:rsidP="00CA5E13">
            <w:pPr>
              <w:pStyle w:val="ListParagraph"/>
              <w:numPr>
                <w:ilvl w:val="0"/>
                <w:numId w:val="12"/>
              </w:numPr>
              <w:ind w:left="600" w:hanging="425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bCs/>
                <w:color w:val="000000" w:themeColor="text1"/>
                <w:sz w:val="24"/>
                <w:szCs w:val="24"/>
                <w:lang w:val="en-IN"/>
              </w:rPr>
              <w:t>Mössbauer effect</w:t>
            </w:r>
            <w:r>
              <w:rPr>
                <w:bCs/>
                <w:color w:val="000000" w:themeColor="text1"/>
                <w:sz w:val="24"/>
                <w:szCs w:val="24"/>
                <w:lang w:val="en-IN"/>
              </w:rPr>
              <w:t>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>CO5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>U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both"/>
              <w:rPr>
                <w:bCs/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 xml:space="preserve">How will you obtain a photoelectron spectrum? Find binding energy of an electron. 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  <w:lang w:bidi="hi-IN"/>
              </w:rPr>
              <w:t>CO5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U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4118BC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4118BC">
              <w:rPr>
                <w:b/>
                <w:sz w:val="24"/>
                <w:szCs w:val="24"/>
                <w:u w:val="single"/>
              </w:rPr>
              <w:t>PART – B (1 X 20= 20 MARKS)</w:t>
            </w:r>
          </w:p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rPr>
                <w:rFonts w:eastAsia="Calibri"/>
                <w:color w:val="000000" w:themeColor="text1"/>
                <w:sz w:val="24"/>
                <w:szCs w:val="24"/>
                <w:lang w:val="en-IN"/>
              </w:rPr>
            </w:pPr>
            <w:r w:rsidRPr="004118BC">
              <w:rPr>
                <w:color w:val="000000" w:themeColor="text1"/>
                <w:sz w:val="24"/>
                <w:szCs w:val="24"/>
                <w:shd w:val="clear" w:color="auto" w:fill="FFFFFF"/>
              </w:rPr>
              <w:t>Explain different photo processes using Jablonski diagram.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U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B76378" w:rsidRPr="004118BC" w:rsidTr="00B76378">
        <w:trPr>
          <w:trHeight w:val="397"/>
        </w:trPr>
        <w:tc>
          <w:tcPr>
            <w:tcW w:w="26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4118BC" w:rsidRDefault="00B76378" w:rsidP="00B76378">
            <w:pPr>
              <w:jc w:val="both"/>
              <w:rPr>
                <w:bCs/>
                <w:color w:val="000000" w:themeColor="text1"/>
                <w:sz w:val="24"/>
                <w:szCs w:val="24"/>
                <w:lang w:val="en-GB"/>
              </w:rPr>
            </w:pPr>
            <w:r w:rsidRPr="004118BC">
              <w:rPr>
                <w:rFonts w:eastAsia="Calibri"/>
                <w:color w:val="000000" w:themeColor="text1"/>
                <w:sz w:val="24"/>
                <w:szCs w:val="24"/>
                <w:lang w:val="en-IN" w:bidi="hi-IN"/>
              </w:rPr>
              <w:t xml:space="preserve">Discuss </w:t>
            </w:r>
            <w:r w:rsidRPr="004118BC">
              <w:rPr>
                <w:bCs/>
                <w:color w:val="000000" w:themeColor="text1"/>
                <w:sz w:val="24"/>
                <w:szCs w:val="24"/>
                <w:lang w:val="en-GB"/>
              </w:rPr>
              <w:t xml:space="preserve">the following </w:t>
            </w:r>
          </w:p>
          <w:p w:rsidR="00B76378" w:rsidRPr="004118BC" w:rsidRDefault="00B76378" w:rsidP="00CA5E13">
            <w:pPr>
              <w:pStyle w:val="ListParagraph"/>
              <w:numPr>
                <w:ilvl w:val="0"/>
                <w:numId w:val="13"/>
              </w:numPr>
              <w:ind w:left="884" w:hanging="567"/>
              <w:jc w:val="both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Fluorescence</w:t>
            </w:r>
            <w:r>
              <w:rPr>
                <w:color w:val="000000" w:themeColor="text1"/>
                <w:sz w:val="24"/>
                <w:szCs w:val="24"/>
              </w:rPr>
              <w:t xml:space="preserve"> </w:t>
            </w:r>
            <w:r w:rsidRPr="004118BC">
              <w:rPr>
                <w:bCs/>
                <w:color w:val="000000" w:themeColor="text1"/>
                <w:sz w:val="24"/>
                <w:szCs w:val="24"/>
              </w:rPr>
              <w:t>quantum yield</w:t>
            </w:r>
            <w:r>
              <w:rPr>
                <w:bCs/>
                <w:color w:val="000000" w:themeColor="text1"/>
                <w:sz w:val="24"/>
                <w:szCs w:val="24"/>
              </w:rPr>
              <w:t>.</w:t>
            </w:r>
          </w:p>
          <w:p w:rsidR="00B76378" w:rsidRPr="004118BC" w:rsidRDefault="00B76378" w:rsidP="00CA5E13">
            <w:pPr>
              <w:pStyle w:val="ListParagraph"/>
              <w:numPr>
                <w:ilvl w:val="0"/>
                <w:numId w:val="13"/>
              </w:numPr>
              <w:ind w:left="884" w:hanging="567"/>
              <w:jc w:val="both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Fluorescence</w:t>
            </w:r>
            <w:r w:rsidRPr="004118BC">
              <w:rPr>
                <w:bCs/>
                <w:color w:val="000000" w:themeColor="text1"/>
                <w:sz w:val="24"/>
                <w:szCs w:val="24"/>
              </w:rPr>
              <w:t xml:space="preserve"> Quenching</w:t>
            </w:r>
            <w:r>
              <w:rPr>
                <w:bCs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U</w:t>
            </w:r>
          </w:p>
        </w:tc>
        <w:tc>
          <w:tcPr>
            <w:tcW w:w="400" w:type="pct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</w:tbl>
    <w:p w:rsidR="00B76378" w:rsidRPr="00826BCE" w:rsidRDefault="00B76378" w:rsidP="00B76378">
      <w:pPr>
        <w:rPr>
          <w:color w:val="000000" w:themeColor="text1"/>
        </w:rPr>
      </w:pPr>
    </w:p>
    <w:p w:rsidR="00B76378" w:rsidRPr="00826BCE" w:rsidRDefault="00B76378" w:rsidP="00B76378">
      <w:pPr>
        <w:rPr>
          <w:color w:val="000000" w:themeColor="text1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4118BC" w:rsidTr="00B76378">
        <w:tc>
          <w:tcPr>
            <w:tcW w:w="675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COURSE OUTCOMES</w:t>
            </w:r>
          </w:p>
        </w:tc>
      </w:tr>
      <w:tr w:rsidR="00B76378" w:rsidRPr="004118BC" w:rsidTr="00B76378">
        <w:tc>
          <w:tcPr>
            <w:tcW w:w="675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/>
                <w:sz w:val="24"/>
                <w:szCs w:val="24"/>
                <w:lang w:val="en-IN"/>
              </w:rPr>
              <w:t xml:space="preserve">Discuss the principle and application of microwave spectroscopy. </w:t>
            </w:r>
          </w:p>
        </w:tc>
      </w:tr>
      <w:tr w:rsidR="00B76378" w:rsidRPr="004118BC" w:rsidTr="00B76378">
        <w:tc>
          <w:tcPr>
            <w:tcW w:w="675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/>
                <w:sz w:val="24"/>
                <w:szCs w:val="24"/>
                <w:lang w:val="en-IN"/>
              </w:rPr>
              <w:t xml:space="preserve">Relate the principle and application of microwave spectroscopy. </w:t>
            </w:r>
          </w:p>
        </w:tc>
      </w:tr>
      <w:tr w:rsidR="00B76378" w:rsidRPr="004118BC" w:rsidTr="00B76378">
        <w:tc>
          <w:tcPr>
            <w:tcW w:w="675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/>
                <w:sz w:val="24"/>
                <w:szCs w:val="24"/>
                <w:lang w:val="en-IN"/>
              </w:rPr>
              <w:t xml:space="preserve">Understand the principle and application of Vibration and Raman spectroscopy. </w:t>
            </w:r>
          </w:p>
        </w:tc>
      </w:tr>
      <w:tr w:rsidR="00B76378" w:rsidRPr="004118BC" w:rsidTr="00B76378">
        <w:tc>
          <w:tcPr>
            <w:tcW w:w="675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/>
                <w:sz w:val="24"/>
                <w:szCs w:val="24"/>
                <w:lang w:val="en-IN"/>
              </w:rPr>
              <w:t xml:space="preserve">Show the principle and application of NMR and ESR in organic and inorganic sample analysis. </w:t>
            </w:r>
          </w:p>
        </w:tc>
      </w:tr>
      <w:tr w:rsidR="00B76378" w:rsidRPr="004118BC" w:rsidTr="00B76378">
        <w:tc>
          <w:tcPr>
            <w:tcW w:w="675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/>
                <w:sz w:val="24"/>
                <w:szCs w:val="24"/>
                <w:lang w:val="en-IN"/>
              </w:rPr>
              <w:t xml:space="preserve">Examine the principle and application of Mossbauer and PES in material analysis. </w:t>
            </w:r>
          </w:p>
        </w:tc>
      </w:tr>
      <w:tr w:rsidR="00B76378" w:rsidRPr="004118BC" w:rsidTr="00B76378">
        <w:tc>
          <w:tcPr>
            <w:tcW w:w="675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/>
                <w:sz w:val="24"/>
                <w:szCs w:val="24"/>
                <w:lang w:val="en-IN"/>
              </w:rPr>
              <w:t>Explain the principle and application of electronic and emission spectroscopy. in material analysis.</w:t>
            </w:r>
          </w:p>
        </w:tc>
      </w:tr>
    </w:tbl>
    <w:p w:rsidR="00B76378" w:rsidRPr="00826BCE" w:rsidRDefault="00B76378" w:rsidP="00B76378">
      <w:pPr>
        <w:ind w:left="720"/>
        <w:rPr>
          <w:color w:val="000000" w:themeColor="text1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4118BC" w:rsidTr="00B76378">
        <w:tc>
          <w:tcPr>
            <w:tcW w:w="10683" w:type="dxa"/>
            <w:gridSpan w:val="8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Assessment Pattern as per Bloom’s Taxonomy</w:t>
            </w:r>
          </w:p>
        </w:tc>
      </w:tr>
      <w:tr w:rsidR="00B76378" w:rsidRPr="004118BC" w:rsidTr="00B76378">
        <w:tc>
          <w:tcPr>
            <w:tcW w:w="959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color w:val="000000" w:themeColor="text1"/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color w:val="000000" w:themeColor="text1"/>
                <w:sz w:val="24"/>
                <w:szCs w:val="24"/>
              </w:rPr>
              <w:t>Total</w:t>
            </w:r>
          </w:p>
        </w:tc>
      </w:tr>
      <w:tr w:rsidR="00B76378" w:rsidRPr="004118BC" w:rsidTr="00B76378">
        <w:tc>
          <w:tcPr>
            <w:tcW w:w="959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10</w:t>
            </w:r>
          </w:p>
        </w:tc>
      </w:tr>
      <w:tr w:rsidR="00B76378" w:rsidRPr="004118BC" w:rsidTr="00B76378">
        <w:tc>
          <w:tcPr>
            <w:tcW w:w="959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10</w:t>
            </w:r>
          </w:p>
        </w:tc>
      </w:tr>
      <w:tr w:rsidR="00B76378" w:rsidRPr="004118BC" w:rsidTr="00B76378">
        <w:tc>
          <w:tcPr>
            <w:tcW w:w="959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40</w:t>
            </w:r>
          </w:p>
        </w:tc>
        <w:tc>
          <w:tcPr>
            <w:tcW w:w="1497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60</w:t>
            </w:r>
          </w:p>
        </w:tc>
      </w:tr>
      <w:tr w:rsidR="00B76378" w:rsidRPr="004118BC" w:rsidTr="00B76378">
        <w:tc>
          <w:tcPr>
            <w:tcW w:w="959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30</w:t>
            </w:r>
          </w:p>
        </w:tc>
        <w:tc>
          <w:tcPr>
            <w:tcW w:w="1439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20</w:t>
            </w:r>
          </w:p>
        </w:tc>
        <w:tc>
          <w:tcPr>
            <w:tcW w:w="1497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50</w:t>
            </w:r>
          </w:p>
        </w:tc>
      </w:tr>
      <w:tr w:rsidR="00B76378" w:rsidRPr="004118BC" w:rsidTr="00B76378">
        <w:tc>
          <w:tcPr>
            <w:tcW w:w="959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30</w:t>
            </w:r>
          </w:p>
        </w:tc>
      </w:tr>
      <w:tr w:rsidR="00B76378" w:rsidRPr="004118BC" w:rsidTr="00B76378">
        <w:tc>
          <w:tcPr>
            <w:tcW w:w="959" w:type="dxa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4118BC" w:rsidRDefault="00B76378" w:rsidP="00B76378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4118BC">
              <w:rPr>
                <w:sz w:val="24"/>
                <w:szCs w:val="24"/>
              </w:rPr>
              <w:t>20</w:t>
            </w:r>
          </w:p>
        </w:tc>
      </w:tr>
      <w:tr w:rsidR="00B76378" w:rsidRPr="004118BC" w:rsidTr="00B76378">
        <w:tc>
          <w:tcPr>
            <w:tcW w:w="9522" w:type="dxa"/>
            <w:gridSpan w:val="7"/>
          </w:tcPr>
          <w:p w:rsidR="00B76378" w:rsidRPr="004118B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4118BC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118BC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Pr="00826BCE" w:rsidRDefault="00B76378" w:rsidP="00B76378">
      <w:pPr>
        <w:rPr>
          <w:color w:val="000000" w:themeColor="text1"/>
        </w:rPr>
      </w:pPr>
    </w:p>
    <w:p w:rsidR="00B76378" w:rsidRPr="00826BCE" w:rsidRDefault="00B76378" w:rsidP="00B76378">
      <w:pPr>
        <w:rPr>
          <w:color w:val="000000" w:themeColor="text1"/>
        </w:rPr>
      </w:pPr>
    </w:p>
    <w:p w:rsidR="00B76378" w:rsidRPr="00826BCE" w:rsidRDefault="00B76378" w:rsidP="00B76378">
      <w:pPr>
        <w:rPr>
          <w:color w:val="000000" w:themeColor="text1"/>
        </w:rPr>
      </w:pPr>
    </w:p>
    <w:p w:rsidR="00B76378" w:rsidRPr="00826BCE" w:rsidRDefault="00B76378" w:rsidP="00B76378">
      <w:pPr>
        <w:rPr>
          <w:color w:val="000000" w:themeColor="text1"/>
        </w:rPr>
      </w:pPr>
    </w:p>
    <w:p w:rsidR="00B76378" w:rsidRPr="00826BCE" w:rsidRDefault="00B76378" w:rsidP="00B76378">
      <w:pPr>
        <w:rPr>
          <w:color w:val="000000" w:themeColor="text1"/>
        </w:rPr>
      </w:pPr>
    </w:p>
    <w:p w:rsidR="00B76378" w:rsidRPr="00826BCE" w:rsidRDefault="00B76378" w:rsidP="00B76378">
      <w:pPr>
        <w:rPr>
          <w:color w:val="000000" w:themeColor="text1"/>
        </w:rPr>
      </w:pPr>
    </w:p>
    <w:p w:rsidR="00B76378" w:rsidRPr="00826BCE" w:rsidRDefault="00B76378" w:rsidP="00B76378">
      <w:pPr>
        <w:rPr>
          <w:color w:val="000000" w:themeColor="text1"/>
        </w:rPr>
      </w:pPr>
    </w:p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26" name="Picture 26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20CH3007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SYNTHETIC REAGENTS AND METHODOLOGY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4"/>
        <w:gridCol w:w="1150"/>
        <w:gridCol w:w="1056"/>
        <w:gridCol w:w="897"/>
      </w:tblGrid>
      <w:tr w:rsidR="00B76378" w:rsidRPr="003832E1" w:rsidTr="00B76378">
        <w:trPr>
          <w:trHeight w:val="552"/>
        </w:trPr>
        <w:tc>
          <w:tcPr>
            <w:tcW w:w="267" w:type="pct"/>
            <w:vAlign w:val="center"/>
          </w:tcPr>
          <w:p w:rsidR="00B76378" w:rsidRPr="003832E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832E1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281" w:type="pct"/>
            <w:gridSpan w:val="2"/>
            <w:vAlign w:val="center"/>
          </w:tcPr>
          <w:p w:rsidR="00B76378" w:rsidRPr="003832E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832E1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832E1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94" w:type="pct"/>
            <w:vAlign w:val="center"/>
          </w:tcPr>
          <w:p w:rsidR="00B76378" w:rsidRPr="003832E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832E1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19" w:type="pct"/>
            <w:vAlign w:val="center"/>
          </w:tcPr>
          <w:p w:rsidR="00B76378" w:rsidRPr="003832E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832E1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3832E1" w:rsidTr="00B76378">
        <w:trPr>
          <w:trHeight w:val="552"/>
        </w:trPr>
        <w:tc>
          <w:tcPr>
            <w:tcW w:w="5000" w:type="pct"/>
            <w:gridSpan w:val="6"/>
          </w:tcPr>
          <w:p w:rsidR="00B76378" w:rsidRPr="003832E1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3832E1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3832E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832E1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3832E1" w:rsidTr="00B76378">
        <w:trPr>
          <w:trHeight w:val="397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1.</w:t>
            </w: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Elaborate on the following steps in organometallic reactions with suitable example</w:t>
            </w:r>
          </w:p>
          <w:p w:rsidR="00B76378" w:rsidRPr="003832E1" w:rsidRDefault="00B76378" w:rsidP="00B76378">
            <w:pPr>
              <w:jc w:val="both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a) Reductive elimination  ii) oxidative addition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CO1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397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b.</w:t>
            </w:r>
          </w:p>
        </w:tc>
        <w:tc>
          <w:tcPr>
            <w:tcW w:w="3096" w:type="pct"/>
          </w:tcPr>
          <w:p w:rsidR="00B76378" w:rsidRPr="00B70FE0" w:rsidRDefault="00B76378" w:rsidP="00B76378">
            <w:pPr>
              <w:shd w:val="clear" w:color="auto" w:fill="FFFFFF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3832E1">
              <w:rPr>
                <w:bCs/>
                <w:sz w:val="24"/>
                <w:szCs w:val="24"/>
              </w:rPr>
              <w:t xml:space="preserve">i) </w:t>
            </w:r>
            <w:r w:rsidRPr="00B70FE0">
              <w:rPr>
                <w:color w:val="000000" w:themeColor="text1"/>
                <w:sz w:val="24"/>
                <w:szCs w:val="24"/>
                <w:lang w:val="en-IN" w:eastAsia="en-IN"/>
              </w:rPr>
              <w:t>What is Sonogashira cross-coupling reaction?</w:t>
            </w:r>
            <w:r w:rsidRPr="00B70FE0">
              <w:rPr>
                <w:color w:val="000000" w:themeColor="text1"/>
                <w:sz w:val="24"/>
                <w:szCs w:val="24"/>
                <w:shd w:val="clear" w:color="auto" w:fill="FFFFFF"/>
              </w:rPr>
              <w:t xml:space="preserve"> Why copper is used in Sonogashira coupling?</w:t>
            </w:r>
          </w:p>
          <w:p w:rsidR="00B76378" w:rsidRPr="003832E1" w:rsidRDefault="00B76378" w:rsidP="00B76378">
            <w:pPr>
              <w:shd w:val="clear" w:color="auto" w:fill="FFFFFF"/>
              <w:jc w:val="both"/>
              <w:rPr>
                <w:color w:val="202124"/>
                <w:sz w:val="24"/>
                <w:szCs w:val="24"/>
                <w:lang w:val="en-IN" w:eastAsia="en-IN"/>
              </w:rPr>
            </w:pPr>
            <w:r w:rsidRPr="00B70FE0">
              <w:rPr>
                <w:color w:val="000000" w:themeColor="text1"/>
                <w:sz w:val="24"/>
                <w:szCs w:val="24"/>
                <w:shd w:val="clear" w:color="auto" w:fill="FFFFFF"/>
              </w:rPr>
              <w:t>ii) Write three applications of Rosenmund reduction.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CO1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157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3832E1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3832E1" w:rsidTr="00B76378">
        <w:trPr>
          <w:trHeight w:val="70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2.</w:t>
            </w: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Write a short note on i) Ullmann reaction  ii) Suzuki coupling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CO2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70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b.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Write a short note on metal hydrides in reduction reaction.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CO2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70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9" w:type="pct"/>
          </w:tcPr>
          <w:p w:rsidR="00B76378" w:rsidRPr="003832E1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3832E1" w:rsidTr="00B76378">
        <w:trPr>
          <w:trHeight w:val="397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3.</w:t>
            </w: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rPr>
                <w:color w:val="202124"/>
                <w:sz w:val="24"/>
                <w:szCs w:val="24"/>
                <w:shd w:val="clear" w:color="auto" w:fill="FFFFFF"/>
              </w:rPr>
            </w:pPr>
            <w:r w:rsidRPr="003832E1">
              <w:rPr>
                <w:color w:val="202124"/>
                <w:sz w:val="24"/>
                <w:szCs w:val="24"/>
                <w:shd w:val="clear" w:color="auto" w:fill="FFFFFF"/>
              </w:rPr>
              <w:t>Give the synthetic uses of the following reducing agents.</w:t>
            </w:r>
          </w:p>
          <w:p w:rsidR="00B76378" w:rsidRPr="003832E1" w:rsidRDefault="00B76378" w:rsidP="00B76378">
            <w:pPr>
              <w:rPr>
                <w:color w:val="202124"/>
                <w:sz w:val="24"/>
                <w:szCs w:val="24"/>
                <w:shd w:val="clear" w:color="auto" w:fill="FFFFFF"/>
              </w:rPr>
            </w:pPr>
            <w:r w:rsidRPr="003832E1">
              <w:rPr>
                <w:color w:val="202124"/>
                <w:sz w:val="24"/>
                <w:szCs w:val="24"/>
                <w:shd w:val="clear" w:color="auto" w:fill="FFFFFF"/>
              </w:rPr>
              <w:t>i) NaBH4   ii) BH3   iii)LAH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CO3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397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b.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sz w:val="24"/>
                <w:szCs w:val="24"/>
              </w:rPr>
              <w:t>i)Explain Oppenauer oxidation and its mechanism</w:t>
            </w:r>
            <w:r>
              <w:rPr>
                <w:bCs/>
                <w:sz w:val="24"/>
                <w:szCs w:val="24"/>
              </w:rPr>
              <w:t>.</w:t>
            </w:r>
          </w:p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sz w:val="24"/>
                <w:szCs w:val="24"/>
              </w:rPr>
              <w:t>ii) Which alcohol is most resistant to oxidation?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CO3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147"/>
        </w:trPr>
        <w:tc>
          <w:tcPr>
            <w:tcW w:w="267" w:type="pct"/>
          </w:tcPr>
          <w:p w:rsidR="00B76378" w:rsidRPr="003832E1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3832E1" w:rsidTr="00B76378">
        <w:trPr>
          <w:trHeight w:val="397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4.</w:t>
            </w: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Predict the product and synthetic use of this reaction</w:t>
            </w:r>
          </w:p>
          <w:p w:rsidR="00B76378" w:rsidRPr="00B70FE0" w:rsidRDefault="00B76378" w:rsidP="00B76378">
            <w:pPr>
              <w:jc w:val="both"/>
              <w:rPr>
                <w:sz w:val="24"/>
                <w:szCs w:val="24"/>
              </w:rPr>
            </w:pPr>
            <w:r w:rsidRPr="00B70FE0">
              <w:rPr>
                <w:noProof/>
              </w:rPr>
              <w:drawing>
                <wp:inline distT="0" distB="0" distL="0" distR="0">
                  <wp:extent cx="2282221" cy="701274"/>
                  <wp:effectExtent l="0" t="0" r="0" b="0"/>
                  <wp:docPr id="27" name="Picture 27" descr="C:\Users\pkmur\Downloads\Kim-core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kmur\Downloads\Kim-core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2062" cy="701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CO4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397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b.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sz w:val="24"/>
                <w:szCs w:val="24"/>
              </w:rPr>
              <w:t>i) Explain Birch reduction and its mechanism</w:t>
            </w:r>
            <w:r>
              <w:rPr>
                <w:bCs/>
                <w:sz w:val="24"/>
                <w:szCs w:val="24"/>
              </w:rPr>
              <w:t>.</w:t>
            </w:r>
          </w:p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sz w:val="24"/>
                <w:szCs w:val="24"/>
              </w:rPr>
              <w:t>ii) Identify the product</w:t>
            </w:r>
          </w:p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noProof/>
              </w:rPr>
              <w:drawing>
                <wp:inline distT="0" distB="0" distL="0" distR="0">
                  <wp:extent cx="1382935" cy="417089"/>
                  <wp:effectExtent l="0" t="0" r="0" b="0"/>
                  <wp:docPr id="28" name="Picture 28" descr="C:\Users\pkmur\Downloads\Bouveault-Blanc reduction 1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kmur\Downloads\Bouveault-Blanc reduction 1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187" cy="417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832E1">
              <w:rPr>
                <w:bCs/>
                <w:sz w:val="24"/>
                <w:szCs w:val="24"/>
              </w:rPr>
              <w:t>?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CO4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70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3832E1" w:rsidTr="00B76378">
        <w:trPr>
          <w:trHeight w:val="70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5.</w:t>
            </w: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Write a short note on i)Gilman’s reagent ii) NBS iii) DCC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CO5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397"/>
        </w:trPr>
        <w:tc>
          <w:tcPr>
            <w:tcW w:w="267" w:type="pct"/>
          </w:tcPr>
          <w:p w:rsidR="00B76378" w:rsidRPr="003832E1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b.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sz w:val="24"/>
                <w:szCs w:val="24"/>
              </w:rPr>
              <w:t>Give the synthetic applications of the following reagents</w:t>
            </w:r>
          </w:p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sz w:val="24"/>
                <w:szCs w:val="24"/>
              </w:rPr>
              <w:t xml:space="preserve">i) </w:t>
            </w:r>
            <w:r w:rsidRPr="003832E1">
              <w:rPr>
                <w:sz w:val="24"/>
                <w:szCs w:val="24"/>
              </w:rPr>
              <w:t>Wittig salt  ii) mCPBA  iii) Tebbe reagent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CO5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70"/>
        </w:trPr>
        <w:tc>
          <w:tcPr>
            <w:tcW w:w="267" w:type="pct"/>
          </w:tcPr>
          <w:p w:rsidR="00B76378" w:rsidRPr="003832E1" w:rsidRDefault="00B76378" w:rsidP="00B76378"/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</w:pP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center"/>
              <w:rPr>
                <w:bCs/>
              </w:rPr>
            </w:pPr>
            <w:r w:rsidRPr="003832E1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</w:pP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</w:pP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</w:pPr>
          </w:p>
        </w:tc>
      </w:tr>
      <w:tr w:rsidR="00B76378" w:rsidRPr="003832E1" w:rsidTr="00B76378">
        <w:trPr>
          <w:trHeight w:val="70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6.</w:t>
            </w: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shd w:val="clear" w:color="auto" w:fill="FFFFFF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 xml:space="preserve">i) </w:t>
            </w:r>
            <w:r w:rsidRPr="003832E1">
              <w:rPr>
                <w:color w:val="202124"/>
                <w:sz w:val="24"/>
                <w:szCs w:val="24"/>
                <w:lang w:val="en-IN" w:eastAsia="en-IN"/>
              </w:rPr>
              <w:t xml:space="preserve">How amino acids are synthesized by Strecker method? Write its </w:t>
            </w:r>
            <w:r w:rsidRPr="003832E1">
              <w:rPr>
                <w:color w:val="202124"/>
                <w:sz w:val="24"/>
                <w:szCs w:val="24"/>
                <w:lang w:val="en-IN" w:eastAsia="en-IN"/>
              </w:rPr>
              <w:lastRenderedPageBreak/>
              <w:t>mechanism</w:t>
            </w:r>
            <w:r>
              <w:rPr>
                <w:color w:val="202124"/>
                <w:sz w:val="24"/>
                <w:szCs w:val="24"/>
                <w:lang w:val="en-IN" w:eastAsia="en-IN"/>
              </w:rPr>
              <w:t xml:space="preserve"> </w:t>
            </w:r>
            <w:r w:rsidRPr="003832E1">
              <w:rPr>
                <w:color w:val="202124"/>
                <w:sz w:val="24"/>
                <w:szCs w:val="24"/>
                <w:lang w:val="en-IN" w:eastAsia="en-IN"/>
              </w:rPr>
              <w:t>ii</w:t>
            </w:r>
            <w:r>
              <w:rPr>
                <w:color w:val="202124"/>
                <w:sz w:val="24"/>
                <w:szCs w:val="24"/>
                <w:lang w:val="en-IN" w:eastAsia="en-IN"/>
              </w:rPr>
              <w:t xml:space="preserve">) </w:t>
            </w:r>
            <w:r w:rsidRPr="003832E1">
              <w:rPr>
                <w:color w:val="202124"/>
                <w:sz w:val="24"/>
                <w:szCs w:val="24"/>
                <w:lang w:val="en-IN" w:eastAsia="en-IN"/>
              </w:rPr>
              <w:t>What test is used to identify amino acids?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lastRenderedPageBreak/>
              <w:t>CO5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1550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b.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sz w:val="24"/>
                <w:szCs w:val="24"/>
              </w:rPr>
              <w:t>i) Identify the product and name the reaction</w:t>
            </w:r>
          </w:p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noProof/>
              </w:rPr>
              <w:drawing>
                <wp:inline distT="0" distB="0" distL="0" distR="0">
                  <wp:extent cx="1979940" cy="617608"/>
                  <wp:effectExtent l="0" t="0" r="1270" b="0"/>
                  <wp:docPr id="29" name="Picture 29" descr="C:\Users\pkmur\Downloads\Biginelli_Reaction_1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pkmur\Downloads\Biginelli_Reaction_1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521" cy="617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sz w:val="24"/>
                <w:szCs w:val="24"/>
              </w:rPr>
              <w:t>ii) Write one reaction in which diazomethane acts as base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 xml:space="preserve">    CO5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129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3832E1" w:rsidTr="00B76378">
        <w:trPr>
          <w:trHeight w:val="397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7.</w:t>
            </w: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 xml:space="preserve">Write a short note on </w:t>
            </w:r>
          </w:p>
          <w:p w:rsidR="00B76378" w:rsidRPr="003832E1" w:rsidRDefault="00B76378" w:rsidP="00B76378">
            <w:pPr>
              <w:jc w:val="both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i) Pinacol-Pinacolone rearrangement</w:t>
            </w:r>
            <w:r>
              <w:rPr>
                <w:sz w:val="24"/>
                <w:szCs w:val="24"/>
              </w:rPr>
              <w:t>.</w:t>
            </w:r>
          </w:p>
          <w:p w:rsidR="00B76378" w:rsidRPr="003832E1" w:rsidRDefault="00B76378" w:rsidP="00B76378">
            <w:pPr>
              <w:jc w:val="both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ii) Beckmann rearrangement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CO6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397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b.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sz w:val="24"/>
                <w:szCs w:val="24"/>
              </w:rPr>
              <w:t>Identify the similarities in mechanism between Wolf and Curtius rearrangement</w:t>
            </w:r>
            <w:r>
              <w:rPr>
                <w:bCs/>
                <w:sz w:val="24"/>
                <w:szCs w:val="24"/>
              </w:rPr>
              <w:t>.</w:t>
            </w:r>
            <w:r w:rsidRPr="003832E1">
              <w:rPr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CO6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153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3832E1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3832E1" w:rsidTr="00B76378">
        <w:trPr>
          <w:trHeight w:val="397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8.</w:t>
            </w: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sz w:val="24"/>
                <w:szCs w:val="24"/>
              </w:rPr>
              <w:t>Discuss the Beckmann rearrangement with suitable example</w:t>
            </w:r>
            <w:r>
              <w:rPr>
                <w:bCs/>
                <w:sz w:val="24"/>
                <w:szCs w:val="24"/>
              </w:rPr>
              <w:t>.</w:t>
            </w:r>
            <w:r w:rsidRPr="003832E1">
              <w:rPr>
                <w:bCs/>
                <w:sz w:val="24"/>
                <w:szCs w:val="24"/>
              </w:rPr>
              <w:t xml:space="preserve"> Which reagent cannot be used in Beckmann rearrangement?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CO6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397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b.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sz w:val="24"/>
                <w:szCs w:val="24"/>
              </w:rPr>
              <w:t xml:space="preserve">Discuss the </w:t>
            </w:r>
            <w:r w:rsidRPr="003832E1">
              <w:rPr>
                <w:sz w:val="24"/>
                <w:szCs w:val="24"/>
              </w:rPr>
              <w:t>list of common acceptor Synthons and their synthetic equivalents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CO6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3832E1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3832E1">
              <w:rPr>
                <w:b/>
                <w:sz w:val="24"/>
                <w:szCs w:val="24"/>
                <w:u w:val="single"/>
              </w:rPr>
              <w:t>PART – A(</w:t>
            </w:r>
            <w:r>
              <w:rPr>
                <w:b/>
                <w:sz w:val="24"/>
                <w:szCs w:val="24"/>
                <w:u w:val="single"/>
              </w:rPr>
              <w:t>1</w:t>
            </w:r>
            <w:r w:rsidRPr="003832E1">
              <w:rPr>
                <w:b/>
                <w:sz w:val="24"/>
                <w:szCs w:val="24"/>
                <w:u w:val="single"/>
              </w:rPr>
              <w:t xml:space="preserve"> X 20= </w:t>
            </w:r>
            <w:r>
              <w:rPr>
                <w:b/>
                <w:sz w:val="24"/>
                <w:szCs w:val="24"/>
                <w:u w:val="single"/>
              </w:rPr>
              <w:t>2</w:t>
            </w:r>
            <w:r w:rsidRPr="003832E1">
              <w:rPr>
                <w:b/>
                <w:sz w:val="24"/>
                <w:szCs w:val="24"/>
                <w:u w:val="single"/>
              </w:rPr>
              <w:t>0 MARKS)</w:t>
            </w:r>
          </w:p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3832E1" w:rsidTr="00B76378">
        <w:trPr>
          <w:trHeight w:val="862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9.</w:t>
            </w: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Give the retrosynthetic analysis for the following three compounds. Pay special attention to the relationship between the functional groups.</w:t>
            </w:r>
          </w:p>
          <w:p w:rsidR="00B76378" w:rsidRPr="003832E1" w:rsidRDefault="00B76378" w:rsidP="00B76378">
            <w:pPr>
              <w:jc w:val="both"/>
              <w:rPr>
                <w:sz w:val="24"/>
                <w:szCs w:val="24"/>
                <w:lang w:val="en-IN"/>
              </w:rPr>
            </w:pPr>
            <w:r w:rsidRPr="003832E1">
              <w:rPr>
                <w:noProof/>
              </w:rPr>
              <w:drawing>
                <wp:inline distT="0" distB="0" distL="0" distR="0">
                  <wp:extent cx="2969911" cy="316224"/>
                  <wp:effectExtent l="0" t="0" r="1905" b="8255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2479" cy="316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CO6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  <w:tr w:rsidR="00B76378" w:rsidRPr="003832E1" w:rsidTr="00B76378">
        <w:trPr>
          <w:trHeight w:val="397"/>
        </w:trPr>
        <w:tc>
          <w:tcPr>
            <w:tcW w:w="267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b.</w:t>
            </w:r>
          </w:p>
        </w:tc>
        <w:tc>
          <w:tcPr>
            <w:tcW w:w="3096" w:type="pct"/>
          </w:tcPr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sz w:val="24"/>
                <w:szCs w:val="24"/>
              </w:rPr>
              <w:t xml:space="preserve">i) How would you synthesize </w:t>
            </w:r>
          </w:p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noProof/>
              </w:rPr>
              <w:drawing>
                <wp:inline distT="0" distB="0" distL="0" distR="0">
                  <wp:extent cx="2123440" cy="657225"/>
                  <wp:effectExtent l="0" t="0" r="0" b="952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3440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6378" w:rsidRPr="003832E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832E1">
              <w:rPr>
                <w:bCs/>
                <w:sz w:val="24"/>
                <w:szCs w:val="24"/>
              </w:rPr>
              <w:t>ii) Name the three types of selectivity possible for any organic synthesis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CO6</w:t>
            </w:r>
          </w:p>
        </w:tc>
        <w:tc>
          <w:tcPr>
            <w:tcW w:w="494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3832E1" w:rsidRDefault="00B76378" w:rsidP="00B76378">
            <w:pPr>
              <w:jc w:val="center"/>
              <w:rPr>
                <w:sz w:val="24"/>
                <w:szCs w:val="24"/>
              </w:rPr>
            </w:pPr>
            <w:r w:rsidRPr="003832E1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B6750E" w:rsidTr="00B76378">
        <w:tc>
          <w:tcPr>
            <w:tcW w:w="675" w:type="dxa"/>
          </w:tcPr>
          <w:p w:rsidR="00B76378" w:rsidRPr="00B6750E" w:rsidRDefault="00B76378" w:rsidP="00B76378"/>
        </w:tc>
        <w:tc>
          <w:tcPr>
            <w:tcW w:w="10008" w:type="dxa"/>
          </w:tcPr>
          <w:p w:rsidR="00B76378" w:rsidRPr="00B6750E" w:rsidRDefault="00B76378" w:rsidP="00B76378">
            <w:pPr>
              <w:jc w:val="center"/>
              <w:rPr>
                <w:b/>
              </w:rPr>
            </w:pPr>
            <w:r w:rsidRPr="00B6750E">
              <w:rPr>
                <w:b/>
              </w:rPr>
              <w:t>COURSE OUTCOMES</w:t>
            </w:r>
          </w:p>
        </w:tc>
      </w:tr>
      <w:tr w:rsidR="00B76378" w:rsidRPr="00B6750E" w:rsidTr="00B76378">
        <w:tc>
          <w:tcPr>
            <w:tcW w:w="675" w:type="dxa"/>
          </w:tcPr>
          <w:p w:rsidR="00B76378" w:rsidRPr="00B6750E" w:rsidRDefault="00B76378" w:rsidP="00B76378">
            <w:r w:rsidRPr="00B6750E">
              <w:t>CO1</w:t>
            </w:r>
          </w:p>
        </w:tc>
        <w:tc>
          <w:tcPr>
            <w:tcW w:w="10008" w:type="dxa"/>
          </w:tcPr>
          <w:p w:rsidR="00B76378" w:rsidRPr="00B6750E" w:rsidRDefault="00B76378" w:rsidP="00B76378">
            <w:pPr>
              <w:jc w:val="both"/>
            </w:pPr>
            <w:r w:rsidRPr="00B6750E">
              <w:t>To understand the importance of metal catalyzed coupling reactions in synthesis.</w:t>
            </w:r>
          </w:p>
        </w:tc>
      </w:tr>
      <w:tr w:rsidR="00B76378" w:rsidRPr="00B6750E" w:rsidTr="00B76378">
        <w:tc>
          <w:tcPr>
            <w:tcW w:w="675" w:type="dxa"/>
          </w:tcPr>
          <w:p w:rsidR="00B76378" w:rsidRPr="00B6750E" w:rsidRDefault="00B76378" w:rsidP="00B76378">
            <w:r w:rsidRPr="00B6750E">
              <w:t>CO2</w:t>
            </w:r>
          </w:p>
        </w:tc>
        <w:tc>
          <w:tcPr>
            <w:tcW w:w="10008" w:type="dxa"/>
          </w:tcPr>
          <w:p w:rsidR="00B76378" w:rsidRPr="00B6750E" w:rsidRDefault="00B76378" w:rsidP="00B76378">
            <w:pPr>
              <w:jc w:val="both"/>
            </w:pPr>
            <w:r w:rsidRPr="00B6750E">
              <w:t xml:space="preserve"> Describe the usefulness of multi component coupling in synthesis.</w:t>
            </w:r>
          </w:p>
        </w:tc>
      </w:tr>
      <w:tr w:rsidR="00B76378" w:rsidRPr="00B6750E" w:rsidTr="00B76378">
        <w:tc>
          <w:tcPr>
            <w:tcW w:w="675" w:type="dxa"/>
          </w:tcPr>
          <w:p w:rsidR="00B76378" w:rsidRPr="00B6750E" w:rsidRDefault="00B76378" w:rsidP="00B76378">
            <w:r w:rsidRPr="00B6750E">
              <w:t>CO3</w:t>
            </w:r>
          </w:p>
        </w:tc>
        <w:tc>
          <w:tcPr>
            <w:tcW w:w="10008" w:type="dxa"/>
          </w:tcPr>
          <w:p w:rsidR="00B76378" w:rsidRPr="00B6750E" w:rsidRDefault="00B76378" w:rsidP="00B76378">
            <w:pPr>
              <w:jc w:val="both"/>
            </w:pPr>
            <w:r w:rsidRPr="00B6750E">
              <w:t>To know the reagents used for oxidation and reduction reactions.</w:t>
            </w:r>
          </w:p>
        </w:tc>
      </w:tr>
      <w:tr w:rsidR="00B76378" w:rsidRPr="00B6750E" w:rsidTr="00B76378">
        <w:tc>
          <w:tcPr>
            <w:tcW w:w="675" w:type="dxa"/>
          </w:tcPr>
          <w:p w:rsidR="00B76378" w:rsidRPr="00B6750E" w:rsidRDefault="00B76378" w:rsidP="00B76378">
            <w:r w:rsidRPr="00B6750E">
              <w:t>CO4</w:t>
            </w:r>
          </w:p>
        </w:tc>
        <w:tc>
          <w:tcPr>
            <w:tcW w:w="10008" w:type="dxa"/>
          </w:tcPr>
          <w:p w:rsidR="00B76378" w:rsidRPr="00B6750E" w:rsidRDefault="00B76378" w:rsidP="00B76378">
            <w:pPr>
              <w:jc w:val="both"/>
            </w:pPr>
            <w:r w:rsidRPr="00B6750E">
              <w:t>To understand the retrosynthetic  approach to complex target molecules.</w:t>
            </w:r>
          </w:p>
        </w:tc>
      </w:tr>
      <w:tr w:rsidR="00B76378" w:rsidRPr="00B6750E" w:rsidTr="00B76378">
        <w:tc>
          <w:tcPr>
            <w:tcW w:w="675" w:type="dxa"/>
          </w:tcPr>
          <w:p w:rsidR="00B76378" w:rsidRPr="00B6750E" w:rsidRDefault="00B76378" w:rsidP="00B76378">
            <w:r w:rsidRPr="00B6750E">
              <w:t>CO5</w:t>
            </w:r>
          </w:p>
        </w:tc>
        <w:tc>
          <w:tcPr>
            <w:tcW w:w="10008" w:type="dxa"/>
          </w:tcPr>
          <w:p w:rsidR="00B76378" w:rsidRPr="00B6750E" w:rsidRDefault="00B76378" w:rsidP="00B76378">
            <w:pPr>
              <w:jc w:val="both"/>
            </w:pPr>
            <w:r w:rsidRPr="00B6750E">
              <w:t>Apply modern synthetic reagents in organic synthesis.</w:t>
            </w:r>
          </w:p>
        </w:tc>
      </w:tr>
      <w:tr w:rsidR="00B76378" w:rsidRPr="00B6750E" w:rsidTr="00B76378">
        <w:tc>
          <w:tcPr>
            <w:tcW w:w="675" w:type="dxa"/>
          </w:tcPr>
          <w:p w:rsidR="00B76378" w:rsidRPr="00B6750E" w:rsidRDefault="00B76378" w:rsidP="00B76378">
            <w:r w:rsidRPr="00B6750E">
              <w:t>CO6</w:t>
            </w:r>
          </w:p>
        </w:tc>
        <w:tc>
          <w:tcPr>
            <w:tcW w:w="10008" w:type="dxa"/>
          </w:tcPr>
          <w:p w:rsidR="00B76378" w:rsidRPr="00B6750E" w:rsidRDefault="00B76378" w:rsidP="00B76378">
            <w:pPr>
              <w:jc w:val="both"/>
            </w:pPr>
            <w:r w:rsidRPr="00B6750E">
              <w:t>Apply retrosynthetic and selectivity approach to complex target molecules.</w:t>
            </w:r>
          </w:p>
        </w:tc>
      </w:tr>
    </w:tbl>
    <w:p w:rsidR="00B76378" w:rsidRPr="00B6750E" w:rsidRDefault="00B76378" w:rsidP="00B76378">
      <w:pPr>
        <w:ind w:left="720"/>
        <w:rPr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B6750E" w:rsidTr="00B76378">
        <w:tc>
          <w:tcPr>
            <w:tcW w:w="10683" w:type="dxa"/>
            <w:gridSpan w:val="8"/>
          </w:tcPr>
          <w:p w:rsidR="00B76378" w:rsidRPr="00B6750E" w:rsidRDefault="00B76378" w:rsidP="00B76378">
            <w:pPr>
              <w:jc w:val="center"/>
              <w:rPr>
                <w:b/>
              </w:rPr>
            </w:pPr>
            <w:r w:rsidRPr="00B6750E">
              <w:rPr>
                <w:b/>
              </w:rPr>
              <w:t>Assessment Pattern as per Bloom’s Taxonomy</w:t>
            </w:r>
          </w:p>
        </w:tc>
      </w:tr>
      <w:tr w:rsidR="00B76378" w:rsidRPr="00B6750E" w:rsidTr="00B76378">
        <w:tc>
          <w:tcPr>
            <w:tcW w:w="959" w:type="dxa"/>
          </w:tcPr>
          <w:p w:rsidR="00B76378" w:rsidRPr="00B6750E" w:rsidRDefault="00B76378" w:rsidP="00B76378">
            <w:r w:rsidRPr="00B6750E">
              <w:t>CO / P</w:t>
            </w:r>
          </w:p>
        </w:tc>
        <w:tc>
          <w:tcPr>
            <w:tcW w:w="1362" w:type="dxa"/>
          </w:tcPr>
          <w:p w:rsidR="00B76378" w:rsidRPr="00B6750E" w:rsidRDefault="00B76378" w:rsidP="00B76378">
            <w:pPr>
              <w:jc w:val="center"/>
              <w:rPr>
                <w:b/>
              </w:rPr>
            </w:pPr>
            <w:r w:rsidRPr="00B6750E">
              <w:rPr>
                <w:b/>
              </w:rPr>
              <w:t>Remember</w:t>
            </w:r>
          </w:p>
        </w:tc>
        <w:tc>
          <w:tcPr>
            <w:tcW w:w="1569" w:type="dxa"/>
          </w:tcPr>
          <w:p w:rsidR="00B76378" w:rsidRPr="00B6750E" w:rsidRDefault="00B76378" w:rsidP="00B76378">
            <w:pPr>
              <w:jc w:val="center"/>
              <w:rPr>
                <w:b/>
              </w:rPr>
            </w:pPr>
            <w:r w:rsidRPr="00B6750E">
              <w:rPr>
                <w:b/>
              </w:rPr>
              <w:t>Understand</w:t>
            </w:r>
          </w:p>
        </w:tc>
        <w:tc>
          <w:tcPr>
            <w:tcW w:w="1439" w:type="dxa"/>
          </w:tcPr>
          <w:p w:rsidR="00B76378" w:rsidRPr="00B6750E" w:rsidRDefault="00B76378" w:rsidP="00B76378">
            <w:pPr>
              <w:jc w:val="center"/>
              <w:rPr>
                <w:b/>
              </w:rPr>
            </w:pPr>
            <w:r w:rsidRPr="00B6750E">
              <w:rPr>
                <w:b/>
              </w:rPr>
              <w:t>Apply</w:t>
            </w:r>
          </w:p>
        </w:tc>
        <w:tc>
          <w:tcPr>
            <w:tcW w:w="1497" w:type="dxa"/>
          </w:tcPr>
          <w:p w:rsidR="00B76378" w:rsidRPr="00B6750E" w:rsidRDefault="00B76378" w:rsidP="00B76378">
            <w:pPr>
              <w:jc w:val="center"/>
              <w:rPr>
                <w:b/>
              </w:rPr>
            </w:pPr>
            <w:r w:rsidRPr="00B6750E">
              <w:rPr>
                <w:b/>
              </w:rPr>
              <w:t>Analyze</w:t>
            </w:r>
          </w:p>
        </w:tc>
        <w:tc>
          <w:tcPr>
            <w:tcW w:w="1375" w:type="dxa"/>
          </w:tcPr>
          <w:p w:rsidR="00B76378" w:rsidRPr="00B6750E" w:rsidRDefault="00B76378" w:rsidP="00B76378">
            <w:pPr>
              <w:jc w:val="center"/>
              <w:rPr>
                <w:b/>
              </w:rPr>
            </w:pPr>
            <w:r w:rsidRPr="00B6750E">
              <w:rPr>
                <w:b/>
              </w:rPr>
              <w:t>Evaluate</w:t>
            </w:r>
          </w:p>
        </w:tc>
        <w:tc>
          <w:tcPr>
            <w:tcW w:w="1321" w:type="dxa"/>
          </w:tcPr>
          <w:p w:rsidR="00B76378" w:rsidRPr="00B6750E" w:rsidRDefault="00B76378" w:rsidP="00B76378">
            <w:pPr>
              <w:jc w:val="center"/>
              <w:rPr>
                <w:b/>
              </w:rPr>
            </w:pPr>
            <w:r w:rsidRPr="00B6750E">
              <w:rPr>
                <w:b/>
              </w:rPr>
              <w:t>Create</w:t>
            </w:r>
          </w:p>
        </w:tc>
        <w:tc>
          <w:tcPr>
            <w:tcW w:w="1161" w:type="dxa"/>
          </w:tcPr>
          <w:p w:rsidR="00B76378" w:rsidRPr="00B6750E" w:rsidRDefault="00B76378" w:rsidP="00B76378">
            <w:pPr>
              <w:jc w:val="center"/>
              <w:rPr>
                <w:b/>
              </w:rPr>
            </w:pPr>
            <w:r w:rsidRPr="00B6750E">
              <w:rPr>
                <w:b/>
              </w:rPr>
              <w:t>Total</w:t>
            </w:r>
          </w:p>
        </w:tc>
      </w:tr>
      <w:tr w:rsidR="00B76378" w:rsidRPr="00B6750E" w:rsidTr="00B76378">
        <w:tc>
          <w:tcPr>
            <w:tcW w:w="959" w:type="dxa"/>
          </w:tcPr>
          <w:p w:rsidR="00B76378" w:rsidRPr="00B6750E" w:rsidRDefault="00B76378" w:rsidP="00B76378">
            <w:r w:rsidRPr="00B6750E">
              <w:t>CO1</w:t>
            </w:r>
          </w:p>
        </w:tc>
        <w:tc>
          <w:tcPr>
            <w:tcW w:w="1362" w:type="dxa"/>
          </w:tcPr>
          <w:p w:rsidR="00B76378" w:rsidRPr="00B6750E" w:rsidRDefault="00B76378" w:rsidP="00B76378">
            <w:pPr>
              <w:jc w:val="center"/>
            </w:pPr>
            <w:r w:rsidRPr="00B6750E">
              <w:t>10</w:t>
            </w:r>
          </w:p>
        </w:tc>
        <w:tc>
          <w:tcPr>
            <w:tcW w:w="1569" w:type="dxa"/>
          </w:tcPr>
          <w:p w:rsidR="00B76378" w:rsidRPr="00B6750E" w:rsidRDefault="00B76378" w:rsidP="00B76378">
            <w:pPr>
              <w:jc w:val="center"/>
            </w:pPr>
            <w:r w:rsidRPr="00B6750E">
              <w:t>10</w:t>
            </w:r>
          </w:p>
        </w:tc>
        <w:tc>
          <w:tcPr>
            <w:tcW w:w="1439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497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375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Pr="00B6750E" w:rsidRDefault="00B76378" w:rsidP="00B76378">
            <w:pPr>
              <w:jc w:val="center"/>
            </w:pPr>
            <w:r w:rsidRPr="00B6750E">
              <w:t>20</w:t>
            </w:r>
          </w:p>
        </w:tc>
      </w:tr>
      <w:tr w:rsidR="00B76378" w:rsidRPr="00B6750E" w:rsidTr="00B76378">
        <w:tc>
          <w:tcPr>
            <w:tcW w:w="959" w:type="dxa"/>
          </w:tcPr>
          <w:p w:rsidR="00B76378" w:rsidRPr="00B6750E" w:rsidRDefault="00B76378" w:rsidP="00B76378">
            <w:r w:rsidRPr="00B6750E">
              <w:t>CO2</w:t>
            </w:r>
          </w:p>
        </w:tc>
        <w:tc>
          <w:tcPr>
            <w:tcW w:w="1362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569" w:type="dxa"/>
          </w:tcPr>
          <w:p w:rsidR="00B76378" w:rsidRPr="00B6750E" w:rsidRDefault="00B76378" w:rsidP="00B76378">
            <w:pPr>
              <w:jc w:val="center"/>
            </w:pPr>
            <w:r w:rsidRPr="00B6750E">
              <w:t>20</w:t>
            </w:r>
          </w:p>
        </w:tc>
        <w:tc>
          <w:tcPr>
            <w:tcW w:w="1439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497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375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Pr="00B6750E" w:rsidRDefault="00B76378" w:rsidP="00B76378">
            <w:pPr>
              <w:jc w:val="center"/>
            </w:pPr>
            <w:r w:rsidRPr="00B6750E">
              <w:t>20</w:t>
            </w:r>
          </w:p>
        </w:tc>
      </w:tr>
      <w:tr w:rsidR="00B76378" w:rsidRPr="00B6750E" w:rsidTr="00B76378">
        <w:tc>
          <w:tcPr>
            <w:tcW w:w="959" w:type="dxa"/>
          </w:tcPr>
          <w:p w:rsidR="00B76378" w:rsidRPr="00B6750E" w:rsidRDefault="00B76378" w:rsidP="00B76378">
            <w:r w:rsidRPr="00B6750E">
              <w:t>CO3</w:t>
            </w:r>
          </w:p>
        </w:tc>
        <w:tc>
          <w:tcPr>
            <w:tcW w:w="1362" w:type="dxa"/>
          </w:tcPr>
          <w:p w:rsidR="00B76378" w:rsidRPr="00B6750E" w:rsidRDefault="00B76378" w:rsidP="00B76378">
            <w:pPr>
              <w:jc w:val="center"/>
            </w:pPr>
            <w:r w:rsidRPr="00B6750E">
              <w:t>10</w:t>
            </w:r>
          </w:p>
        </w:tc>
        <w:tc>
          <w:tcPr>
            <w:tcW w:w="1569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439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497" w:type="dxa"/>
          </w:tcPr>
          <w:p w:rsidR="00B76378" w:rsidRPr="00B6750E" w:rsidRDefault="00B76378" w:rsidP="00B76378">
            <w:pPr>
              <w:jc w:val="center"/>
            </w:pPr>
            <w:r w:rsidRPr="00B6750E">
              <w:t>10</w:t>
            </w:r>
          </w:p>
        </w:tc>
        <w:tc>
          <w:tcPr>
            <w:tcW w:w="1375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Pr="00B6750E" w:rsidRDefault="00B76378" w:rsidP="00B76378">
            <w:pPr>
              <w:jc w:val="center"/>
            </w:pPr>
            <w:r w:rsidRPr="00B6750E">
              <w:t>20</w:t>
            </w:r>
          </w:p>
        </w:tc>
      </w:tr>
      <w:tr w:rsidR="00B76378" w:rsidRPr="00B6750E" w:rsidTr="00B76378">
        <w:tc>
          <w:tcPr>
            <w:tcW w:w="959" w:type="dxa"/>
          </w:tcPr>
          <w:p w:rsidR="00B76378" w:rsidRPr="00B6750E" w:rsidRDefault="00B76378" w:rsidP="00B76378">
            <w:r w:rsidRPr="00B6750E">
              <w:t>CO4</w:t>
            </w:r>
          </w:p>
        </w:tc>
        <w:tc>
          <w:tcPr>
            <w:tcW w:w="1362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569" w:type="dxa"/>
          </w:tcPr>
          <w:p w:rsidR="00B76378" w:rsidRPr="00B6750E" w:rsidRDefault="00B76378" w:rsidP="00B76378">
            <w:pPr>
              <w:jc w:val="center"/>
            </w:pPr>
            <w:r w:rsidRPr="00B6750E">
              <w:t>10</w:t>
            </w:r>
          </w:p>
        </w:tc>
        <w:tc>
          <w:tcPr>
            <w:tcW w:w="1439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497" w:type="dxa"/>
          </w:tcPr>
          <w:p w:rsidR="00B76378" w:rsidRPr="00B6750E" w:rsidRDefault="00B76378" w:rsidP="00B76378">
            <w:pPr>
              <w:jc w:val="center"/>
            </w:pPr>
            <w:r w:rsidRPr="00B6750E">
              <w:t>10</w:t>
            </w:r>
          </w:p>
        </w:tc>
        <w:tc>
          <w:tcPr>
            <w:tcW w:w="1375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Pr="00B6750E" w:rsidRDefault="00B76378" w:rsidP="00B76378">
            <w:pPr>
              <w:jc w:val="center"/>
            </w:pPr>
            <w:r w:rsidRPr="00B6750E">
              <w:t>20</w:t>
            </w:r>
          </w:p>
        </w:tc>
      </w:tr>
      <w:tr w:rsidR="00B76378" w:rsidRPr="00B6750E" w:rsidTr="00B76378">
        <w:tc>
          <w:tcPr>
            <w:tcW w:w="959" w:type="dxa"/>
          </w:tcPr>
          <w:p w:rsidR="00B76378" w:rsidRPr="00B6750E" w:rsidRDefault="00B76378" w:rsidP="00B76378">
            <w:r w:rsidRPr="00B6750E">
              <w:t>CO5</w:t>
            </w:r>
          </w:p>
        </w:tc>
        <w:tc>
          <w:tcPr>
            <w:tcW w:w="1362" w:type="dxa"/>
          </w:tcPr>
          <w:p w:rsidR="00B76378" w:rsidRPr="00B6750E" w:rsidRDefault="00B76378" w:rsidP="00B76378">
            <w:pPr>
              <w:jc w:val="center"/>
            </w:pPr>
            <w:r w:rsidRPr="00B6750E">
              <w:t>10</w:t>
            </w:r>
          </w:p>
        </w:tc>
        <w:tc>
          <w:tcPr>
            <w:tcW w:w="1569" w:type="dxa"/>
          </w:tcPr>
          <w:p w:rsidR="00B76378" w:rsidRPr="00B6750E" w:rsidRDefault="00B76378" w:rsidP="00B76378">
            <w:pPr>
              <w:jc w:val="center"/>
            </w:pPr>
            <w:r w:rsidRPr="00B6750E">
              <w:t>20</w:t>
            </w:r>
          </w:p>
        </w:tc>
        <w:tc>
          <w:tcPr>
            <w:tcW w:w="1439" w:type="dxa"/>
          </w:tcPr>
          <w:p w:rsidR="00B76378" w:rsidRPr="00B6750E" w:rsidRDefault="00B76378" w:rsidP="00B76378">
            <w:pPr>
              <w:jc w:val="center"/>
            </w:pPr>
            <w:r w:rsidRPr="00B6750E">
              <w:t>10</w:t>
            </w:r>
          </w:p>
        </w:tc>
        <w:tc>
          <w:tcPr>
            <w:tcW w:w="1497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375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Pr="00B6750E" w:rsidRDefault="00B76378" w:rsidP="00B76378">
            <w:pPr>
              <w:jc w:val="center"/>
            </w:pPr>
            <w:r w:rsidRPr="00B6750E">
              <w:t>40</w:t>
            </w:r>
          </w:p>
        </w:tc>
      </w:tr>
      <w:tr w:rsidR="00B76378" w:rsidRPr="00B6750E" w:rsidTr="00B76378">
        <w:tc>
          <w:tcPr>
            <w:tcW w:w="959" w:type="dxa"/>
          </w:tcPr>
          <w:p w:rsidR="00B76378" w:rsidRPr="00B6750E" w:rsidRDefault="00B76378" w:rsidP="00B76378">
            <w:r w:rsidRPr="00B6750E">
              <w:t>CO6</w:t>
            </w:r>
          </w:p>
        </w:tc>
        <w:tc>
          <w:tcPr>
            <w:tcW w:w="1362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569" w:type="dxa"/>
          </w:tcPr>
          <w:p w:rsidR="00B76378" w:rsidRPr="00B6750E" w:rsidRDefault="00B76378" w:rsidP="00B76378">
            <w:pPr>
              <w:jc w:val="center"/>
            </w:pPr>
            <w:r w:rsidRPr="00B6750E">
              <w:t>30</w:t>
            </w:r>
          </w:p>
        </w:tc>
        <w:tc>
          <w:tcPr>
            <w:tcW w:w="1439" w:type="dxa"/>
          </w:tcPr>
          <w:p w:rsidR="00B76378" w:rsidRPr="00B6750E" w:rsidRDefault="00B76378" w:rsidP="00B76378">
            <w:pPr>
              <w:jc w:val="center"/>
            </w:pPr>
            <w:r w:rsidRPr="00B6750E">
              <w:t>10</w:t>
            </w:r>
          </w:p>
        </w:tc>
        <w:tc>
          <w:tcPr>
            <w:tcW w:w="1497" w:type="dxa"/>
          </w:tcPr>
          <w:p w:rsidR="00B76378" w:rsidRPr="00B6750E" w:rsidRDefault="00B76378" w:rsidP="00B76378">
            <w:pPr>
              <w:jc w:val="center"/>
            </w:pPr>
            <w:r w:rsidRPr="00B6750E">
              <w:t>20</w:t>
            </w:r>
          </w:p>
        </w:tc>
        <w:tc>
          <w:tcPr>
            <w:tcW w:w="1375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B6750E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Pr="00B6750E" w:rsidRDefault="00B76378" w:rsidP="00B76378">
            <w:pPr>
              <w:jc w:val="center"/>
            </w:pPr>
            <w:r w:rsidRPr="00B6750E">
              <w:t>60</w:t>
            </w:r>
          </w:p>
        </w:tc>
      </w:tr>
      <w:tr w:rsidR="00B76378" w:rsidRPr="00B6750E" w:rsidTr="00B76378">
        <w:tc>
          <w:tcPr>
            <w:tcW w:w="9522" w:type="dxa"/>
            <w:gridSpan w:val="7"/>
          </w:tcPr>
          <w:p w:rsidR="00B76378" w:rsidRPr="00B6750E" w:rsidRDefault="00B76378" w:rsidP="00B76378"/>
        </w:tc>
        <w:tc>
          <w:tcPr>
            <w:tcW w:w="1161" w:type="dxa"/>
          </w:tcPr>
          <w:p w:rsidR="00B76378" w:rsidRPr="00B6750E" w:rsidRDefault="00B76378" w:rsidP="00B76378">
            <w:pPr>
              <w:jc w:val="center"/>
              <w:rPr>
                <w:b/>
              </w:rPr>
            </w:pPr>
            <w:r w:rsidRPr="00B6750E">
              <w:rPr>
                <w:b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32" name="Picture 32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20CH3008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CC6F8C">
              <w:rPr>
                <w:b/>
                <w:szCs w:val="24"/>
              </w:rPr>
              <w:t>GROUP THEORY AND APPLIED PHYSICAL 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BC6B37" w:rsidTr="00B76378">
        <w:trPr>
          <w:trHeight w:val="552"/>
        </w:trPr>
        <w:tc>
          <w:tcPr>
            <w:tcW w:w="258" w:type="pct"/>
            <w:vAlign w:val="center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BC6B37" w:rsidTr="00B76378">
        <w:trPr>
          <w:trHeight w:val="552"/>
        </w:trPr>
        <w:tc>
          <w:tcPr>
            <w:tcW w:w="5000" w:type="pct"/>
            <w:gridSpan w:val="6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BC6B37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Identify the point groups of the following molecules</w:t>
            </w:r>
          </w:p>
          <w:p w:rsidR="00B76378" w:rsidRPr="00BC6B37" w:rsidRDefault="00B76378" w:rsidP="00CA5E13">
            <w:pPr>
              <w:pStyle w:val="ListParagraph"/>
              <w:numPr>
                <w:ilvl w:val="0"/>
                <w:numId w:val="14"/>
              </w:numPr>
              <w:ind w:left="735" w:hanging="375"/>
              <w:jc w:val="both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Benzene</w:t>
            </w:r>
            <w:r>
              <w:rPr>
                <w:sz w:val="24"/>
                <w:szCs w:val="24"/>
              </w:rPr>
              <w:t>.</w:t>
            </w:r>
          </w:p>
          <w:p w:rsidR="00B76378" w:rsidRPr="00BC6B37" w:rsidRDefault="00B76378" w:rsidP="00CA5E13">
            <w:pPr>
              <w:pStyle w:val="ListParagraph"/>
              <w:numPr>
                <w:ilvl w:val="0"/>
                <w:numId w:val="14"/>
              </w:numPr>
              <w:ind w:left="735" w:hanging="375"/>
              <w:jc w:val="both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Toluene</w:t>
            </w:r>
            <w:r>
              <w:rPr>
                <w:sz w:val="24"/>
                <w:szCs w:val="24"/>
              </w:rPr>
              <w:t>.</w:t>
            </w:r>
          </w:p>
          <w:p w:rsidR="00B76378" w:rsidRPr="00BC6B37" w:rsidRDefault="00B76378" w:rsidP="00CA5E13">
            <w:pPr>
              <w:pStyle w:val="ListParagraph"/>
              <w:numPr>
                <w:ilvl w:val="0"/>
                <w:numId w:val="14"/>
              </w:numPr>
              <w:ind w:left="735" w:hanging="375"/>
              <w:jc w:val="both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C(FClBrI)</w:t>
            </w:r>
            <w:r>
              <w:rPr>
                <w:sz w:val="24"/>
                <w:szCs w:val="24"/>
              </w:rPr>
              <w:t>.</w:t>
            </w:r>
          </w:p>
          <w:p w:rsidR="00B76378" w:rsidRPr="00BC6B37" w:rsidRDefault="00B76378" w:rsidP="00CA5E13">
            <w:pPr>
              <w:pStyle w:val="ListParagraph"/>
              <w:numPr>
                <w:ilvl w:val="0"/>
                <w:numId w:val="14"/>
              </w:numPr>
              <w:ind w:left="735" w:hanging="375"/>
              <w:jc w:val="both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Tetrachloroplatinate</w:t>
            </w:r>
            <w:r>
              <w:rPr>
                <w:sz w:val="24"/>
                <w:szCs w:val="24"/>
              </w:rPr>
              <w:t xml:space="preserve"> </w:t>
            </w:r>
            <w:r w:rsidRPr="00BC6B37">
              <w:rPr>
                <w:sz w:val="24"/>
                <w:szCs w:val="24"/>
              </w:rPr>
              <w:t>(II)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BC6B3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Define the following terminology with an example.</w:t>
            </w:r>
          </w:p>
          <w:p w:rsidR="00B76378" w:rsidRPr="00BC6B37" w:rsidRDefault="00B76378" w:rsidP="00CA5E13">
            <w:pPr>
              <w:pStyle w:val="ListParagraph"/>
              <w:numPr>
                <w:ilvl w:val="0"/>
                <w:numId w:val="15"/>
              </w:numPr>
              <w:jc w:val="both"/>
            </w:pPr>
            <w:r w:rsidRPr="00BC6B37">
              <w:t>Abelian Group</w:t>
            </w:r>
            <w:r>
              <w:t>.</w:t>
            </w:r>
          </w:p>
          <w:p w:rsidR="00B76378" w:rsidRPr="00BC6B37" w:rsidRDefault="00B76378" w:rsidP="00CA5E13">
            <w:pPr>
              <w:pStyle w:val="ListParagraph"/>
              <w:numPr>
                <w:ilvl w:val="0"/>
                <w:numId w:val="15"/>
              </w:numPr>
              <w:jc w:val="both"/>
            </w:pPr>
            <w:r w:rsidRPr="00BC6B37">
              <w:t>Non abelian Group</w:t>
            </w:r>
            <w:r>
              <w:t>.</w:t>
            </w:r>
          </w:p>
          <w:p w:rsidR="00B76378" w:rsidRPr="00BC6B37" w:rsidRDefault="00B76378" w:rsidP="00CA5E13">
            <w:pPr>
              <w:pStyle w:val="ListParagraph"/>
              <w:numPr>
                <w:ilvl w:val="0"/>
                <w:numId w:val="15"/>
              </w:numPr>
              <w:jc w:val="both"/>
            </w:pPr>
            <w:r w:rsidRPr="00BC6B37">
              <w:t>Cyclic Group</w:t>
            </w:r>
            <w:r>
              <w:t>.</w:t>
            </w:r>
          </w:p>
          <w:p w:rsidR="00B76378" w:rsidRPr="00BC6B37" w:rsidRDefault="00B76378" w:rsidP="00CA5E13">
            <w:pPr>
              <w:pStyle w:val="ListParagraph"/>
              <w:numPr>
                <w:ilvl w:val="0"/>
                <w:numId w:val="15"/>
              </w:numPr>
              <w:jc w:val="both"/>
            </w:pPr>
            <w:r w:rsidRPr="00BC6B37">
              <w:t>Sub-group</w:t>
            </w:r>
            <w:r>
              <w:t>.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 xml:space="preserve">List out any five properties of a Group and </w:t>
            </w:r>
            <w:r w:rsidRPr="00BC6B37">
              <w:rPr>
                <w:bCs/>
                <w:sz w:val="24"/>
                <w:szCs w:val="24"/>
              </w:rPr>
              <w:t>draw the group multiplication table of C2V point group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Derive the reducible representations of H</w:t>
            </w:r>
            <w:r w:rsidRPr="00BC6B37">
              <w:rPr>
                <w:sz w:val="24"/>
                <w:szCs w:val="24"/>
                <w:vertAlign w:val="subscript"/>
              </w:rPr>
              <w:t>2</w:t>
            </w:r>
            <w:r w:rsidRPr="00BC6B37">
              <w:rPr>
                <w:sz w:val="24"/>
                <w:szCs w:val="24"/>
              </w:rPr>
              <w:t>O with respect to cartesian coordinates of each atom and Construct the corresponding character table containing only area I &amp; area II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Explain the concepts adsorption and absorption with examples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10</w:t>
            </w: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C6B37">
              <w:rPr>
                <w:bCs/>
                <w:sz w:val="24"/>
                <w:szCs w:val="24"/>
              </w:rPr>
              <w:t xml:space="preserve">Compare physisorption and </w:t>
            </w:r>
            <w:r>
              <w:rPr>
                <w:bCs/>
                <w:sz w:val="24"/>
                <w:szCs w:val="24"/>
              </w:rPr>
              <w:t>chemisorptions.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10</w:t>
            </w: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Discuss in detail the classifications of colloids with examples and applications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Elaborate Fluorescence, Phosphorescence and Delayed fluorescence. How can each of the above processes be identified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BC6B3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C6B37">
              <w:rPr>
                <w:bCs/>
                <w:sz w:val="24"/>
                <w:szCs w:val="24"/>
              </w:rPr>
              <w:t>Discuss in detail any five important applications of photochemistry with suitable examples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</w:tr>
      <w:tr w:rsidR="00B76378" w:rsidRPr="00BC6B37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BC6B37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BC6B37" w:rsidTr="00B76378">
        <w:trPr>
          <w:trHeight w:val="397"/>
        </w:trPr>
        <w:tc>
          <w:tcPr>
            <w:tcW w:w="26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Electrical double layer: Discuss briefly Gouy-chapmann and stern models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</w:tr>
    </w:tbl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BC6B37" w:rsidTr="00B76378">
        <w:tc>
          <w:tcPr>
            <w:tcW w:w="675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BC6B37" w:rsidTr="00B76378">
        <w:tc>
          <w:tcPr>
            <w:tcW w:w="675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</w:t>
            </w:r>
            <w:r w:rsidRPr="00BC6B37">
              <w:rPr>
                <w:sz w:val="24"/>
                <w:szCs w:val="24"/>
              </w:rPr>
              <w:t>ppreciate the symmetry in molecules and in nature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BC6B37" w:rsidTr="00B76378">
        <w:tc>
          <w:tcPr>
            <w:tcW w:w="675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</w:t>
            </w:r>
            <w:r w:rsidRPr="00BC6B37">
              <w:rPr>
                <w:sz w:val="24"/>
                <w:szCs w:val="24"/>
              </w:rPr>
              <w:t>ble to identify and group the objects or molecules of same category based on the symmetry  elements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BC6B37" w:rsidTr="00B76378">
        <w:tc>
          <w:tcPr>
            <w:tcW w:w="675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 w:rsidRPr="00BC6B37">
              <w:rPr>
                <w:sz w:val="24"/>
                <w:szCs w:val="24"/>
              </w:rPr>
              <w:t>istinguish different isotherms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BC6B37" w:rsidTr="00B76378">
        <w:tc>
          <w:tcPr>
            <w:tcW w:w="675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</w:t>
            </w:r>
            <w:r w:rsidRPr="00BC6B37">
              <w:rPr>
                <w:sz w:val="24"/>
                <w:szCs w:val="24"/>
              </w:rPr>
              <w:t>ecognize the importance of photosensitization of chemiluminescence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BC6B37" w:rsidTr="00B76378">
        <w:tc>
          <w:tcPr>
            <w:tcW w:w="675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</w:t>
            </w:r>
            <w:r w:rsidRPr="00BC6B37">
              <w:rPr>
                <w:sz w:val="24"/>
                <w:szCs w:val="24"/>
              </w:rPr>
              <w:t>nderstand the basic principles of electrochemistry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BC6B37" w:rsidTr="00B76378">
        <w:tc>
          <w:tcPr>
            <w:tcW w:w="675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BC6B37" w:rsidRDefault="00B76378" w:rsidP="00B76378">
            <w:pPr>
              <w:jc w:val="both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Know about electrokinetics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BC6B37" w:rsidTr="00B76378">
        <w:tc>
          <w:tcPr>
            <w:tcW w:w="10683" w:type="dxa"/>
            <w:gridSpan w:val="8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BC6B37" w:rsidTr="00B76378">
        <w:tc>
          <w:tcPr>
            <w:tcW w:w="959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BC6B37" w:rsidTr="00B76378">
        <w:tc>
          <w:tcPr>
            <w:tcW w:w="959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  <w:tc>
          <w:tcPr>
            <w:tcW w:w="1569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  <w:tc>
          <w:tcPr>
            <w:tcW w:w="1497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40</w:t>
            </w:r>
          </w:p>
        </w:tc>
      </w:tr>
      <w:tr w:rsidR="00B76378" w:rsidRPr="00BC6B37" w:rsidTr="00B76378">
        <w:tc>
          <w:tcPr>
            <w:tcW w:w="959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  <w:tc>
          <w:tcPr>
            <w:tcW w:w="1569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  <w:tc>
          <w:tcPr>
            <w:tcW w:w="1497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40</w:t>
            </w:r>
          </w:p>
        </w:tc>
      </w:tr>
      <w:tr w:rsidR="00B76378" w:rsidRPr="00BC6B37" w:rsidTr="00B76378">
        <w:tc>
          <w:tcPr>
            <w:tcW w:w="959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30</w:t>
            </w:r>
          </w:p>
        </w:tc>
        <w:tc>
          <w:tcPr>
            <w:tcW w:w="1569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40</w:t>
            </w:r>
          </w:p>
        </w:tc>
      </w:tr>
      <w:tr w:rsidR="00B76378" w:rsidRPr="00BC6B37" w:rsidTr="00B76378">
        <w:tc>
          <w:tcPr>
            <w:tcW w:w="959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</w:tr>
      <w:tr w:rsidR="00B76378" w:rsidRPr="00BC6B37" w:rsidTr="00B76378">
        <w:tc>
          <w:tcPr>
            <w:tcW w:w="959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  <w:tc>
          <w:tcPr>
            <w:tcW w:w="1569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</w:tr>
      <w:tr w:rsidR="00B76378" w:rsidRPr="00BC6B37" w:rsidTr="00B76378">
        <w:tc>
          <w:tcPr>
            <w:tcW w:w="959" w:type="dxa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6B37" w:rsidRDefault="00B76378" w:rsidP="00B76378">
            <w:pPr>
              <w:jc w:val="center"/>
              <w:rPr>
                <w:sz w:val="24"/>
                <w:szCs w:val="24"/>
              </w:rPr>
            </w:pPr>
            <w:r w:rsidRPr="00BC6B37">
              <w:rPr>
                <w:sz w:val="24"/>
                <w:szCs w:val="24"/>
              </w:rPr>
              <w:t>20</w:t>
            </w:r>
          </w:p>
        </w:tc>
      </w:tr>
      <w:tr w:rsidR="00B76378" w:rsidRPr="00BC6B37" w:rsidTr="00B76378">
        <w:tc>
          <w:tcPr>
            <w:tcW w:w="9522" w:type="dxa"/>
            <w:gridSpan w:val="7"/>
          </w:tcPr>
          <w:p w:rsidR="00B76378" w:rsidRPr="00BC6B3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6B3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6B37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drawing>
          <wp:inline distT="0" distB="0" distL="0" distR="0">
            <wp:extent cx="6230219" cy="1657581"/>
            <wp:effectExtent l="0" t="0" r="0" b="0"/>
            <wp:docPr id="33" name="Picture 33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6662"/>
        <w:gridCol w:w="1559"/>
        <w:gridCol w:w="862"/>
      </w:tblGrid>
      <w:tr w:rsidR="00B76378" w:rsidRPr="001E42AE" w:rsidTr="00B76378">
        <w:trPr>
          <w:trHeight w:val="397"/>
          <w:jc w:val="center"/>
        </w:trPr>
        <w:tc>
          <w:tcPr>
            <w:tcW w:w="1555" w:type="dxa"/>
            <w:vAlign w:val="center"/>
          </w:tcPr>
          <w:p w:rsidR="00B76378" w:rsidRPr="00176493" w:rsidRDefault="00B76378" w:rsidP="00B76378">
            <w:pPr>
              <w:pStyle w:val="Title"/>
              <w:ind w:left="-120" w:firstLine="12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662" w:type="dxa"/>
            <w:vAlign w:val="center"/>
          </w:tcPr>
          <w:p w:rsidR="00B76378" w:rsidRPr="007523D4" w:rsidRDefault="00B76378" w:rsidP="00B76378">
            <w:pPr>
              <w:pStyle w:val="Title"/>
              <w:jc w:val="left"/>
              <w:rPr>
                <w:b/>
                <w:bCs/>
                <w:color w:val="000000" w:themeColor="text1"/>
                <w:szCs w:val="24"/>
              </w:rPr>
            </w:pPr>
            <w:r w:rsidRPr="007523D4">
              <w:rPr>
                <w:b/>
                <w:bCs/>
                <w:color w:val="000000" w:themeColor="text1"/>
                <w:szCs w:val="24"/>
                <w:shd w:val="clear" w:color="auto" w:fill="FFFFFF"/>
              </w:rPr>
              <w:t>20CH3009</w:t>
            </w:r>
          </w:p>
        </w:tc>
        <w:tc>
          <w:tcPr>
            <w:tcW w:w="1559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862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  <w:jc w:val="center"/>
        </w:trPr>
        <w:tc>
          <w:tcPr>
            <w:tcW w:w="1555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662" w:type="dxa"/>
            <w:vAlign w:val="center"/>
          </w:tcPr>
          <w:p w:rsidR="00B76378" w:rsidRPr="007523D4" w:rsidRDefault="00B76378" w:rsidP="00B76378">
            <w:pPr>
              <w:pStyle w:val="Title"/>
              <w:jc w:val="left"/>
              <w:rPr>
                <w:b/>
                <w:bCs/>
                <w:color w:val="000000" w:themeColor="text1"/>
                <w:szCs w:val="24"/>
              </w:rPr>
            </w:pPr>
            <w:r w:rsidRPr="007523D4">
              <w:rPr>
                <w:b/>
                <w:bCs/>
                <w:color w:val="000000" w:themeColor="text1"/>
                <w:szCs w:val="24"/>
                <w:shd w:val="clear" w:color="auto" w:fill="FFFFFF"/>
              </w:rPr>
              <w:t>ORGANOMETALLIC AND BIOINORGANIC CHEMISTRY</w:t>
            </w:r>
          </w:p>
        </w:tc>
        <w:tc>
          <w:tcPr>
            <w:tcW w:w="1559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862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E81B5E" w:rsidTr="00B76378">
        <w:trPr>
          <w:trHeight w:val="552"/>
        </w:trPr>
        <w:tc>
          <w:tcPr>
            <w:tcW w:w="258" w:type="pct"/>
            <w:vAlign w:val="center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23" w:type="pct"/>
            <w:gridSpan w:val="2"/>
            <w:vAlign w:val="center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505" w:type="pct"/>
            <w:vAlign w:val="center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E81B5E" w:rsidTr="00B76378">
        <w:trPr>
          <w:trHeight w:val="552"/>
        </w:trPr>
        <w:tc>
          <w:tcPr>
            <w:tcW w:w="5000" w:type="pct"/>
            <w:gridSpan w:val="6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E81B5E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1.</w:t>
            </w: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Explain the 18 electron rule with examples. What are the limitations of the 18 electron rule?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CO1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b.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81B5E">
              <w:rPr>
                <w:bCs/>
                <w:sz w:val="24"/>
                <w:szCs w:val="24"/>
              </w:rPr>
              <w:t xml:space="preserve">How </w:t>
            </w:r>
            <w:r w:rsidRPr="00C7768D">
              <w:rPr>
                <w:bCs/>
                <w:sz w:val="24"/>
                <w:szCs w:val="24"/>
              </w:rPr>
              <w:t>are</w:t>
            </w:r>
            <w:r w:rsidRPr="00E81B5E">
              <w:rPr>
                <w:bCs/>
                <w:sz w:val="24"/>
                <w:szCs w:val="24"/>
              </w:rPr>
              <w:t xml:space="preserve"> metal carbonyl complexes synthesized? Discuss the nature of bonding in metal carbonyl complexes.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CO2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E81B5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2.</w:t>
            </w: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State the rules for determining the number of Metal-Metal bonds in an organometallic complex. Calculate the number of Metal-Metal bonds in the following complexes.</w:t>
            </w:r>
          </w:p>
          <w:p w:rsidR="00B76378" w:rsidRPr="00E81B5E" w:rsidRDefault="00B76378" w:rsidP="00CA5E13">
            <w:pPr>
              <w:pStyle w:val="ListParagraph"/>
              <w:numPr>
                <w:ilvl w:val="0"/>
                <w:numId w:val="16"/>
              </w:numPr>
              <w:jc w:val="both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</w:t>
            </w:r>
            <w:r w:rsidRPr="00E81B5E">
              <w:rPr>
                <w:sz w:val="24"/>
                <w:szCs w:val="24"/>
                <w:vertAlign w:val="subscript"/>
              </w:rPr>
              <w:t>2</w:t>
            </w:r>
            <w:r w:rsidRPr="00E81B5E">
              <w:rPr>
                <w:sz w:val="24"/>
                <w:szCs w:val="24"/>
              </w:rPr>
              <w:t>(CO)</w:t>
            </w:r>
            <w:r w:rsidRPr="00E81B5E">
              <w:rPr>
                <w:sz w:val="24"/>
                <w:szCs w:val="24"/>
                <w:vertAlign w:val="subscript"/>
              </w:rPr>
              <w:t>9</w:t>
            </w:r>
            <w:r w:rsidRPr="00E81B5E">
              <w:rPr>
                <w:sz w:val="24"/>
                <w:szCs w:val="24"/>
              </w:rPr>
              <w:t xml:space="preserve">         (ii) (</w:t>
            </w:r>
            <w:r w:rsidRPr="00E81B5E">
              <w:rPr>
                <w:rFonts w:ascii="Symbol" w:hAnsi="Symbol"/>
                <w:sz w:val="24"/>
                <w:szCs w:val="24"/>
              </w:rPr>
              <w:t></w:t>
            </w:r>
            <w:r w:rsidRPr="00E81B5E">
              <w:rPr>
                <w:sz w:val="24"/>
                <w:szCs w:val="24"/>
              </w:rPr>
              <w:t>-I)</w:t>
            </w:r>
            <w:r w:rsidRPr="00E81B5E">
              <w:rPr>
                <w:sz w:val="24"/>
                <w:szCs w:val="24"/>
                <w:vertAlign w:val="subscript"/>
              </w:rPr>
              <w:t>2</w:t>
            </w:r>
            <w:r w:rsidRPr="00E81B5E">
              <w:rPr>
                <w:sz w:val="24"/>
                <w:szCs w:val="24"/>
              </w:rPr>
              <w:t>Mn</w:t>
            </w:r>
            <w:r w:rsidRPr="00E81B5E">
              <w:rPr>
                <w:sz w:val="24"/>
                <w:szCs w:val="24"/>
                <w:vertAlign w:val="subscript"/>
              </w:rPr>
              <w:t>2</w:t>
            </w:r>
            <w:r w:rsidRPr="00E81B5E">
              <w:rPr>
                <w:sz w:val="24"/>
                <w:szCs w:val="24"/>
              </w:rPr>
              <w:t>(CO)</w:t>
            </w:r>
            <w:r w:rsidRPr="00E81B5E">
              <w:rPr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CO1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E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b.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Describe the spectroscopic features of metal carbonyl complexes.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CO2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3.</w:t>
            </w: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Discuss the preparation and applications of metal carbonyl hydrides.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CO2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b.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81B5E">
              <w:rPr>
                <w:bCs/>
                <w:sz w:val="24"/>
                <w:szCs w:val="24"/>
              </w:rPr>
              <w:t>Explain the preparation of metal alkene complexes. Analyze their structures and factors affecting the C=C bonds in metal carbene complexes.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CO2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4.</w:t>
            </w: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Compare the characteristics of Fischer and Schrock carbenes.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CO2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b.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81B5E">
              <w:rPr>
                <w:bCs/>
                <w:sz w:val="24"/>
                <w:szCs w:val="24"/>
              </w:rPr>
              <w:t>Draw the molecular orbital diagram of Ferrocene and explain.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CO2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5.</w:t>
            </w: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Describe</w:t>
            </w:r>
            <w:r>
              <w:rPr>
                <w:sz w:val="24"/>
                <w:szCs w:val="24"/>
              </w:rPr>
              <w:t xml:space="preserve"> </w:t>
            </w:r>
            <w:r w:rsidRPr="00E81B5E">
              <w:rPr>
                <w:sz w:val="24"/>
                <w:szCs w:val="24"/>
              </w:rPr>
              <w:t>the nucleophilic and electrophilic reactions in organometallic complexes. Illustrate with examples.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CO3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b.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81B5E">
              <w:rPr>
                <w:bCs/>
                <w:sz w:val="24"/>
                <w:szCs w:val="24"/>
              </w:rPr>
              <w:t>Explain the steps involved in Monsanto acetic acid process.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CO4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6.</w:t>
            </w: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Illustrate with examples</w:t>
            </w:r>
            <w:r>
              <w:rPr>
                <w:sz w:val="24"/>
                <w:szCs w:val="24"/>
              </w:rPr>
              <w:t xml:space="preserve"> :</w:t>
            </w:r>
          </w:p>
          <w:p w:rsidR="00B76378" w:rsidRPr="00E81B5E" w:rsidRDefault="00B76378" w:rsidP="00CA5E13">
            <w:pPr>
              <w:pStyle w:val="ListParagraph"/>
              <w:numPr>
                <w:ilvl w:val="0"/>
                <w:numId w:val="17"/>
              </w:numPr>
              <w:jc w:val="both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Reductive elimination reaction</w:t>
            </w:r>
            <w:r>
              <w:rPr>
                <w:sz w:val="24"/>
                <w:szCs w:val="24"/>
              </w:rPr>
              <w:t>.</w:t>
            </w:r>
          </w:p>
          <w:p w:rsidR="00B76378" w:rsidRPr="00E81B5E" w:rsidRDefault="00B76378" w:rsidP="00CA5E13">
            <w:pPr>
              <w:pStyle w:val="ListParagraph"/>
              <w:numPr>
                <w:ilvl w:val="0"/>
                <w:numId w:val="17"/>
              </w:numPr>
              <w:jc w:val="both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lastRenderedPageBreak/>
              <w:t>Migration reaction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lastRenderedPageBreak/>
              <w:t>CO3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b.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81B5E">
              <w:rPr>
                <w:bCs/>
                <w:sz w:val="24"/>
                <w:szCs w:val="24"/>
              </w:rPr>
              <w:t>Analyze the mechanism of hydrogenation reaction. Draw the catalytic cycle and explain each step.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CO4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7.</w:t>
            </w: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Discuss the structure of hemoglobin.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CO5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b.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81B5E">
              <w:rPr>
                <w:bCs/>
                <w:sz w:val="24"/>
                <w:szCs w:val="24"/>
              </w:rPr>
              <w:t>Analyze the mechanism of oxygen evolution in oxygen evolving center in photosystem-II.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CO5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E81B5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8.</w:t>
            </w: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81B5E">
              <w:rPr>
                <w:bCs/>
                <w:sz w:val="24"/>
                <w:szCs w:val="24"/>
              </w:rPr>
              <w:t>Explain the following</w:t>
            </w:r>
          </w:p>
          <w:p w:rsidR="00B76378" w:rsidRPr="00E81B5E" w:rsidRDefault="00B76378" w:rsidP="00CA5E13">
            <w:pPr>
              <w:pStyle w:val="ListParagraph"/>
              <w:numPr>
                <w:ilvl w:val="0"/>
                <w:numId w:val="18"/>
              </w:numPr>
              <w:ind w:left="735" w:hanging="375"/>
              <w:jc w:val="both"/>
              <w:rPr>
                <w:bCs/>
                <w:sz w:val="24"/>
                <w:szCs w:val="24"/>
              </w:rPr>
            </w:pPr>
            <w:r w:rsidRPr="00E81B5E">
              <w:rPr>
                <w:bCs/>
                <w:sz w:val="24"/>
                <w:szCs w:val="24"/>
              </w:rPr>
              <w:t>Bohr effect</w:t>
            </w:r>
            <w:r>
              <w:rPr>
                <w:bCs/>
                <w:sz w:val="24"/>
                <w:szCs w:val="24"/>
              </w:rPr>
              <w:t>.</w:t>
            </w:r>
          </w:p>
          <w:p w:rsidR="00B76378" w:rsidRPr="00E81B5E" w:rsidRDefault="00B76378" w:rsidP="00CA5E13">
            <w:pPr>
              <w:pStyle w:val="ListParagraph"/>
              <w:numPr>
                <w:ilvl w:val="0"/>
                <w:numId w:val="18"/>
              </w:numPr>
              <w:ind w:left="735" w:hanging="375"/>
              <w:jc w:val="both"/>
              <w:rPr>
                <w:bCs/>
                <w:sz w:val="24"/>
                <w:szCs w:val="24"/>
              </w:rPr>
            </w:pPr>
            <w:r w:rsidRPr="00E81B5E">
              <w:rPr>
                <w:bCs/>
                <w:sz w:val="24"/>
                <w:szCs w:val="24"/>
              </w:rPr>
              <w:t>Cooperativity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CO5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b.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81B5E">
              <w:rPr>
                <w:bCs/>
                <w:sz w:val="24"/>
                <w:szCs w:val="24"/>
              </w:rPr>
              <w:t>Write a detailed account on Platinum anticancer drugs.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CO5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E81B5E">
              <w:rPr>
                <w:b/>
                <w:sz w:val="24"/>
                <w:szCs w:val="24"/>
                <w:u w:val="single"/>
              </w:rPr>
              <w:t xml:space="preserve">PART – </w:t>
            </w:r>
            <w:r>
              <w:rPr>
                <w:b/>
                <w:sz w:val="24"/>
                <w:szCs w:val="24"/>
                <w:u w:val="single"/>
              </w:rPr>
              <w:t>B</w:t>
            </w:r>
            <w:r w:rsidRPr="00E81B5E">
              <w:rPr>
                <w:b/>
                <w:sz w:val="24"/>
                <w:szCs w:val="24"/>
                <w:u w:val="single"/>
              </w:rPr>
              <w:t>(</w:t>
            </w:r>
            <w:r>
              <w:rPr>
                <w:b/>
                <w:sz w:val="24"/>
                <w:szCs w:val="24"/>
                <w:u w:val="single"/>
              </w:rPr>
              <w:t>1</w:t>
            </w:r>
            <w:r w:rsidRPr="00E81B5E">
              <w:rPr>
                <w:b/>
                <w:sz w:val="24"/>
                <w:szCs w:val="24"/>
                <w:u w:val="single"/>
              </w:rPr>
              <w:t xml:space="preserve"> X 20= </w:t>
            </w:r>
            <w:r>
              <w:rPr>
                <w:b/>
                <w:sz w:val="24"/>
                <w:szCs w:val="24"/>
                <w:u w:val="single"/>
              </w:rPr>
              <w:t>2</w:t>
            </w:r>
            <w:r w:rsidRPr="00E81B5E">
              <w:rPr>
                <w:b/>
                <w:sz w:val="24"/>
                <w:szCs w:val="24"/>
                <w:u w:val="single"/>
              </w:rPr>
              <w:t>0 MARKS)</w:t>
            </w:r>
          </w:p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9.</w:t>
            </w: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Using a potential energy diagram, describe the various transition occurring in an excited state octahedral coordination complex.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CO6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  <w:tr w:rsidR="00B76378" w:rsidRPr="00E81B5E" w:rsidTr="00B76378">
        <w:trPr>
          <w:trHeight w:val="397"/>
        </w:trPr>
        <w:tc>
          <w:tcPr>
            <w:tcW w:w="258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b.</w:t>
            </w:r>
          </w:p>
        </w:tc>
        <w:tc>
          <w:tcPr>
            <w:tcW w:w="3133" w:type="pct"/>
          </w:tcPr>
          <w:p w:rsidR="00B76378" w:rsidRPr="00E81B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81B5E">
              <w:rPr>
                <w:bCs/>
                <w:sz w:val="24"/>
                <w:szCs w:val="24"/>
              </w:rPr>
              <w:t>Describe the applications of Ruthenium polypyridine complexes.</w:t>
            </w:r>
          </w:p>
        </w:tc>
        <w:tc>
          <w:tcPr>
            <w:tcW w:w="513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CO6</w:t>
            </w:r>
          </w:p>
        </w:tc>
        <w:tc>
          <w:tcPr>
            <w:tcW w:w="505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E81B5E" w:rsidTr="00B76378">
        <w:tc>
          <w:tcPr>
            <w:tcW w:w="675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E81B5E" w:rsidTr="00B76378">
        <w:tc>
          <w:tcPr>
            <w:tcW w:w="675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To apply the 18 electron rule</w:t>
            </w:r>
            <w:r>
              <w:rPr>
                <w:sz w:val="24"/>
                <w:szCs w:val="24"/>
              </w:rPr>
              <w:t>.</w:t>
            </w:r>
            <w:r w:rsidRPr="00E81B5E">
              <w:rPr>
                <w:sz w:val="24"/>
                <w:szCs w:val="24"/>
              </w:rPr>
              <w:t xml:space="preserve"> </w:t>
            </w:r>
          </w:p>
        </w:tc>
      </w:tr>
      <w:tr w:rsidR="00B76378" w:rsidRPr="00E81B5E" w:rsidTr="00B76378">
        <w:tc>
          <w:tcPr>
            <w:tcW w:w="675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To describe the structure of various types of transition metal organometallic complexes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E81B5E" w:rsidTr="00B76378">
        <w:tc>
          <w:tcPr>
            <w:tcW w:w="675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To utilize the reactions of organometallic complexes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E81B5E" w:rsidTr="00B76378">
        <w:tc>
          <w:tcPr>
            <w:tcW w:w="675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To practice the applications of organometallic complexes in catalysis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E81B5E" w:rsidTr="00B76378">
        <w:tc>
          <w:tcPr>
            <w:tcW w:w="675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To discuss the role of metals in biology</w:t>
            </w:r>
            <w:r>
              <w:rPr>
                <w:sz w:val="24"/>
                <w:szCs w:val="24"/>
              </w:rPr>
              <w:t>.</w:t>
            </w:r>
            <w:r w:rsidRPr="00E81B5E">
              <w:rPr>
                <w:sz w:val="24"/>
                <w:szCs w:val="24"/>
              </w:rPr>
              <w:t xml:space="preserve"> </w:t>
            </w:r>
          </w:p>
        </w:tc>
      </w:tr>
      <w:tr w:rsidR="00B76378" w:rsidRPr="00E81B5E" w:rsidTr="00B76378">
        <w:tc>
          <w:tcPr>
            <w:tcW w:w="675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To identify the metal complexes that can be used for solar energy conversion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E81B5E" w:rsidTr="00B76378">
        <w:tc>
          <w:tcPr>
            <w:tcW w:w="10683" w:type="dxa"/>
            <w:gridSpan w:val="8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E81B5E" w:rsidTr="00B76378">
        <w:tc>
          <w:tcPr>
            <w:tcW w:w="959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E81B5E" w:rsidTr="00B76378">
        <w:tc>
          <w:tcPr>
            <w:tcW w:w="959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  <w:tc>
          <w:tcPr>
            <w:tcW w:w="1321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20</w:t>
            </w:r>
          </w:p>
        </w:tc>
      </w:tr>
      <w:tr w:rsidR="00B76378" w:rsidRPr="00E81B5E" w:rsidTr="00B76378">
        <w:tc>
          <w:tcPr>
            <w:tcW w:w="959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50</w:t>
            </w:r>
          </w:p>
        </w:tc>
        <w:tc>
          <w:tcPr>
            <w:tcW w:w="1375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60</w:t>
            </w:r>
          </w:p>
        </w:tc>
      </w:tr>
      <w:tr w:rsidR="00B76378" w:rsidRPr="00E81B5E" w:rsidTr="00B76378">
        <w:tc>
          <w:tcPr>
            <w:tcW w:w="959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20</w:t>
            </w:r>
          </w:p>
        </w:tc>
      </w:tr>
      <w:tr w:rsidR="00B76378" w:rsidRPr="00E81B5E" w:rsidTr="00B76378">
        <w:tc>
          <w:tcPr>
            <w:tcW w:w="959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20</w:t>
            </w:r>
          </w:p>
        </w:tc>
        <w:tc>
          <w:tcPr>
            <w:tcW w:w="1375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20</w:t>
            </w:r>
          </w:p>
        </w:tc>
      </w:tr>
      <w:tr w:rsidR="00B76378" w:rsidRPr="00E81B5E" w:rsidTr="00B76378">
        <w:tc>
          <w:tcPr>
            <w:tcW w:w="959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40</w:t>
            </w:r>
          </w:p>
        </w:tc>
      </w:tr>
      <w:tr w:rsidR="00B76378" w:rsidRPr="00E81B5E" w:rsidTr="00B76378">
        <w:tc>
          <w:tcPr>
            <w:tcW w:w="959" w:type="dxa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E81B5E" w:rsidRDefault="00B76378" w:rsidP="00B76378">
            <w:pPr>
              <w:jc w:val="center"/>
              <w:rPr>
                <w:sz w:val="24"/>
                <w:szCs w:val="24"/>
              </w:rPr>
            </w:pPr>
            <w:r w:rsidRPr="00E81B5E">
              <w:rPr>
                <w:sz w:val="24"/>
                <w:szCs w:val="24"/>
              </w:rPr>
              <w:t>20</w:t>
            </w:r>
          </w:p>
        </w:tc>
      </w:tr>
      <w:tr w:rsidR="00B76378" w:rsidRPr="00E81B5E" w:rsidTr="00B76378">
        <w:tc>
          <w:tcPr>
            <w:tcW w:w="9522" w:type="dxa"/>
            <w:gridSpan w:val="7"/>
          </w:tcPr>
          <w:p w:rsidR="00B76378" w:rsidRPr="00E81B5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E81B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81B5E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34" name="Picture 34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4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056"/>
      </w:tblGrid>
      <w:tr w:rsidR="00B76378" w:rsidRPr="001E42AE" w:rsidTr="00B76378">
        <w:trPr>
          <w:trHeight w:val="397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20CH3010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05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PERICYCLIC REACTIONS AND BIOMOLECULES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05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9D6C74" w:rsidTr="00B76378">
        <w:trPr>
          <w:trHeight w:val="552"/>
        </w:trPr>
        <w:tc>
          <w:tcPr>
            <w:tcW w:w="261" w:type="pct"/>
            <w:vAlign w:val="center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3" w:type="pct"/>
            <w:gridSpan w:val="2"/>
            <w:vAlign w:val="center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9D6C74" w:rsidTr="00B76378">
        <w:trPr>
          <w:trHeight w:val="552"/>
        </w:trPr>
        <w:tc>
          <w:tcPr>
            <w:tcW w:w="5000" w:type="pct"/>
            <w:gridSpan w:val="6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9D6C74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 xml:space="preserve">Illustrate [3+3] Sigmatropic rearrangement with Mechanism. 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b.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 xml:space="preserve">Discuss the Ene reaction and </w:t>
            </w:r>
            <w:r w:rsidRPr="009D6C74">
              <w:rPr>
                <w:bCs/>
                <w:sz w:val="24"/>
                <w:szCs w:val="24"/>
              </w:rPr>
              <w:t>Chelotropic</w:t>
            </w:r>
            <w:r w:rsidRPr="009D6C74">
              <w:rPr>
                <w:sz w:val="24"/>
                <w:szCs w:val="24"/>
              </w:rPr>
              <w:t>reactions.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9D6C74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Describe the mechanism of Cope and Oxy-Cope rearrangement</w:t>
            </w:r>
            <w:r>
              <w:rPr>
                <w:sz w:val="24"/>
                <w:szCs w:val="24"/>
              </w:rPr>
              <w:t>.</w:t>
            </w:r>
            <w:r w:rsidRPr="009D6C74">
              <w:rPr>
                <w:sz w:val="24"/>
                <w:szCs w:val="24"/>
              </w:rPr>
              <w:t xml:space="preserve"> 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b.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Discuss the Electrocyclic add Diels-Alder reactions with examples.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Describe the photochemical reactions of Norrish I and II types with examples.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b.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Explain the photoreduction of Benzophenone.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Describe the mechanism of Barton Reaction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b.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Discuss the Di-Pi Methane Rearrangement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Discuss the mechanism of Fisher-Indole Synthesis.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b.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Narrate the synthesis, properties and applications of Pyrazole.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What do you learn from Reissert Synthesis and Madelung Synthesis?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b.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Discuss the synthesis, properties and applications of Pyrimidine.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Illustrate the structural elucidation procedure for Alkaloids.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b.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Discuss the extraction te</w:t>
            </w:r>
            <w:r>
              <w:rPr>
                <w:sz w:val="24"/>
                <w:szCs w:val="24"/>
              </w:rPr>
              <w:t>chnique using soxhlet apparatus.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9D6C74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How will you extract the phytocompounds from natural resources?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b.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Discuss the synthesis of Menthol and Nicotine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E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C311C2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C311C2">
              <w:rPr>
                <w:b/>
                <w:sz w:val="24"/>
                <w:szCs w:val="24"/>
                <w:u w:val="single"/>
              </w:rPr>
              <w:t>PART – B(1 X 20= 20 MARKS)</w:t>
            </w:r>
          </w:p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a.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 xml:space="preserve">Discuss the Ruff Degradation and Kiliani Fisher Synthesis. 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rPr>
          <w:trHeight w:val="397"/>
        </w:trPr>
        <w:tc>
          <w:tcPr>
            <w:tcW w:w="26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b.</w:t>
            </w:r>
          </w:p>
        </w:tc>
        <w:tc>
          <w:tcPr>
            <w:tcW w:w="3157" w:type="pct"/>
          </w:tcPr>
          <w:p w:rsidR="00B76378" w:rsidRPr="009D6C74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Describe the sanger sequencing method and Edman degradation.</w:t>
            </w:r>
          </w:p>
        </w:tc>
        <w:tc>
          <w:tcPr>
            <w:tcW w:w="513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</w:t>
            </w:r>
          </w:p>
        </w:tc>
        <w:tc>
          <w:tcPr>
            <w:tcW w:w="402" w:type="pct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782"/>
      </w:tblGrid>
      <w:tr w:rsidR="00B76378" w:rsidRPr="009D6C74" w:rsidTr="00B76378">
        <w:tc>
          <w:tcPr>
            <w:tcW w:w="675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782" w:type="dxa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9D6C74" w:rsidTr="00B76378">
        <w:tc>
          <w:tcPr>
            <w:tcW w:w="675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CO1</w:t>
            </w:r>
          </w:p>
        </w:tc>
        <w:tc>
          <w:tcPr>
            <w:tcW w:w="9782" w:type="dxa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 xml:space="preserve">Apply the principles and applications of pericyclic reactions to predict the product. </w:t>
            </w:r>
          </w:p>
        </w:tc>
      </w:tr>
      <w:tr w:rsidR="00B76378" w:rsidRPr="009D6C74" w:rsidTr="00B76378">
        <w:tc>
          <w:tcPr>
            <w:tcW w:w="675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CO2</w:t>
            </w:r>
          </w:p>
        </w:tc>
        <w:tc>
          <w:tcPr>
            <w:tcW w:w="9782" w:type="dxa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Reason out for the product formed in the photochemical reaction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9D6C74" w:rsidTr="00B76378">
        <w:tc>
          <w:tcPr>
            <w:tcW w:w="675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CO3</w:t>
            </w:r>
          </w:p>
        </w:tc>
        <w:tc>
          <w:tcPr>
            <w:tcW w:w="9782" w:type="dxa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Describe the synthesis of heterocycles molecules from suitable precursors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9D6C74" w:rsidTr="00B76378">
        <w:tc>
          <w:tcPr>
            <w:tcW w:w="675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CO4</w:t>
            </w:r>
          </w:p>
        </w:tc>
        <w:tc>
          <w:tcPr>
            <w:tcW w:w="9782" w:type="dxa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Summarize the properties and applications of heterocyclic compounds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9D6C74" w:rsidTr="00B76378">
        <w:tc>
          <w:tcPr>
            <w:tcW w:w="675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CO5</w:t>
            </w:r>
          </w:p>
        </w:tc>
        <w:tc>
          <w:tcPr>
            <w:tcW w:w="9782" w:type="dxa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Elaborate the extraction and structural elucidation of natural products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9D6C74" w:rsidTr="00B76378">
        <w:tc>
          <w:tcPr>
            <w:tcW w:w="675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CO6</w:t>
            </w:r>
          </w:p>
        </w:tc>
        <w:tc>
          <w:tcPr>
            <w:tcW w:w="9782" w:type="dxa"/>
          </w:tcPr>
          <w:p w:rsidR="00B76378" w:rsidRPr="009D6C74" w:rsidRDefault="00B76378" w:rsidP="00B76378">
            <w:pPr>
              <w:jc w:val="both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Explain the structure and role of biomolecules in living system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2"/>
        <w:gridCol w:w="1361"/>
        <w:gridCol w:w="1557"/>
        <w:gridCol w:w="1386"/>
        <w:gridCol w:w="1457"/>
        <w:gridCol w:w="1353"/>
        <w:gridCol w:w="1285"/>
        <w:gridCol w:w="1126"/>
      </w:tblGrid>
      <w:tr w:rsidR="00B76378" w:rsidRPr="009D6C74" w:rsidTr="00B76378">
        <w:tc>
          <w:tcPr>
            <w:tcW w:w="10457" w:type="dxa"/>
            <w:gridSpan w:val="8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9D6C74" w:rsidTr="00B76378">
        <w:tc>
          <w:tcPr>
            <w:tcW w:w="932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 / P</w:t>
            </w:r>
          </w:p>
        </w:tc>
        <w:tc>
          <w:tcPr>
            <w:tcW w:w="1361" w:type="dxa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57" w:type="dxa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386" w:type="dxa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57" w:type="dxa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53" w:type="dxa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285" w:type="dxa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26" w:type="dxa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9D6C74" w:rsidTr="00B76378">
        <w:tc>
          <w:tcPr>
            <w:tcW w:w="932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CO1</w:t>
            </w:r>
          </w:p>
        </w:tc>
        <w:tc>
          <w:tcPr>
            <w:tcW w:w="1361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30</w:t>
            </w:r>
          </w:p>
        </w:tc>
        <w:tc>
          <w:tcPr>
            <w:tcW w:w="1457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  <w:tc>
          <w:tcPr>
            <w:tcW w:w="1353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40</w:t>
            </w:r>
          </w:p>
        </w:tc>
      </w:tr>
      <w:tr w:rsidR="00B76378" w:rsidRPr="009D6C74" w:rsidTr="00B76378">
        <w:tc>
          <w:tcPr>
            <w:tcW w:w="932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CO2</w:t>
            </w:r>
          </w:p>
        </w:tc>
        <w:tc>
          <w:tcPr>
            <w:tcW w:w="1361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  <w:tc>
          <w:tcPr>
            <w:tcW w:w="1457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  <w:tc>
          <w:tcPr>
            <w:tcW w:w="1353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20</w:t>
            </w:r>
          </w:p>
        </w:tc>
      </w:tr>
      <w:tr w:rsidR="00B76378" w:rsidRPr="009D6C74" w:rsidTr="00B76378">
        <w:tc>
          <w:tcPr>
            <w:tcW w:w="932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CO3</w:t>
            </w:r>
          </w:p>
        </w:tc>
        <w:tc>
          <w:tcPr>
            <w:tcW w:w="1361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40</w:t>
            </w:r>
          </w:p>
        </w:tc>
        <w:tc>
          <w:tcPr>
            <w:tcW w:w="1457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  <w:tc>
          <w:tcPr>
            <w:tcW w:w="1353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50</w:t>
            </w:r>
          </w:p>
        </w:tc>
      </w:tr>
      <w:tr w:rsidR="00B76378" w:rsidRPr="009D6C74" w:rsidTr="00B76378">
        <w:tc>
          <w:tcPr>
            <w:tcW w:w="932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CO4</w:t>
            </w:r>
          </w:p>
        </w:tc>
        <w:tc>
          <w:tcPr>
            <w:tcW w:w="1361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20</w:t>
            </w:r>
          </w:p>
        </w:tc>
        <w:tc>
          <w:tcPr>
            <w:tcW w:w="1457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20</w:t>
            </w:r>
          </w:p>
        </w:tc>
        <w:tc>
          <w:tcPr>
            <w:tcW w:w="1353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40</w:t>
            </w:r>
          </w:p>
        </w:tc>
      </w:tr>
      <w:tr w:rsidR="00B76378" w:rsidRPr="009D6C74" w:rsidTr="00B76378">
        <w:tc>
          <w:tcPr>
            <w:tcW w:w="932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CO5</w:t>
            </w:r>
          </w:p>
        </w:tc>
        <w:tc>
          <w:tcPr>
            <w:tcW w:w="1361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  <w:tc>
          <w:tcPr>
            <w:tcW w:w="1285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10</w:t>
            </w:r>
          </w:p>
        </w:tc>
      </w:tr>
      <w:tr w:rsidR="00B76378" w:rsidRPr="009D6C74" w:rsidTr="00B76378">
        <w:tc>
          <w:tcPr>
            <w:tcW w:w="932" w:type="dxa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CO6</w:t>
            </w:r>
          </w:p>
        </w:tc>
        <w:tc>
          <w:tcPr>
            <w:tcW w:w="1361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6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20</w:t>
            </w:r>
          </w:p>
        </w:tc>
        <w:tc>
          <w:tcPr>
            <w:tcW w:w="1126" w:type="dxa"/>
          </w:tcPr>
          <w:p w:rsidR="00B76378" w:rsidRPr="009D6C74" w:rsidRDefault="00B76378" w:rsidP="00B76378">
            <w:pPr>
              <w:jc w:val="center"/>
              <w:rPr>
                <w:sz w:val="24"/>
                <w:szCs w:val="24"/>
              </w:rPr>
            </w:pPr>
            <w:r w:rsidRPr="009D6C74">
              <w:rPr>
                <w:sz w:val="24"/>
                <w:szCs w:val="24"/>
              </w:rPr>
              <w:t>20</w:t>
            </w:r>
          </w:p>
        </w:tc>
      </w:tr>
      <w:tr w:rsidR="00B76378" w:rsidRPr="009D6C74" w:rsidTr="00B76378">
        <w:tc>
          <w:tcPr>
            <w:tcW w:w="9331" w:type="dxa"/>
            <w:gridSpan w:val="7"/>
          </w:tcPr>
          <w:p w:rsidR="00B76378" w:rsidRPr="009D6C74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9D6C74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D6C74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B76378">
      <w:pPr>
        <w:jc w:val="center"/>
      </w:pPr>
      <w:r w:rsidRPr="00C00F1C">
        <w:rPr>
          <w:noProof/>
        </w:rPr>
        <w:drawing>
          <wp:inline distT="0" distB="0" distL="0" distR="0" wp14:anchorId="13FEBE37" wp14:editId="2ED3F5BC">
            <wp:extent cx="5845175" cy="1201420"/>
            <wp:effectExtent l="19050" t="0" r="3175" b="0"/>
            <wp:docPr id="35" name="Picture 1" descr="header_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ader_new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5175" cy="120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4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056"/>
      </w:tblGrid>
      <w:tr w:rsidR="00B76378" w:rsidRPr="001E42AE" w:rsidTr="00B76378">
        <w:trPr>
          <w:trHeight w:val="7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863D0D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D56FB6">
              <w:rPr>
                <w:b/>
                <w:bCs/>
                <w:color w:val="000000" w:themeColor="text1"/>
                <w:szCs w:val="22"/>
              </w:rPr>
              <w:t>20CH3017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05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D56FB6">
              <w:rPr>
                <w:b/>
                <w:bCs/>
                <w:color w:val="000000" w:themeColor="text1"/>
                <w:szCs w:val="22"/>
              </w:rPr>
              <w:t xml:space="preserve">INSTRUMENTAL METHODS OF </w:t>
            </w:r>
            <w:r>
              <w:rPr>
                <w:b/>
                <w:bCs/>
                <w:color w:val="000000" w:themeColor="text1"/>
                <w:szCs w:val="22"/>
              </w:rPr>
              <w:t xml:space="preserve">CHEMICAL </w:t>
            </w:r>
            <w:r w:rsidRPr="00D56FB6">
              <w:rPr>
                <w:b/>
                <w:bCs/>
                <w:color w:val="000000" w:themeColor="text1"/>
                <w:szCs w:val="22"/>
              </w:rPr>
              <w:t xml:space="preserve">ANALYSIS    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05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52"/>
        <w:gridCol w:w="6"/>
        <w:gridCol w:w="421"/>
        <w:gridCol w:w="6741"/>
        <w:gridCol w:w="1096"/>
        <w:gridCol w:w="1006"/>
        <w:gridCol w:w="861"/>
      </w:tblGrid>
      <w:tr w:rsidR="00B76378" w:rsidRPr="00BA50B9" w:rsidTr="00B76378">
        <w:trPr>
          <w:trHeight w:val="552"/>
        </w:trPr>
        <w:tc>
          <w:tcPr>
            <w:tcW w:w="258" w:type="pct"/>
            <w:vAlign w:val="center"/>
          </w:tcPr>
          <w:p w:rsidR="00B76378" w:rsidRPr="006272BC" w:rsidRDefault="00B76378" w:rsidP="00B76378">
            <w:pPr>
              <w:jc w:val="center"/>
              <w:rPr>
                <w:b/>
              </w:rPr>
            </w:pPr>
            <w:r w:rsidRPr="006272BC">
              <w:rPr>
                <w:b/>
              </w:rPr>
              <w:t>Q. No.</w:t>
            </w:r>
          </w:p>
        </w:tc>
        <w:tc>
          <w:tcPr>
            <w:tcW w:w="3355" w:type="pct"/>
            <w:gridSpan w:val="3"/>
            <w:vAlign w:val="center"/>
          </w:tcPr>
          <w:p w:rsidR="00B76378" w:rsidRPr="006272BC" w:rsidRDefault="00B76378" w:rsidP="00B76378">
            <w:pPr>
              <w:jc w:val="center"/>
              <w:rPr>
                <w:b/>
              </w:rPr>
            </w:pPr>
            <w:r w:rsidRPr="006272BC">
              <w:rPr>
                <w:b/>
              </w:rPr>
              <w:t>Questions</w:t>
            </w:r>
          </w:p>
        </w:tc>
        <w:tc>
          <w:tcPr>
            <w:tcW w:w="513" w:type="pct"/>
          </w:tcPr>
          <w:p w:rsidR="00B76378" w:rsidRPr="006272BC" w:rsidRDefault="00B76378" w:rsidP="00B76378">
            <w:pPr>
              <w:jc w:val="center"/>
              <w:rPr>
                <w:b/>
              </w:rPr>
            </w:pPr>
            <w:r w:rsidRPr="006272BC">
              <w:rPr>
                <w:b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6272BC" w:rsidRDefault="00B76378" w:rsidP="00B76378">
            <w:pPr>
              <w:jc w:val="center"/>
              <w:rPr>
                <w:b/>
              </w:rPr>
            </w:pPr>
            <w:r w:rsidRPr="006272BC">
              <w:rPr>
                <w:b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6272BC" w:rsidRDefault="00B76378" w:rsidP="00B76378">
            <w:pPr>
              <w:jc w:val="center"/>
              <w:rPr>
                <w:b/>
              </w:rPr>
            </w:pPr>
            <w:r w:rsidRPr="006272BC">
              <w:rPr>
                <w:b/>
              </w:rPr>
              <w:t>Marks</w:t>
            </w:r>
          </w:p>
        </w:tc>
      </w:tr>
      <w:tr w:rsidR="00B76378" w:rsidRPr="00BA50B9" w:rsidTr="00B76378">
        <w:trPr>
          <w:trHeight w:val="552"/>
        </w:trPr>
        <w:tc>
          <w:tcPr>
            <w:tcW w:w="5000" w:type="pct"/>
            <w:gridSpan w:val="7"/>
          </w:tcPr>
          <w:p w:rsidR="00B76378" w:rsidRPr="00707678" w:rsidRDefault="00B76378" w:rsidP="00B76378">
            <w:pPr>
              <w:jc w:val="center"/>
              <w:rPr>
                <w:b/>
                <w:u w:val="single"/>
              </w:rPr>
            </w:pPr>
            <w:r w:rsidRPr="00707678">
              <w:rPr>
                <w:b/>
                <w:u w:val="single"/>
              </w:rPr>
              <w:t xml:space="preserve">PART </w:t>
            </w:r>
            <w:r>
              <w:rPr>
                <w:b/>
                <w:u w:val="single"/>
              </w:rPr>
              <w:t xml:space="preserve">– </w:t>
            </w:r>
            <w:r w:rsidRPr="00707678">
              <w:rPr>
                <w:b/>
                <w:u w:val="single"/>
              </w:rPr>
              <w:t>A</w:t>
            </w:r>
            <w:r>
              <w:rPr>
                <w:b/>
                <w:u w:val="single"/>
              </w:rPr>
              <w:t xml:space="preserve"> </w:t>
            </w:r>
            <w:r w:rsidRPr="00707678">
              <w:rPr>
                <w:b/>
                <w:u w:val="single"/>
              </w:rPr>
              <w:t>(</w:t>
            </w:r>
            <w:r>
              <w:rPr>
                <w:b/>
                <w:u w:val="single"/>
              </w:rPr>
              <w:t>4</w:t>
            </w:r>
            <w:r w:rsidRPr="00707678">
              <w:rPr>
                <w:b/>
                <w:u w:val="single"/>
              </w:rPr>
              <w:t xml:space="preserve"> X </w:t>
            </w:r>
            <w:r>
              <w:rPr>
                <w:b/>
                <w:u w:val="single"/>
              </w:rPr>
              <w:t xml:space="preserve">20 </w:t>
            </w:r>
            <w:r w:rsidRPr="00707678">
              <w:rPr>
                <w:b/>
                <w:u w:val="single"/>
              </w:rPr>
              <w:t>= 80 MARKS)</w:t>
            </w:r>
          </w:p>
          <w:p w:rsidR="00B76378" w:rsidRPr="00BA50B9" w:rsidRDefault="00B76378" w:rsidP="00B76378">
            <w:pPr>
              <w:jc w:val="center"/>
              <w:rPr>
                <w:b/>
              </w:rPr>
            </w:pPr>
            <w:r>
              <w:rPr>
                <w:b/>
              </w:rPr>
              <w:t>(Answer all the Questions)</w:t>
            </w:r>
          </w:p>
        </w:tc>
      </w:tr>
      <w:tr w:rsidR="00B76378" w:rsidRPr="00BA50B9" w:rsidTr="00B76378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 w:rsidRPr="00BA50B9">
              <w:t>1.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BA50B9">
              <w:t>a.</w:t>
            </w:r>
          </w:p>
        </w:tc>
        <w:tc>
          <w:tcPr>
            <w:tcW w:w="3155" w:type="pct"/>
          </w:tcPr>
          <w:p w:rsidR="00B76378" w:rsidRDefault="00B76378" w:rsidP="00B76378">
            <w:pPr>
              <w:jc w:val="both"/>
              <w:rPr>
                <w:bCs/>
              </w:rPr>
            </w:pPr>
            <w:r w:rsidRPr="008656E3">
              <w:t>Briefly</w:t>
            </w:r>
            <w:r w:rsidRPr="006352F2">
              <w:rPr>
                <w:bCs/>
              </w:rPr>
              <w:t xml:space="preserve"> </w:t>
            </w:r>
            <w:r>
              <w:rPr>
                <w:bCs/>
              </w:rPr>
              <w:t>e</w:t>
            </w:r>
            <w:r w:rsidRPr="006352F2">
              <w:rPr>
                <w:bCs/>
              </w:rPr>
              <w:t>xplain the following</w:t>
            </w:r>
            <w:r>
              <w:rPr>
                <w:bCs/>
              </w:rPr>
              <w:t xml:space="preserve"> terms</w:t>
            </w:r>
            <w:r w:rsidRPr="006352F2">
              <w:rPr>
                <w:bCs/>
              </w:rPr>
              <w:t xml:space="preserve"> with the example</w:t>
            </w:r>
          </w:p>
          <w:p w:rsidR="00B76378" w:rsidRPr="00F15F0E" w:rsidRDefault="00B76378" w:rsidP="00B76378">
            <w:pPr>
              <w:jc w:val="both"/>
              <w:rPr>
                <w:bCs/>
              </w:rPr>
            </w:pPr>
            <w:r>
              <w:rPr>
                <w:bCs/>
              </w:rPr>
              <w:t xml:space="preserve">a. </w:t>
            </w:r>
            <w:r w:rsidRPr="00F15F0E">
              <w:rPr>
                <w:bCs/>
              </w:rPr>
              <w:t>Median</w:t>
            </w:r>
            <w:r>
              <w:rPr>
                <w:bCs/>
              </w:rPr>
              <w:t xml:space="preserve">       b. </w:t>
            </w:r>
            <w:r w:rsidRPr="00F15F0E">
              <w:rPr>
                <w:bCs/>
              </w:rPr>
              <w:t>Accuracy</w:t>
            </w:r>
            <w:r>
              <w:rPr>
                <w:bCs/>
              </w:rPr>
              <w:t xml:space="preserve">      c. </w:t>
            </w:r>
            <w:r w:rsidRPr="00F15F0E">
              <w:rPr>
                <w:bCs/>
              </w:rPr>
              <w:t>Precision</w:t>
            </w:r>
          </w:p>
        </w:tc>
        <w:tc>
          <w:tcPr>
            <w:tcW w:w="513" w:type="pct"/>
            <w:vAlign w:val="center"/>
          </w:tcPr>
          <w:p w:rsidR="00B76378" w:rsidRDefault="00B76378" w:rsidP="00B76378">
            <w:pPr>
              <w:jc w:val="center"/>
            </w:pPr>
            <w:r w:rsidRPr="008656E3">
              <w:t>CO 1</w:t>
            </w:r>
          </w:p>
        </w:tc>
        <w:tc>
          <w:tcPr>
            <w:tcW w:w="471" w:type="pct"/>
            <w:vAlign w:val="center"/>
          </w:tcPr>
          <w:p w:rsidR="00B76378" w:rsidRPr="00BA50B9" w:rsidRDefault="00B76378" w:rsidP="00B76378">
            <w:pPr>
              <w:jc w:val="center"/>
            </w:pPr>
            <w:r>
              <w:t>A</w:t>
            </w:r>
          </w:p>
        </w:tc>
        <w:tc>
          <w:tcPr>
            <w:tcW w:w="403" w:type="pct"/>
            <w:vAlign w:val="center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B76378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>
              <w:t>b.</w:t>
            </w:r>
          </w:p>
        </w:tc>
        <w:tc>
          <w:tcPr>
            <w:tcW w:w="3155" w:type="pct"/>
          </w:tcPr>
          <w:p w:rsidR="00B76378" w:rsidRPr="00CE233E" w:rsidRDefault="00B76378" w:rsidP="00B76378">
            <w:pPr>
              <w:jc w:val="both"/>
            </w:pPr>
            <w:r w:rsidRPr="001C2053">
              <w:rPr>
                <w:bCs/>
              </w:rPr>
              <w:t xml:space="preserve"> </w:t>
            </w:r>
            <w:r w:rsidRPr="001C2053">
              <w:t>Specify</w:t>
            </w:r>
            <w:r w:rsidRPr="001C2053">
              <w:rPr>
                <w:bCs/>
              </w:rPr>
              <w:t xml:space="preserve"> the </w:t>
            </w:r>
            <w:r w:rsidRPr="001C2053">
              <w:t>Determinate errors and Indeterminate errors</w:t>
            </w:r>
          </w:p>
        </w:tc>
        <w:tc>
          <w:tcPr>
            <w:tcW w:w="513" w:type="pct"/>
          </w:tcPr>
          <w:p w:rsidR="00B76378" w:rsidRPr="009B21A6" w:rsidRDefault="00B76378" w:rsidP="00B76378">
            <w:pPr>
              <w:jc w:val="center"/>
            </w:pPr>
            <w:r w:rsidRPr="008656E3">
              <w:t>CO 1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B76378">
        <w:trPr>
          <w:trHeight w:val="123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1C2053" w:rsidRDefault="00B76378" w:rsidP="00B76378">
            <w:pPr>
              <w:jc w:val="center"/>
              <w:rPr>
                <w:b/>
                <w:bCs/>
              </w:rPr>
            </w:pPr>
            <w:r w:rsidRPr="001C2053">
              <w:rPr>
                <w:b/>
                <w:bCs/>
              </w:rPr>
              <w:t>(OR)</w:t>
            </w:r>
          </w:p>
        </w:tc>
        <w:tc>
          <w:tcPr>
            <w:tcW w:w="513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</w:p>
        </w:tc>
      </w:tr>
      <w:tr w:rsidR="00B76378" w:rsidRPr="00BA50B9" w:rsidTr="00B76378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2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BA50B9">
              <w:t>a.</w:t>
            </w:r>
          </w:p>
        </w:tc>
        <w:tc>
          <w:tcPr>
            <w:tcW w:w="3155" w:type="pct"/>
          </w:tcPr>
          <w:p w:rsidR="00B76378" w:rsidRPr="00BA50B9" w:rsidRDefault="00B76378" w:rsidP="00B76378">
            <w:pPr>
              <w:jc w:val="both"/>
            </w:pPr>
            <w:r>
              <w:t>Mention the</w:t>
            </w:r>
            <w:r w:rsidRPr="00113AB9">
              <w:rPr>
                <w:bCs/>
              </w:rPr>
              <w:t xml:space="preserve"> </w:t>
            </w:r>
            <w:r>
              <w:rPr>
                <w:bCs/>
              </w:rPr>
              <w:t>working principle of column chromatography. Evaluate the elution order of three compounds (</w:t>
            </w:r>
            <w:r w:rsidRPr="002B7DF7">
              <w:rPr>
                <w:b/>
                <w:bCs/>
              </w:rPr>
              <w:t xml:space="preserve">Alkane, Ester </w:t>
            </w:r>
            <w:r w:rsidRPr="002B7DF7">
              <w:rPr>
                <w:bCs/>
              </w:rPr>
              <w:t>and</w:t>
            </w:r>
            <w:r w:rsidRPr="002B7DF7">
              <w:rPr>
                <w:b/>
                <w:bCs/>
              </w:rPr>
              <w:t xml:space="preserve"> Amide</w:t>
            </w:r>
            <w:r>
              <w:rPr>
                <w:bCs/>
              </w:rPr>
              <w:t xml:space="preserve">) and explain why?  </w:t>
            </w:r>
          </w:p>
        </w:tc>
        <w:tc>
          <w:tcPr>
            <w:tcW w:w="513" w:type="pct"/>
          </w:tcPr>
          <w:p w:rsidR="00B76378" w:rsidRDefault="00B76378" w:rsidP="00B76378">
            <w:pPr>
              <w:jc w:val="center"/>
            </w:pPr>
            <w:r w:rsidRPr="009B21A6">
              <w:t>CO</w:t>
            </w:r>
            <w:r>
              <w:t>2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E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B76378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>
              <w:t>b.</w:t>
            </w:r>
          </w:p>
        </w:tc>
        <w:tc>
          <w:tcPr>
            <w:tcW w:w="3155" w:type="pct"/>
          </w:tcPr>
          <w:p w:rsidR="00B76378" w:rsidRPr="00B13EE8" w:rsidRDefault="00B76378" w:rsidP="00B76378">
            <w:pPr>
              <w:jc w:val="both"/>
              <w:rPr>
                <w:lang w:val="en-IN"/>
              </w:rPr>
            </w:pPr>
            <w:r w:rsidRPr="00E460B8">
              <w:t xml:space="preserve">Describe the </w:t>
            </w:r>
            <w:r>
              <w:t>w</w:t>
            </w:r>
            <w:r w:rsidRPr="00E460B8">
              <w:t xml:space="preserve">orking </w:t>
            </w:r>
            <w:r>
              <w:t>p</w:t>
            </w:r>
            <w:r w:rsidRPr="00E460B8">
              <w:t>rinciple of ion exchange chromatography</w:t>
            </w:r>
            <w:r>
              <w:t xml:space="preserve"> and it’s application</w:t>
            </w:r>
          </w:p>
        </w:tc>
        <w:tc>
          <w:tcPr>
            <w:tcW w:w="513" w:type="pct"/>
          </w:tcPr>
          <w:p w:rsidR="00B76378" w:rsidRPr="00BA50B9" w:rsidRDefault="00B76378" w:rsidP="00B76378">
            <w:pPr>
              <w:jc w:val="center"/>
            </w:pPr>
            <w:r w:rsidRPr="009B21A6">
              <w:t>CO</w:t>
            </w:r>
            <w:r>
              <w:t>2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B76378">
        <w:trPr>
          <w:trHeight w:val="70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513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Pr="00BA50B9" w:rsidRDefault="00B76378" w:rsidP="00B76378"/>
        </w:tc>
      </w:tr>
      <w:tr w:rsidR="00B76378" w:rsidRPr="00BA50B9" w:rsidTr="00B76378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3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BA50B9">
              <w:t>a.</w:t>
            </w:r>
          </w:p>
        </w:tc>
        <w:tc>
          <w:tcPr>
            <w:tcW w:w="3155" w:type="pct"/>
          </w:tcPr>
          <w:p w:rsidR="00B76378" w:rsidRPr="00BA012F" w:rsidRDefault="00B76378" w:rsidP="00B76378">
            <w:pPr>
              <w:jc w:val="both"/>
            </w:pPr>
            <w:r w:rsidRPr="00D0386E">
              <w:t xml:space="preserve">Explain the Principle, Instrumentation of </w:t>
            </w:r>
            <w:r>
              <w:t>TG</w:t>
            </w:r>
            <w:r w:rsidRPr="00D0386E">
              <w:t>A analysis with example</w:t>
            </w:r>
          </w:p>
        </w:tc>
        <w:tc>
          <w:tcPr>
            <w:tcW w:w="513" w:type="pct"/>
          </w:tcPr>
          <w:p w:rsidR="00B76378" w:rsidRDefault="00B76378" w:rsidP="00B76378">
            <w:pPr>
              <w:jc w:val="center"/>
            </w:pPr>
            <w:r w:rsidRPr="009B21A6">
              <w:t>CO</w:t>
            </w:r>
            <w:r>
              <w:t>3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B76378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>
              <w:t>b.</w:t>
            </w:r>
          </w:p>
        </w:tc>
        <w:tc>
          <w:tcPr>
            <w:tcW w:w="3155" w:type="pct"/>
          </w:tcPr>
          <w:p w:rsidR="00B76378" w:rsidRPr="00510EC4" w:rsidRDefault="00B76378" w:rsidP="00B76378">
            <w:pPr>
              <w:jc w:val="both"/>
              <w:rPr>
                <w:bCs/>
              </w:rPr>
            </w:pPr>
            <w:r w:rsidRPr="0042623C">
              <w:t>Summarize the theory and Instrumentation of Thermometric titration</w:t>
            </w:r>
          </w:p>
        </w:tc>
        <w:tc>
          <w:tcPr>
            <w:tcW w:w="513" w:type="pct"/>
          </w:tcPr>
          <w:p w:rsidR="00B76378" w:rsidRPr="009B21A6" w:rsidRDefault="00B76378" w:rsidP="00B76378">
            <w:pPr>
              <w:jc w:val="center"/>
            </w:pPr>
            <w:r w:rsidRPr="009B21A6">
              <w:t>CO</w:t>
            </w:r>
            <w:r>
              <w:t>3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B76378">
        <w:trPr>
          <w:trHeight w:val="70"/>
        </w:trPr>
        <w:tc>
          <w:tcPr>
            <w:tcW w:w="261" w:type="pct"/>
            <w:gridSpan w:val="2"/>
          </w:tcPr>
          <w:p w:rsidR="00B76378" w:rsidRPr="00BA50B9" w:rsidRDefault="00B76378" w:rsidP="00B76378"/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BA50B9" w:rsidRDefault="00B76378" w:rsidP="00B76378">
            <w:pPr>
              <w:jc w:val="center"/>
            </w:pPr>
            <w:r w:rsidRPr="00AA17F5">
              <w:rPr>
                <w:b/>
                <w:bCs/>
              </w:rPr>
              <w:t>(OR)</w:t>
            </w:r>
          </w:p>
        </w:tc>
        <w:tc>
          <w:tcPr>
            <w:tcW w:w="513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</w:p>
        </w:tc>
      </w:tr>
      <w:tr w:rsidR="00B76378" w:rsidRPr="00BA50B9" w:rsidTr="00B76378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4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D423CD" w:rsidRDefault="00B76378" w:rsidP="00B76378">
            <w:pPr>
              <w:jc w:val="center"/>
            </w:pPr>
            <w:r w:rsidRPr="00D423CD">
              <w:t>a.</w:t>
            </w:r>
          </w:p>
        </w:tc>
        <w:tc>
          <w:tcPr>
            <w:tcW w:w="3155" w:type="pct"/>
          </w:tcPr>
          <w:p w:rsidR="00B76378" w:rsidRPr="00D423CD" w:rsidRDefault="00B76378" w:rsidP="00B76378">
            <w:pPr>
              <w:jc w:val="both"/>
            </w:pPr>
            <w:r w:rsidRPr="00D423CD">
              <w:t xml:space="preserve">Sate the following terms </w:t>
            </w:r>
          </w:p>
          <w:p w:rsidR="00B76378" w:rsidRPr="00D423CD" w:rsidRDefault="00B76378" w:rsidP="00CA5E13">
            <w:pPr>
              <w:pStyle w:val="ListParagraph"/>
              <w:numPr>
                <w:ilvl w:val="0"/>
                <w:numId w:val="19"/>
              </w:numPr>
              <w:jc w:val="both"/>
            </w:pPr>
            <w:r w:rsidRPr="00D423CD">
              <w:t>Four type of X-ray Methods</w:t>
            </w:r>
            <w:r>
              <w:t xml:space="preserve">        (ii) </w:t>
            </w:r>
            <w:r w:rsidRPr="00D423CD">
              <w:t>Crystal Tonograp</w:t>
            </w:r>
            <w:r>
              <w:t>h</w:t>
            </w:r>
            <w:r w:rsidRPr="00D423CD">
              <w:t>y</w:t>
            </w:r>
          </w:p>
        </w:tc>
        <w:tc>
          <w:tcPr>
            <w:tcW w:w="513" w:type="pct"/>
          </w:tcPr>
          <w:p w:rsidR="00B76378" w:rsidRDefault="00B76378" w:rsidP="00B76378">
            <w:pPr>
              <w:jc w:val="center"/>
            </w:pPr>
            <w:r w:rsidRPr="009B21A6">
              <w:t>CO</w:t>
            </w:r>
            <w:r>
              <w:t>4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B76378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>
              <w:t>b.</w:t>
            </w:r>
          </w:p>
        </w:tc>
        <w:tc>
          <w:tcPr>
            <w:tcW w:w="3155" w:type="pct"/>
          </w:tcPr>
          <w:p w:rsidR="00B76378" w:rsidRPr="00974BC3" w:rsidRDefault="00B76378" w:rsidP="00B76378">
            <w:pPr>
              <w:jc w:val="both"/>
              <w:rPr>
                <w:bCs/>
              </w:rPr>
            </w:pPr>
            <w:r w:rsidRPr="00001795">
              <w:t>Elaborate</w:t>
            </w:r>
            <w:r w:rsidRPr="00974BC3">
              <w:t xml:space="preserve"> the AAS</w:t>
            </w:r>
            <w:r>
              <w:t xml:space="preserve"> principle,</w:t>
            </w:r>
            <w:r w:rsidRPr="00974BC3">
              <w:t xml:space="preserve"> Instrumentation</w:t>
            </w:r>
            <w:r>
              <w:t xml:space="preserve"> and Advantages with example</w:t>
            </w:r>
          </w:p>
        </w:tc>
        <w:tc>
          <w:tcPr>
            <w:tcW w:w="513" w:type="pct"/>
          </w:tcPr>
          <w:p w:rsidR="00B76378" w:rsidRPr="009B21A6" w:rsidRDefault="00B76378" w:rsidP="00B76378">
            <w:pPr>
              <w:jc w:val="center"/>
            </w:pPr>
            <w:r w:rsidRPr="009B21A6">
              <w:t>CO</w:t>
            </w:r>
            <w:r>
              <w:t>4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B76378">
        <w:trPr>
          <w:trHeight w:val="70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513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</w:p>
        </w:tc>
      </w:tr>
      <w:tr w:rsidR="00B76378" w:rsidRPr="00BA50B9" w:rsidTr="00B76378">
        <w:trPr>
          <w:trHeight w:val="70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5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BA50B9">
              <w:t>a.</w:t>
            </w:r>
          </w:p>
        </w:tc>
        <w:tc>
          <w:tcPr>
            <w:tcW w:w="3155" w:type="pct"/>
          </w:tcPr>
          <w:p w:rsidR="00B76378" w:rsidRPr="005E3E36" w:rsidRDefault="00B76378" w:rsidP="00B76378">
            <w:pPr>
              <w:jc w:val="both"/>
            </w:pPr>
            <w:r w:rsidRPr="005E3E36">
              <w:t>Identify</w:t>
            </w:r>
            <w:r w:rsidRPr="005E3E36">
              <w:rPr>
                <w:bCs/>
              </w:rPr>
              <w:t xml:space="preserve"> the</w:t>
            </w:r>
            <w:r w:rsidRPr="005E3E36">
              <w:t xml:space="preserve"> process of Paint analysis</w:t>
            </w:r>
          </w:p>
        </w:tc>
        <w:tc>
          <w:tcPr>
            <w:tcW w:w="513" w:type="pct"/>
          </w:tcPr>
          <w:p w:rsidR="00B76378" w:rsidRDefault="00B76378" w:rsidP="00B76378">
            <w:pPr>
              <w:jc w:val="center"/>
            </w:pPr>
            <w:r w:rsidRPr="009B21A6">
              <w:t>CO</w:t>
            </w:r>
            <w:r>
              <w:t>5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An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B76378">
        <w:trPr>
          <w:trHeight w:val="153"/>
        </w:trPr>
        <w:tc>
          <w:tcPr>
            <w:tcW w:w="261" w:type="pct"/>
            <w:gridSpan w:val="2"/>
          </w:tcPr>
          <w:p w:rsidR="00B76378" w:rsidRPr="00BA50B9" w:rsidRDefault="00B76378" w:rsidP="00B76378"/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>
              <w:t>b.</w:t>
            </w:r>
          </w:p>
        </w:tc>
        <w:tc>
          <w:tcPr>
            <w:tcW w:w="3155" w:type="pct"/>
          </w:tcPr>
          <w:p w:rsidR="00B76378" w:rsidRPr="005E3E36" w:rsidRDefault="00B76378" w:rsidP="00B76378">
            <w:pPr>
              <w:jc w:val="both"/>
              <w:rPr>
                <w:bCs/>
              </w:rPr>
            </w:pPr>
            <w:r w:rsidRPr="005E3E36">
              <w:t>Denote the Food analysis</w:t>
            </w:r>
          </w:p>
        </w:tc>
        <w:tc>
          <w:tcPr>
            <w:tcW w:w="513" w:type="pct"/>
          </w:tcPr>
          <w:p w:rsidR="00B76378" w:rsidRPr="009B21A6" w:rsidRDefault="00B76378" w:rsidP="00B76378">
            <w:pPr>
              <w:jc w:val="center"/>
            </w:pPr>
            <w:r w:rsidRPr="009B21A6">
              <w:t>CO</w:t>
            </w:r>
            <w:r>
              <w:t>5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B76378">
        <w:trPr>
          <w:trHeight w:val="285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BA50B9" w:rsidRDefault="00B76378" w:rsidP="00B76378">
            <w:pPr>
              <w:jc w:val="center"/>
            </w:pPr>
            <w:r w:rsidRPr="00AA17F5">
              <w:rPr>
                <w:b/>
                <w:bCs/>
              </w:rPr>
              <w:t>(OR)</w:t>
            </w:r>
          </w:p>
        </w:tc>
        <w:tc>
          <w:tcPr>
            <w:tcW w:w="513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</w:p>
        </w:tc>
      </w:tr>
      <w:tr w:rsidR="00B76378" w:rsidRPr="00BA50B9" w:rsidTr="00B76378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6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BA50B9">
              <w:t>a.</w:t>
            </w:r>
          </w:p>
        </w:tc>
        <w:tc>
          <w:tcPr>
            <w:tcW w:w="3155" w:type="pct"/>
          </w:tcPr>
          <w:p w:rsidR="00B76378" w:rsidRDefault="00B76378" w:rsidP="00B76378">
            <w:pPr>
              <w:jc w:val="both"/>
              <w:rPr>
                <w:bCs/>
              </w:rPr>
            </w:pPr>
            <w:r w:rsidRPr="006D5AF3">
              <w:rPr>
                <w:kern w:val="36"/>
                <w:lang w:bidi="ta-IN"/>
              </w:rPr>
              <w:t xml:space="preserve">Define the covariance and find out the covariance </w:t>
            </w:r>
            <w:r w:rsidRPr="006D5AF3">
              <w:rPr>
                <w:bCs/>
              </w:rPr>
              <w:t>of the following data set</w:t>
            </w:r>
          </w:p>
          <w:tbl>
            <w:tblPr>
              <w:tblStyle w:val="TableGrid"/>
              <w:tblW w:w="3686" w:type="dxa"/>
              <w:tblInd w:w="1159" w:type="dxa"/>
              <w:tblLook w:val="04A0" w:firstRow="1" w:lastRow="0" w:firstColumn="1" w:lastColumn="0" w:noHBand="0" w:noVBand="1"/>
            </w:tblPr>
            <w:tblGrid>
              <w:gridCol w:w="464"/>
              <w:gridCol w:w="670"/>
              <w:gridCol w:w="636"/>
              <w:gridCol w:w="640"/>
              <w:gridCol w:w="636"/>
              <w:gridCol w:w="640"/>
            </w:tblGrid>
            <w:tr w:rsidR="00B76378" w:rsidRPr="006E666E" w:rsidTr="00B76378">
              <w:trPr>
                <w:trHeight w:val="288"/>
              </w:trPr>
              <w:tc>
                <w:tcPr>
                  <w:tcW w:w="464" w:type="dxa"/>
                </w:tcPr>
                <w:p w:rsidR="00B76378" w:rsidRPr="00E54716" w:rsidRDefault="00B76378" w:rsidP="00B76378">
                  <w:pPr>
                    <w:rPr>
                      <w:b/>
                      <w:bCs/>
                    </w:rPr>
                  </w:pPr>
                  <w:r w:rsidRPr="00E54716">
                    <w:rPr>
                      <w:b/>
                      <w:bCs/>
                    </w:rPr>
                    <w:t>X</w:t>
                  </w:r>
                </w:p>
              </w:tc>
              <w:tc>
                <w:tcPr>
                  <w:tcW w:w="670" w:type="dxa"/>
                  <w:vAlign w:val="center"/>
                </w:tcPr>
                <w:p w:rsidR="00B76378" w:rsidRPr="009B66D9" w:rsidRDefault="00B76378" w:rsidP="00B76378">
                  <w:pPr>
                    <w:rPr>
                      <w:b/>
                      <w:bCs/>
                      <w:lang w:bidi="ta-IN"/>
                    </w:rPr>
                  </w:pPr>
                  <w:r>
                    <w:rPr>
                      <w:b/>
                      <w:bCs/>
                      <w:lang w:bidi="ta-IN"/>
                    </w:rPr>
                    <w:t>13</w:t>
                  </w:r>
                </w:p>
              </w:tc>
              <w:tc>
                <w:tcPr>
                  <w:tcW w:w="636" w:type="dxa"/>
                </w:tcPr>
                <w:p w:rsidR="00B76378" w:rsidRPr="00E54716" w:rsidRDefault="00B76378" w:rsidP="00B76378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15</w:t>
                  </w:r>
                </w:p>
              </w:tc>
              <w:tc>
                <w:tcPr>
                  <w:tcW w:w="640" w:type="dxa"/>
                </w:tcPr>
                <w:p w:rsidR="00B76378" w:rsidRPr="00E54716" w:rsidRDefault="00B76378" w:rsidP="00B76378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17</w:t>
                  </w:r>
                </w:p>
              </w:tc>
              <w:tc>
                <w:tcPr>
                  <w:tcW w:w="636" w:type="dxa"/>
                </w:tcPr>
                <w:p w:rsidR="00B76378" w:rsidRPr="00E54716" w:rsidRDefault="00B76378" w:rsidP="00B76378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  <w:lang w:bidi="ta-IN"/>
                    </w:rPr>
                    <w:t>18</w:t>
                  </w:r>
                </w:p>
              </w:tc>
              <w:tc>
                <w:tcPr>
                  <w:tcW w:w="640" w:type="dxa"/>
                </w:tcPr>
                <w:p w:rsidR="00B76378" w:rsidRPr="00E54716" w:rsidRDefault="00B76378" w:rsidP="00B76378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19</w:t>
                  </w:r>
                </w:p>
              </w:tc>
            </w:tr>
            <w:tr w:rsidR="00B76378" w:rsidRPr="006E666E" w:rsidTr="00B76378">
              <w:trPr>
                <w:trHeight w:val="312"/>
              </w:trPr>
              <w:tc>
                <w:tcPr>
                  <w:tcW w:w="464" w:type="dxa"/>
                </w:tcPr>
                <w:p w:rsidR="00B76378" w:rsidRPr="00E54716" w:rsidRDefault="00B76378" w:rsidP="00B76378">
                  <w:pPr>
                    <w:rPr>
                      <w:b/>
                      <w:bCs/>
                    </w:rPr>
                  </w:pPr>
                  <w:r w:rsidRPr="00E54716">
                    <w:rPr>
                      <w:b/>
                      <w:bCs/>
                    </w:rPr>
                    <w:t>Y</w:t>
                  </w:r>
                </w:p>
              </w:tc>
              <w:tc>
                <w:tcPr>
                  <w:tcW w:w="670" w:type="dxa"/>
                  <w:vAlign w:val="center"/>
                </w:tcPr>
                <w:p w:rsidR="00B76378" w:rsidRPr="009B66D9" w:rsidRDefault="00B76378" w:rsidP="00B76378">
                  <w:pPr>
                    <w:rPr>
                      <w:b/>
                      <w:bCs/>
                      <w:lang w:bidi="ta-IN"/>
                    </w:rPr>
                  </w:pPr>
                  <w:r>
                    <w:rPr>
                      <w:b/>
                      <w:bCs/>
                      <w:lang w:bidi="ta-IN"/>
                    </w:rPr>
                    <w:t>10</w:t>
                  </w:r>
                </w:p>
              </w:tc>
              <w:tc>
                <w:tcPr>
                  <w:tcW w:w="636" w:type="dxa"/>
                </w:tcPr>
                <w:p w:rsidR="00B76378" w:rsidRPr="00E54716" w:rsidRDefault="00B76378" w:rsidP="00B76378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  <w:lang w:bidi="ta-IN"/>
                    </w:rPr>
                    <w:t>11</w:t>
                  </w:r>
                </w:p>
              </w:tc>
              <w:tc>
                <w:tcPr>
                  <w:tcW w:w="640" w:type="dxa"/>
                </w:tcPr>
                <w:p w:rsidR="00B76378" w:rsidRPr="00E54716" w:rsidRDefault="00B76378" w:rsidP="00B76378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  <w:lang w:bidi="ta-IN"/>
                    </w:rPr>
                    <w:t>12</w:t>
                  </w:r>
                </w:p>
              </w:tc>
              <w:tc>
                <w:tcPr>
                  <w:tcW w:w="636" w:type="dxa"/>
                </w:tcPr>
                <w:p w:rsidR="00B76378" w:rsidRPr="00E54716" w:rsidRDefault="00B76378" w:rsidP="00B76378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  <w:lang w:bidi="ta-IN"/>
                    </w:rPr>
                    <w:t>14</w:t>
                  </w:r>
                </w:p>
              </w:tc>
              <w:tc>
                <w:tcPr>
                  <w:tcW w:w="640" w:type="dxa"/>
                </w:tcPr>
                <w:p w:rsidR="00B76378" w:rsidRPr="00E54716" w:rsidRDefault="00B76378" w:rsidP="00B76378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16</w:t>
                  </w:r>
                </w:p>
              </w:tc>
            </w:tr>
          </w:tbl>
          <w:p w:rsidR="00B76378" w:rsidRPr="00BA50B9" w:rsidRDefault="00B76378" w:rsidP="00B76378">
            <w:pPr>
              <w:jc w:val="both"/>
            </w:pPr>
          </w:p>
        </w:tc>
        <w:tc>
          <w:tcPr>
            <w:tcW w:w="513" w:type="pct"/>
          </w:tcPr>
          <w:p w:rsidR="00B76378" w:rsidRDefault="00B76378" w:rsidP="00B76378">
            <w:pPr>
              <w:jc w:val="center"/>
            </w:pPr>
            <w:r w:rsidRPr="009B21A6">
              <w:t>CO</w:t>
            </w:r>
            <w:r>
              <w:t>1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A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B76378">
        <w:trPr>
          <w:trHeight w:val="70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>
              <w:t>b.</w:t>
            </w:r>
          </w:p>
        </w:tc>
        <w:tc>
          <w:tcPr>
            <w:tcW w:w="3155" w:type="pct"/>
          </w:tcPr>
          <w:p w:rsidR="00B76378" w:rsidRPr="008B4BAC" w:rsidRDefault="00B76378" w:rsidP="00B76378">
            <w:pPr>
              <w:jc w:val="both"/>
              <w:rPr>
                <w:bCs/>
              </w:rPr>
            </w:pPr>
            <w:r w:rsidRPr="00E460B8">
              <w:t>Describe</w:t>
            </w:r>
            <w:r w:rsidRPr="008B4BAC">
              <w:t xml:space="preserve"> the Gas chromatography </w:t>
            </w:r>
            <w:r>
              <w:t>Instrumentation and application.</w:t>
            </w:r>
            <w:r w:rsidRPr="008B4BAC">
              <w:rPr>
                <w:bCs/>
                <w:sz w:val="28"/>
              </w:rPr>
              <w:t xml:space="preserve"> </w:t>
            </w:r>
          </w:p>
        </w:tc>
        <w:tc>
          <w:tcPr>
            <w:tcW w:w="513" w:type="pct"/>
          </w:tcPr>
          <w:p w:rsidR="00B76378" w:rsidRPr="009B21A6" w:rsidRDefault="00B76378" w:rsidP="00B76378">
            <w:pPr>
              <w:jc w:val="center"/>
            </w:pPr>
            <w:r w:rsidRPr="009B21A6">
              <w:t>CO</w:t>
            </w:r>
            <w:r>
              <w:t>2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B76378">
        <w:trPr>
          <w:trHeight w:val="83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513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</w:p>
        </w:tc>
      </w:tr>
      <w:tr w:rsidR="00B76378" w:rsidRPr="00BA50B9" w:rsidTr="00B76378">
        <w:trPr>
          <w:trHeight w:val="74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7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BA50B9">
              <w:t>a.</w:t>
            </w:r>
          </w:p>
        </w:tc>
        <w:tc>
          <w:tcPr>
            <w:tcW w:w="3155" w:type="pct"/>
          </w:tcPr>
          <w:p w:rsidR="00B76378" w:rsidRPr="00BA50B9" w:rsidRDefault="00B76378" w:rsidP="00B76378">
            <w:pPr>
              <w:jc w:val="both"/>
            </w:pPr>
            <w:r w:rsidRPr="00E81754">
              <w:t xml:space="preserve">Narrate the theory, instrumentation and applications </w:t>
            </w:r>
            <w:r>
              <w:t>of DSC.</w:t>
            </w:r>
          </w:p>
        </w:tc>
        <w:tc>
          <w:tcPr>
            <w:tcW w:w="513" w:type="pct"/>
          </w:tcPr>
          <w:p w:rsidR="00B76378" w:rsidRDefault="00B76378" w:rsidP="00B76378">
            <w:pPr>
              <w:jc w:val="center"/>
            </w:pPr>
            <w:r>
              <w:t>CO3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R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B76378">
        <w:trPr>
          <w:trHeight w:val="70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>
              <w:t>b.</w:t>
            </w:r>
          </w:p>
        </w:tc>
        <w:tc>
          <w:tcPr>
            <w:tcW w:w="3155" w:type="pct"/>
          </w:tcPr>
          <w:p w:rsidR="00B76378" w:rsidRPr="00510EC4" w:rsidRDefault="00B76378" w:rsidP="00B76378">
            <w:pPr>
              <w:jc w:val="both"/>
              <w:rPr>
                <w:bCs/>
              </w:rPr>
            </w:pPr>
            <w:r w:rsidRPr="00D0386E">
              <w:t>Explain the Principle, Instrumentation of DTA analysis</w:t>
            </w:r>
            <w:r>
              <w:t>.</w:t>
            </w:r>
          </w:p>
        </w:tc>
        <w:tc>
          <w:tcPr>
            <w:tcW w:w="513" w:type="pct"/>
          </w:tcPr>
          <w:p w:rsidR="00B76378" w:rsidRPr="009B21A6" w:rsidRDefault="00B76378" w:rsidP="00B76378">
            <w:pPr>
              <w:jc w:val="center"/>
            </w:pPr>
            <w:r w:rsidRPr="009B21A6">
              <w:t>CO</w:t>
            </w:r>
            <w:r>
              <w:t>3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B76378">
        <w:trPr>
          <w:trHeight w:val="70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510EC4" w:rsidRDefault="00B76378" w:rsidP="00B76378">
            <w:pPr>
              <w:jc w:val="center"/>
              <w:rPr>
                <w:bCs/>
              </w:rPr>
            </w:pPr>
            <w:r w:rsidRPr="00AA17F5">
              <w:rPr>
                <w:b/>
                <w:bCs/>
              </w:rPr>
              <w:t>(OR)</w:t>
            </w:r>
          </w:p>
        </w:tc>
        <w:tc>
          <w:tcPr>
            <w:tcW w:w="513" w:type="pct"/>
          </w:tcPr>
          <w:p w:rsidR="00B76378" w:rsidRPr="009B21A6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</w:p>
        </w:tc>
      </w:tr>
      <w:tr w:rsidR="00B76378" w:rsidTr="00B76378">
        <w:trPr>
          <w:trHeight w:val="132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t>8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  <w:r w:rsidRPr="00BA50B9">
              <w:t>a.</w:t>
            </w:r>
          </w:p>
        </w:tc>
        <w:tc>
          <w:tcPr>
            <w:tcW w:w="3155" w:type="pct"/>
          </w:tcPr>
          <w:p w:rsidR="00B76378" w:rsidRPr="00510EC4" w:rsidRDefault="00B76378" w:rsidP="00B76378">
            <w:pPr>
              <w:jc w:val="both"/>
              <w:rPr>
                <w:bCs/>
              </w:rPr>
            </w:pPr>
            <w:r>
              <w:t xml:space="preserve">Enumerate the </w:t>
            </w:r>
            <w:r w:rsidRPr="0042623C">
              <w:t xml:space="preserve">Principle, Instrumentation of </w:t>
            </w:r>
            <w:r w:rsidRPr="006B7C07">
              <w:t>TEM analysis</w:t>
            </w:r>
            <w:r>
              <w:t>.</w:t>
            </w:r>
            <w:r w:rsidRPr="0042623C">
              <w:t xml:space="preserve"> </w:t>
            </w:r>
          </w:p>
        </w:tc>
        <w:tc>
          <w:tcPr>
            <w:tcW w:w="513" w:type="pct"/>
          </w:tcPr>
          <w:p w:rsidR="00B76378" w:rsidRPr="009B21A6" w:rsidRDefault="00B76378" w:rsidP="00B76378">
            <w:pPr>
              <w:jc w:val="center"/>
            </w:pPr>
            <w:r w:rsidRPr="009B21A6">
              <w:t>CO</w:t>
            </w:r>
            <w:r>
              <w:t>4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U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B76378">
        <w:trPr>
          <w:trHeight w:val="70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Default="00B76378" w:rsidP="00B76378">
            <w:pPr>
              <w:jc w:val="center"/>
            </w:pPr>
            <w:r>
              <w:t>b.</w:t>
            </w:r>
          </w:p>
        </w:tc>
        <w:tc>
          <w:tcPr>
            <w:tcW w:w="3155" w:type="pct"/>
          </w:tcPr>
          <w:p w:rsidR="00B76378" w:rsidRPr="006B7C07" w:rsidRDefault="00B76378" w:rsidP="00B76378">
            <w:pPr>
              <w:jc w:val="both"/>
              <w:rPr>
                <w:bCs/>
              </w:rPr>
            </w:pPr>
            <w:r w:rsidRPr="006B7C07">
              <w:rPr>
                <w:bCs/>
              </w:rPr>
              <w:t xml:space="preserve">Illustrate  the </w:t>
            </w:r>
            <w:r w:rsidRPr="006B7C07">
              <w:t>Chemical Sensors</w:t>
            </w:r>
            <w:r>
              <w:t>.</w:t>
            </w:r>
          </w:p>
        </w:tc>
        <w:tc>
          <w:tcPr>
            <w:tcW w:w="513" w:type="pct"/>
          </w:tcPr>
          <w:p w:rsidR="00B76378" w:rsidRPr="009B21A6" w:rsidRDefault="00B76378" w:rsidP="00B76378">
            <w:pPr>
              <w:jc w:val="center"/>
            </w:pPr>
            <w:r>
              <w:t>CO5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An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BA50B9" w:rsidTr="00B76378">
        <w:trPr>
          <w:trHeight w:val="126"/>
        </w:trPr>
        <w:tc>
          <w:tcPr>
            <w:tcW w:w="5000" w:type="pct"/>
            <w:gridSpan w:val="7"/>
            <w:vAlign w:val="center"/>
          </w:tcPr>
          <w:p w:rsidR="00B76378" w:rsidRPr="00BA50B9" w:rsidRDefault="00B76378" w:rsidP="00B76378">
            <w:pPr>
              <w:jc w:val="center"/>
            </w:pPr>
            <w:r w:rsidRPr="00D34534">
              <w:rPr>
                <w:b/>
                <w:bCs/>
              </w:rPr>
              <w:t>COMPULSORY QUESTION</w:t>
            </w:r>
          </w:p>
        </w:tc>
      </w:tr>
      <w:tr w:rsidR="00B76378" w:rsidRPr="00BA50B9" w:rsidTr="00B76378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  <w:r>
              <w:lastRenderedPageBreak/>
              <w:t>9</w:t>
            </w:r>
            <w:r w:rsidRPr="00BA50B9">
              <w:t>.</w:t>
            </w: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 w:rsidRPr="00BA50B9">
              <w:t>a.</w:t>
            </w:r>
          </w:p>
        </w:tc>
        <w:tc>
          <w:tcPr>
            <w:tcW w:w="3155" w:type="pct"/>
          </w:tcPr>
          <w:p w:rsidR="00B76378" w:rsidRDefault="00B76378" w:rsidP="00B76378">
            <w:pPr>
              <w:jc w:val="both"/>
            </w:pPr>
            <w:r>
              <w:rPr>
                <w:bCs/>
              </w:rPr>
              <w:t>Precise n</w:t>
            </w:r>
            <w:r w:rsidRPr="007A5DDB">
              <w:rPr>
                <w:bCs/>
              </w:rPr>
              <w:t>o</w:t>
            </w:r>
            <w:r>
              <w:rPr>
                <w:bCs/>
              </w:rPr>
              <w:t xml:space="preserve">te </w:t>
            </w:r>
            <w:r w:rsidRPr="007A5DDB">
              <w:rPr>
                <w:bCs/>
              </w:rPr>
              <w:t>o</w:t>
            </w:r>
            <w:r>
              <w:rPr>
                <w:bCs/>
              </w:rPr>
              <w:t xml:space="preserve">n </w:t>
            </w:r>
            <w:r w:rsidRPr="007A5DDB">
              <w:rPr>
                <w:bCs/>
              </w:rPr>
              <w:t>Dixon's Q-test</w:t>
            </w:r>
            <w:r>
              <w:rPr>
                <w:b/>
                <w:bCs/>
              </w:rPr>
              <w:t xml:space="preserve">. </w:t>
            </w:r>
            <w:r>
              <w:t xml:space="preserve">Apply the concept of Q – test to find out the given values </w:t>
            </w:r>
          </w:p>
          <w:p w:rsidR="00B76378" w:rsidRDefault="00B76378" w:rsidP="00B76378">
            <w:pPr>
              <w:jc w:val="both"/>
            </w:pPr>
            <w:r>
              <w:t xml:space="preserve">              (</w:t>
            </w:r>
            <w:r w:rsidRPr="008E6551">
              <w:rPr>
                <w:b/>
              </w:rPr>
              <w:t>25.1</w:t>
            </w:r>
            <w:r>
              <w:rPr>
                <w:b/>
              </w:rPr>
              <w:t>,</w:t>
            </w:r>
            <w:r w:rsidRPr="008E6551">
              <w:rPr>
                <w:b/>
              </w:rPr>
              <w:t xml:space="preserve"> 21.2</w:t>
            </w:r>
            <w:r>
              <w:rPr>
                <w:b/>
              </w:rPr>
              <w:t>,</w:t>
            </w:r>
            <w:r w:rsidRPr="008E6551">
              <w:rPr>
                <w:b/>
              </w:rPr>
              <w:t xml:space="preserve"> 27.5</w:t>
            </w:r>
            <w:r>
              <w:rPr>
                <w:b/>
              </w:rPr>
              <w:t>,</w:t>
            </w:r>
            <w:r w:rsidRPr="008E6551">
              <w:rPr>
                <w:b/>
              </w:rPr>
              <w:t xml:space="preserve"> 22.7</w:t>
            </w:r>
            <w:r>
              <w:rPr>
                <w:b/>
              </w:rPr>
              <w:t>,</w:t>
            </w:r>
            <w:r w:rsidRPr="008E6551">
              <w:rPr>
                <w:b/>
              </w:rPr>
              <w:t xml:space="preserve"> 23.8</w:t>
            </w:r>
            <w:r>
              <w:rPr>
                <w:b/>
              </w:rPr>
              <w:t>,</w:t>
            </w:r>
            <w:r w:rsidRPr="008E6551">
              <w:rPr>
                <w:b/>
              </w:rPr>
              <w:t xml:space="preserve"> 26.3</w:t>
            </w:r>
            <w:r>
              <w:rPr>
                <w:b/>
              </w:rPr>
              <w:t>,</w:t>
            </w:r>
            <w:r w:rsidRPr="008E6551">
              <w:rPr>
                <w:b/>
              </w:rPr>
              <w:t xml:space="preserve"> 40.6</w:t>
            </w:r>
            <w:r>
              <w:rPr>
                <w:b/>
              </w:rPr>
              <w:t>,</w:t>
            </w:r>
            <w:r w:rsidRPr="008E6551">
              <w:rPr>
                <w:b/>
              </w:rPr>
              <w:t xml:space="preserve"> 22.9</w:t>
            </w:r>
            <w:r>
              <w:t>)</w:t>
            </w:r>
          </w:p>
          <w:p w:rsidR="00B76378" w:rsidRDefault="00B76378" w:rsidP="00B76378">
            <w:pPr>
              <w:jc w:val="both"/>
            </w:pPr>
            <w:r>
              <w:t xml:space="preserve">are </w:t>
            </w:r>
            <w:r w:rsidRPr="00A70725">
              <w:t>belong to the same population</w:t>
            </w:r>
            <w:r>
              <w:t xml:space="preserve"> in</w:t>
            </w:r>
            <w:r w:rsidRPr="00F013FF">
              <w:t xml:space="preserve"> </w:t>
            </w:r>
            <w:r>
              <w:rPr>
                <w:bCs/>
              </w:rPr>
              <w:t>confidence</w:t>
            </w:r>
            <w:r w:rsidRPr="00F013FF">
              <w:rPr>
                <w:bCs/>
              </w:rPr>
              <w:t xml:space="preserve"> level of</w:t>
            </w:r>
            <w:r>
              <w:rPr>
                <w:b/>
                <w:bCs/>
              </w:rPr>
              <w:t xml:space="preserve"> 95%. </w:t>
            </w:r>
          </w:p>
          <w:p w:rsidR="00B76378" w:rsidRPr="00BA50B9" w:rsidRDefault="00B76378" w:rsidP="00B76378">
            <w:pPr>
              <w:jc w:val="both"/>
            </w:pPr>
            <w:r>
              <w:t>(</w:t>
            </w:r>
            <w:r w:rsidRPr="00B5627C">
              <w:rPr>
                <w:b/>
              </w:rPr>
              <w:t xml:space="preserve">The </w:t>
            </w:r>
            <w:r w:rsidRPr="00B5627C">
              <w:rPr>
                <w:rFonts w:eastAsiaTheme="minorHAnsi"/>
                <w:b/>
                <w:bCs/>
                <w:lang w:val="en-IN"/>
              </w:rPr>
              <w:t>Critical values of Q</w:t>
            </w:r>
            <w:r>
              <w:rPr>
                <w:rFonts w:eastAsiaTheme="minorHAnsi"/>
                <w:b/>
                <w:bCs/>
                <w:lang w:val="en-IN"/>
              </w:rPr>
              <w:t xml:space="preserve"> </w:t>
            </w:r>
            <w:r w:rsidRPr="00B5627C">
              <w:rPr>
                <w:b/>
                <w:bCs/>
              </w:rPr>
              <w:t>chart</w:t>
            </w:r>
            <w:r>
              <w:rPr>
                <w:b/>
                <w:bCs/>
              </w:rPr>
              <w:t xml:space="preserve"> you can find in the </w:t>
            </w:r>
            <w:r>
              <w:rPr>
                <w:rFonts w:eastAsiaTheme="minorHAnsi"/>
                <w:b/>
                <w:bCs/>
                <w:lang w:val="en-IN"/>
              </w:rPr>
              <w:t>Table. 1</w:t>
            </w:r>
            <w:r>
              <w:t>)</w:t>
            </w:r>
          </w:p>
        </w:tc>
        <w:tc>
          <w:tcPr>
            <w:tcW w:w="513" w:type="pct"/>
          </w:tcPr>
          <w:p w:rsidR="00B76378" w:rsidRDefault="00B76378" w:rsidP="00B76378">
            <w:pPr>
              <w:jc w:val="center"/>
            </w:pPr>
            <w:r w:rsidRPr="009B21A6">
              <w:t>CO</w:t>
            </w:r>
            <w:r>
              <w:t>1</w:t>
            </w:r>
          </w:p>
        </w:tc>
        <w:tc>
          <w:tcPr>
            <w:tcW w:w="471" w:type="pct"/>
          </w:tcPr>
          <w:p w:rsidR="00B76378" w:rsidRPr="00BA50B9" w:rsidRDefault="00B76378" w:rsidP="00B76378">
            <w:pPr>
              <w:jc w:val="center"/>
            </w:pPr>
            <w:r>
              <w:t>A</w:t>
            </w:r>
          </w:p>
        </w:tc>
        <w:tc>
          <w:tcPr>
            <w:tcW w:w="403" w:type="pct"/>
          </w:tcPr>
          <w:p w:rsidR="00B76378" w:rsidRPr="00BA50B9" w:rsidRDefault="00B76378" w:rsidP="00B76378">
            <w:pPr>
              <w:jc w:val="center"/>
            </w:pPr>
            <w:r>
              <w:t>10</w:t>
            </w:r>
          </w:p>
        </w:tc>
      </w:tr>
      <w:tr w:rsidR="00B76378" w:rsidTr="00B76378">
        <w:trPr>
          <w:trHeight w:val="397"/>
        </w:trPr>
        <w:tc>
          <w:tcPr>
            <w:tcW w:w="261" w:type="pct"/>
            <w:gridSpan w:val="2"/>
          </w:tcPr>
          <w:p w:rsidR="00B76378" w:rsidRPr="00BA50B9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BA50B9" w:rsidRDefault="00B76378" w:rsidP="00B76378">
            <w:pPr>
              <w:jc w:val="center"/>
            </w:pPr>
            <w:r>
              <w:t>b.</w:t>
            </w:r>
          </w:p>
        </w:tc>
        <w:tc>
          <w:tcPr>
            <w:tcW w:w="3155" w:type="pct"/>
          </w:tcPr>
          <w:p w:rsidR="00B76378" w:rsidRPr="00510EC4" w:rsidRDefault="00B76378" w:rsidP="00B76378">
            <w:pPr>
              <w:jc w:val="both"/>
              <w:rPr>
                <w:bCs/>
              </w:rPr>
            </w:pPr>
            <w:r>
              <w:rPr>
                <w:lang w:val="en-IN"/>
              </w:rPr>
              <w:t xml:space="preserve">Detail about the instrumentation </w:t>
            </w:r>
            <w:r>
              <w:rPr>
                <w:bCs/>
              </w:rPr>
              <w:t>o</w:t>
            </w:r>
            <w:r>
              <w:rPr>
                <w:lang w:val="en-IN"/>
              </w:rPr>
              <w:t xml:space="preserve">f HPLC and apply the concept to find out </w:t>
            </w:r>
            <w:r>
              <w:rPr>
                <w:bCs/>
              </w:rPr>
              <w:t xml:space="preserve">the elution order of </w:t>
            </w:r>
            <w:r w:rsidRPr="00CA2834">
              <w:rPr>
                <w:b/>
                <w:lang w:val="en-IN"/>
              </w:rPr>
              <w:t>Diamide,</w:t>
            </w:r>
            <w:r w:rsidRPr="00CA2834">
              <w:rPr>
                <w:b/>
                <w:bCs/>
              </w:rPr>
              <w:t xml:space="preserve"> Naphtho</w:t>
            </w:r>
            <w:r>
              <w:rPr>
                <w:b/>
                <w:bCs/>
              </w:rPr>
              <w:t xml:space="preserve">l </w:t>
            </w:r>
            <w:r>
              <w:rPr>
                <w:bCs/>
              </w:rPr>
              <w:t>and</w:t>
            </w:r>
            <w:r w:rsidRPr="00CA2834">
              <w:rPr>
                <w:b/>
                <w:bCs/>
              </w:rPr>
              <w:t xml:space="preserve"> Aniline</w:t>
            </w:r>
            <w:r>
              <w:rPr>
                <w:bCs/>
              </w:rPr>
              <w:t xml:space="preserve"> in rephrase phase column and explain it. </w:t>
            </w:r>
          </w:p>
        </w:tc>
        <w:tc>
          <w:tcPr>
            <w:tcW w:w="513" w:type="pct"/>
          </w:tcPr>
          <w:p w:rsidR="00B76378" w:rsidRPr="009B21A6" w:rsidRDefault="00B76378" w:rsidP="00B76378">
            <w:pPr>
              <w:jc w:val="center"/>
            </w:pPr>
            <w:r w:rsidRPr="009B21A6">
              <w:t>CO</w:t>
            </w:r>
            <w:r>
              <w:t>2</w:t>
            </w:r>
          </w:p>
        </w:tc>
        <w:tc>
          <w:tcPr>
            <w:tcW w:w="471" w:type="pct"/>
          </w:tcPr>
          <w:p w:rsidR="00B76378" w:rsidRDefault="00B76378" w:rsidP="00B76378">
            <w:pPr>
              <w:jc w:val="center"/>
            </w:pPr>
            <w:r>
              <w:t>E</w:t>
            </w:r>
          </w:p>
        </w:tc>
        <w:tc>
          <w:tcPr>
            <w:tcW w:w="403" w:type="pct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</w:tr>
    </w:tbl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Tr="00B76378">
        <w:tc>
          <w:tcPr>
            <w:tcW w:w="675" w:type="dxa"/>
          </w:tcPr>
          <w:p w:rsidR="00B76378" w:rsidRDefault="00B76378" w:rsidP="00B76378"/>
        </w:tc>
        <w:tc>
          <w:tcPr>
            <w:tcW w:w="10008" w:type="dxa"/>
          </w:tcPr>
          <w:p w:rsidR="00B76378" w:rsidRPr="007E5F37" w:rsidRDefault="00B76378" w:rsidP="00B76378">
            <w:pPr>
              <w:jc w:val="center"/>
              <w:rPr>
                <w:b/>
              </w:rPr>
            </w:pPr>
            <w:r w:rsidRPr="007E5F37">
              <w:rPr>
                <w:b/>
              </w:rPr>
              <w:t>COURSE OUTCOMES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CO1</w:t>
            </w:r>
          </w:p>
        </w:tc>
        <w:tc>
          <w:tcPr>
            <w:tcW w:w="10008" w:type="dxa"/>
          </w:tcPr>
          <w:p w:rsidR="00B76378" w:rsidRDefault="00B76378" w:rsidP="00B76378">
            <w:r>
              <w:t xml:space="preserve">Interpretation and gain </w:t>
            </w:r>
            <w:r w:rsidRPr="00F46B36">
              <w:t xml:space="preserve">knowledge </w:t>
            </w:r>
            <w:r>
              <w:t>about the</w:t>
            </w:r>
            <w:r w:rsidRPr="00F46B36">
              <w:t xml:space="preserve"> </w:t>
            </w:r>
            <w:r w:rsidRPr="006462C4">
              <w:rPr>
                <w:lang w:val="en-IN"/>
              </w:rPr>
              <w:t>Data Analysis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CO2</w:t>
            </w:r>
          </w:p>
        </w:tc>
        <w:tc>
          <w:tcPr>
            <w:tcW w:w="10008" w:type="dxa"/>
          </w:tcPr>
          <w:p w:rsidR="00B76378" w:rsidRDefault="00B76378" w:rsidP="00B76378">
            <w:r>
              <w:t>Understand</w:t>
            </w:r>
            <w:r w:rsidRPr="00F46B36">
              <w:t xml:space="preserve"> </w:t>
            </w:r>
            <w:r w:rsidRPr="00A86125">
              <w:t>the principles of various types of chromatographic techniques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CO3</w:t>
            </w:r>
          </w:p>
        </w:tc>
        <w:tc>
          <w:tcPr>
            <w:tcW w:w="10008" w:type="dxa"/>
          </w:tcPr>
          <w:p w:rsidR="00B76378" w:rsidRDefault="00B76378" w:rsidP="00B76378">
            <w:r w:rsidRPr="00F46B36">
              <w:t xml:space="preserve">Acquire the knowledge </w:t>
            </w:r>
            <w:r>
              <w:t xml:space="preserve">about the </w:t>
            </w:r>
            <w:r w:rsidRPr="004A083D">
              <w:rPr>
                <w:bCs/>
              </w:rPr>
              <w:t>Thermal Methods of Analysis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CO4</w:t>
            </w:r>
          </w:p>
        </w:tc>
        <w:tc>
          <w:tcPr>
            <w:tcW w:w="10008" w:type="dxa"/>
          </w:tcPr>
          <w:p w:rsidR="00B76378" w:rsidRPr="00F96FC1" w:rsidRDefault="00B76378" w:rsidP="00B76378">
            <w:r w:rsidRPr="00F96FC1">
              <w:t xml:space="preserve">Recognize the </w:t>
            </w:r>
            <w:r w:rsidRPr="00F96FC1">
              <w:rPr>
                <w:bCs/>
              </w:rPr>
              <w:t>Microscopy methods of Analysis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CO5</w:t>
            </w:r>
          </w:p>
        </w:tc>
        <w:tc>
          <w:tcPr>
            <w:tcW w:w="10008" w:type="dxa"/>
          </w:tcPr>
          <w:p w:rsidR="00B76378" w:rsidRPr="00F96FC1" w:rsidRDefault="00B76378" w:rsidP="00B76378">
            <w:r w:rsidRPr="00F96FC1">
              <w:t xml:space="preserve">Analyze the importance and applications of the instrumental techniques in various chemical </w:t>
            </w:r>
            <w:r w:rsidRPr="00F96FC1">
              <w:rPr>
                <w:bCs/>
              </w:rPr>
              <w:t>Industries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CO6</w:t>
            </w:r>
          </w:p>
        </w:tc>
        <w:tc>
          <w:tcPr>
            <w:tcW w:w="10008" w:type="dxa"/>
          </w:tcPr>
          <w:p w:rsidR="00B76378" w:rsidRDefault="00B76378" w:rsidP="00B76378">
            <w:r>
              <w:t xml:space="preserve">            -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Tr="00B76378">
        <w:tc>
          <w:tcPr>
            <w:tcW w:w="10683" w:type="dxa"/>
            <w:gridSpan w:val="8"/>
          </w:tcPr>
          <w:p w:rsidR="00B76378" w:rsidRPr="0009580C" w:rsidRDefault="00B76378" w:rsidP="00B76378">
            <w:pPr>
              <w:jc w:val="center"/>
              <w:rPr>
                <w:b/>
              </w:rPr>
            </w:pPr>
            <w:r w:rsidRPr="0009580C">
              <w:rPr>
                <w:b/>
              </w:rPr>
              <w:t>A</w:t>
            </w:r>
            <w:r>
              <w:rPr>
                <w:b/>
              </w:rPr>
              <w:t>ssessment Pattern</w:t>
            </w:r>
            <w:r w:rsidRPr="0009580C">
              <w:rPr>
                <w:b/>
              </w:rPr>
              <w:t xml:space="preserve"> as per Bloom’s Taxonomy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 / P</w:t>
            </w:r>
          </w:p>
        </w:tc>
        <w:tc>
          <w:tcPr>
            <w:tcW w:w="1362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Remember</w:t>
            </w:r>
          </w:p>
        </w:tc>
        <w:tc>
          <w:tcPr>
            <w:tcW w:w="1569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Understand</w:t>
            </w:r>
          </w:p>
        </w:tc>
        <w:tc>
          <w:tcPr>
            <w:tcW w:w="1439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Apply</w:t>
            </w:r>
          </w:p>
        </w:tc>
        <w:tc>
          <w:tcPr>
            <w:tcW w:w="1497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Analyze</w:t>
            </w:r>
          </w:p>
        </w:tc>
        <w:tc>
          <w:tcPr>
            <w:tcW w:w="1375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Evaluate</w:t>
            </w:r>
          </w:p>
        </w:tc>
        <w:tc>
          <w:tcPr>
            <w:tcW w:w="132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Create</w:t>
            </w:r>
          </w:p>
        </w:tc>
        <w:tc>
          <w:tcPr>
            <w:tcW w:w="116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Total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CO1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30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CO2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CO3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30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CO4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30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30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CO5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30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CO6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</w:tr>
      <w:tr w:rsidR="00B76378" w:rsidTr="00B76378">
        <w:tc>
          <w:tcPr>
            <w:tcW w:w="9522" w:type="dxa"/>
            <w:gridSpan w:val="7"/>
          </w:tcPr>
          <w:p w:rsidR="00B76378" w:rsidRDefault="00B76378" w:rsidP="00B76378"/>
        </w:tc>
        <w:tc>
          <w:tcPr>
            <w:tcW w:w="1161" w:type="dxa"/>
          </w:tcPr>
          <w:p w:rsidR="00B76378" w:rsidRPr="00967742" w:rsidRDefault="00B76378" w:rsidP="00B76378">
            <w:pPr>
              <w:jc w:val="center"/>
              <w:rPr>
                <w:b/>
              </w:rPr>
            </w:pPr>
            <w:r w:rsidRPr="00967742">
              <w:rPr>
                <w:b/>
              </w:rPr>
              <w:t>1</w:t>
            </w:r>
            <w:r>
              <w:rPr>
                <w:b/>
              </w:rPr>
              <w:t>80</w:t>
            </w:r>
          </w:p>
        </w:tc>
      </w:tr>
    </w:tbl>
    <w:p w:rsidR="00B76378" w:rsidRDefault="00B76378" w:rsidP="00B76378">
      <w:pPr>
        <w:rPr>
          <w:rFonts w:ascii="TimesNewRomanPS-BoldMT" w:eastAsiaTheme="minorHAnsi" w:hAnsi="TimesNewRomanPS-BoldMT" w:cs="TimesNewRomanPS-BoldMT"/>
          <w:b/>
          <w:bCs/>
          <w:lang w:val="en-IN"/>
        </w:rPr>
      </w:pPr>
    </w:p>
    <w:p w:rsidR="00B76378" w:rsidRPr="0021427B" w:rsidRDefault="00B76378" w:rsidP="00B76378">
      <w:r w:rsidRPr="0021427B">
        <w:rPr>
          <w:rFonts w:eastAsiaTheme="minorHAnsi"/>
          <w:b/>
          <w:bCs/>
          <w:lang w:val="en-IN"/>
        </w:rPr>
        <w:t>Table. 1 : Critical values of Q</w:t>
      </w:r>
    </w:p>
    <w:p w:rsidR="00B76378" w:rsidRDefault="00B76378" w:rsidP="00B76378"/>
    <w:p w:rsidR="00B76378" w:rsidRDefault="00B76378" w:rsidP="00B76378"/>
    <w:p w:rsidR="00B76378" w:rsidRDefault="006770A4" w:rsidP="00B76378">
      <w:r>
        <w:rPr>
          <w:noProof/>
        </w:rPr>
        <w:drawing>
          <wp:anchor distT="0" distB="0" distL="114300" distR="114300" simplePos="0" relativeHeight="251660288" behindDoc="1" locked="0" layoutInCell="1" allowOverlap="1" wp14:anchorId="70FE7D74" wp14:editId="6E1FBDA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822700" cy="3174365"/>
            <wp:effectExtent l="0" t="0" r="6350" b="6985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45" t="40463" r="32566" b="7883"/>
                    <a:stretch/>
                  </pic:blipFill>
                  <pic:spPr bwMode="auto">
                    <a:xfrm>
                      <a:off x="0" y="0"/>
                      <a:ext cx="3822700" cy="3174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6378" w:rsidRDefault="00B76378" w:rsidP="00B76378"/>
    <w:p w:rsidR="00B76378" w:rsidRDefault="00B76378" w:rsidP="00B76378"/>
    <w:p w:rsidR="00B76378" w:rsidRDefault="00B76378" w:rsidP="00B76378">
      <w:pPr>
        <w:jc w:val="center"/>
      </w:pPr>
    </w:p>
    <w:p w:rsidR="00B76378" w:rsidRDefault="00B76378" w:rsidP="00B76378"/>
    <w:p w:rsidR="00B76378" w:rsidRDefault="00B76378" w:rsidP="00B76378"/>
    <w:p w:rsidR="00B76378" w:rsidRDefault="00B76378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B76378">
      <w:pPr>
        <w:jc w:val="right"/>
        <w:rPr>
          <w:bCs/>
        </w:rPr>
      </w:pPr>
    </w:p>
    <w:p w:rsidR="00B76378" w:rsidRDefault="00B76378" w:rsidP="00B76378">
      <w:pPr>
        <w:jc w:val="center"/>
        <w:rPr>
          <w:bCs/>
        </w:rPr>
      </w:pPr>
      <w:r>
        <w:rPr>
          <w:noProof/>
        </w:rPr>
        <w:drawing>
          <wp:inline distT="0" distB="0" distL="0" distR="0" wp14:anchorId="5B0E8E43" wp14:editId="587473F5">
            <wp:extent cx="5845175" cy="1201420"/>
            <wp:effectExtent l="0" t="0" r="3175" b="0"/>
            <wp:docPr id="37" name="Picture 1" descr="header_new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header_new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5175" cy="120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378" w:rsidRDefault="00B76378" w:rsidP="00B76378">
      <w:pPr>
        <w:jc w:val="right"/>
        <w:rPr>
          <w:bCs/>
        </w:rPr>
      </w:pP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6"/>
        <w:gridCol w:w="6232"/>
        <w:gridCol w:w="1890"/>
        <w:gridCol w:w="900"/>
      </w:tblGrid>
      <w:tr w:rsidR="00B76378" w:rsidRPr="001E42AE" w:rsidTr="00B76378">
        <w:tc>
          <w:tcPr>
            <w:tcW w:w="1616" w:type="dxa"/>
          </w:tcPr>
          <w:p w:rsidR="00B76378" w:rsidRPr="00572A90" w:rsidRDefault="00B76378" w:rsidP="00B76378">
            <w:pPr>
              <w:pStyle w:val="Title"/>
              <w:jc w:val="left"/>
              <w:rPr>
                <w:b/>
              </w:rPr>
            </w:pPr>
            <w:r w:rsidRPr="00572A90">
              <w:rPr>
                <w:b/>
              </w:rPr>
              <w:t xml:space="preserve">Course Code      </w:t>
            </w:r>
          </w:p>
        </w:tc>
        <w:tc>
          <w:tcPr>
            <w:tcW w:w="6232" w:type="dxa"/>
          </w:tcPr>
          <w:p w:rsidR="00B76378" w:rsidRPr="00572A90" w:rsidRDefault="00B76378" w:rsidP="00B76378">
            <w:pPr>
              <w:pStyle w:val="Title"/>
              <w:jc w:val="left"/>
              <w:rPr>
                <w:b/>
              </w:rPr>
            </w:pPr>
            <w:r w:rsidRPr="00255694">
              <w:rPr>
                <w:b/>
              </w:rPr>
              <w:t>20CH3018</w:t>
            </w:r>
          </w:p>
        </w:tc>
        <w:tc>
          <w:tcPr>
            <w:tcW w:w="1890" w:type="dxa"/>
          </w:tcPr>
          <w:p w:rsidR="00B76378" w:rsidRPr="004B1DE1" w:rsidRDefault="00B76378" w:rsidP="00B76378">
            <w:pPr>
              <w:pStyle w:val="Title"/>
              <w:ind w:left="-468" w:firstLine="468"/>
              <w:jc w:val="left"/>
              <w:rPr>
                <w:b/>
                <w:bCs/>
              </w:rPr>
            </w:pPr>
            <w:r w:rsidRPr="004B1DE1">
              <w:rPr>
                <w:b/>
                <w:bCs/>
              </w:rPr>
              <w:t xml:space="preserve">Duration       </w:t>
            </w:r>
          </w:p>
        </w:tc>
        <w:tc>
          <w:tcPr>
            <w:tcW w:w="900" w:type="dxa"/>
          </w:tcPr>
          <w:p w:rsidR="00B76378" w:rsidRPr="00572A90" w:rsidRDefault="00B76378" w:rsidP="00B76378">
            <w:pPr>
              <w:pStyle w:val="Title"/>
              <w:jc w:val="left"/>
              <w:rPr>
                <w:b/>
              </w:rPr>
            </w:pPr>
            <w:r w:rsidRPr="00572A90">
              <w:rPr>
                <w:b/>
              </w:rPr>
              <w:t>3hrs</w:t>
            </w:r>
          </w:p>
        </w:tc>
      </w:tr>
      <w:tr w:rsidR="00B76378" w:rsidRPr="001E42AE" w:rsidTr="00B76378">
        <w:tc>
          <w:tcPr>
            <w:tcW w:w="1616" w:type="dxa"/>
          </w:tcPr>
          <w:p w:rsidR="00B76378" w:rsidRPr="00572A90" w:rsidRDefault="00B76378" w:rsidP="00B76378">
            <w:pPr>
              <w:pStyle w:val="Title"/>
              <w:jc w:val="left"/>
              <w:rPr>
                <w:b/>
              </w:rPr>
            </w:pPr>
            <w:r w:rsidRPr="00572A90">
              <w:rPr>
                <w:b/>
              </w:rPr>
              <w:t xml:space="preserve">Course Name     </w:t>
            </w:r>
          </w:p>
        </w:tc>
        <w:tc>
          <w:tcPr>
            <w:tcW w:w="6232" w:type="dxa"/>
          </w:tcPr>
          <w:p w:rsidR="00B76378" w:rsidRPr="00572A90" w:rsidRDefault="00B76378" w:rsidP="00B76378">
            <w:pPr>
              <w:pStyle w:val="Title"/>
              <w:jc w:val="left"/>
              <w:rPr>
                <w:b/>
              </w:rPr>
            </w:pPr>
            <w:r>
              <w:rPr>
                <w:b/>
                <w:szCs w:val="24"/>
              </w:rPr>
              <w:t>CHEMISTRY OF NON-</w:t>
            </w:r>
            <w:r w:rsidRPr="00255694">
              <w:rPr>
                <w:b/>
                <w:szCs w:val="24"/>
              </w:rPr>
              <w:t>TRANSITION ELEMENTS</w:t>
            </w:r>
          </w:p>
        </w:tc>
        <w:tc>
          <w:tcPr>
            <w:tcW w:w="1890" w:type="dxa"/>
          </w:tcPr>
          <w:p w:rsidR="00B76378" w:rsidRPr="004B1DE1" w:rsidRDefault="00B76378" w:rsidP="00B76378">
            <w:pPr>
              <w:pStyle w:val="Title"/>
              <w:ind w:left="-468" w:firstLine="468"/>
              <w:jc w:val="left"/>
              <w:rPr>
                <w:b/>
                <w:bCs/>
              </w:rPr>
            </w:pPr>
            <w:r w:rsidRPr="004B1DE1">
              <w:rPr>
                <w:b/>
                <w:bCs/>
              </w:rPr>
              <w:t xml:space="preserve">Max. Marks </w:t>
            </w:r>
          </w:p>
        </w:tc>
        <w:tc>
          <w:tcPr>
            <w:tcW w:w="900" w:type="dxa"/>
          </w:tcPr>
          <w:p w:rsidR="00B76378" w:rsidRPr="00572A90" w:rsidRDefault="00B76378" w:rsidP="00B76378">
            <w:pPr>
              <w:pStyle w:val="Title"/>
              <w:jc w:val="left"/>
              <w:rPr>
                <w:b/>
              </w:rPr>
            </w:pPr>
            <w:r w:rsidRPr="00572A90">
              <w:rPr>
                <w:b/>
              </w:rPr>
              <w:t>100</w:t>
            </w:r>
          </w:p>
        </w:tc>
      </w:tr>
    </w:tbl>
    <w:p w:rsidR="00B76378" w:rsidRPr="00255694" w:rsidRDefault="00B76378" w:rsidP="00B76378">
      <w:pPr>
        <w:jc w:val="center"/>
        <w:rPr>
          <w:b/>
          <w:u w:val="single"/>
        </w:rPr>
      </w:pPr>
    </w:p>
    <w:tbl>
      <w:tblPr>
        <w:tblW w:w="10721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9"/>
        <w:gridCol w:w="11"/>
        <w:gridCol w:w="40"/>
        <w:gridCol w:w="800"/>
        <w:gridCol w:w="5811"/>
        <w:gridCol w:w="1134"/>
        <w:gridCol w:w="1134"/>
        <w:gridCol w:w="992"/>
      </w:tblGrid>
      <w:tr w:rsidR="00B76378" w:rsidRPr="00255694" w:rsidTr="00B76378">
        <w:trPr>
          <w:trHeight w:val="132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Q. No.</w:t>
            </w: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Sub Div.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Questions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CO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Pattern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Marks</w:t>
            </w:r>
          </w:p>
        </w:tc>
      </w:tr>
      <w:tr w:rsidR="00B76378" w:rsidRPr="00255694" w:rsidTr="00B76378">
        <w:trPr>
          <w:trHeight w:val="132"/>
        </w:trPr>
        <w:tc>
          <w:tcPr>
            <w:tcW w:w="10721" w:type="dxa"/>
            <w:gridSpan w:val="8"/>
            <w:shd w:val="clear" w:color="auto" w:fill="auto"/>
            <w:vAlign w:val="center"/>
          </w:tcPr>
          <w:p w:rsidR="00B76378" w:rsidRPr="00707678" w:rsidRDefault="00B76378" w:rsidP="00B76378">
            <w:pPr>
              <w:jc w:val="center"/>
              <w:rPr>
                <w:b/>
                <w:u w:val="single"/>
              </w:rPr>
            </w:pPr>
            <w:r w:rsidRPr="00707678">
              <w:rPr>
                <w:b/>
                <w:u w:val="single"/>
              </w:rPr>
              <w:t xml:space="preserve">PART </w:t>
            </w:r>
            <w:r>
              <w:rPr>
                <w:b/>
                <w:u w:val="single"/>
              </w:rPr>
              <w:t xml:space="preserve">– </w:t>
            </w:r>
            <w:r w:rsidRPr="00707678">
              <w:rPr>
                <w:b/>
                <w:u w:val="single"/>
              </w:rPr>
              <w:t>A</w:t>
            </w:r>
            <w:r>
              <w:rPr>
                <w:b/>
                <w:u w:val="single"/>
              </w:rPr>
              <w:t xml:space="preserve"> </w:t>
            </w:r>
            <w:r w:rsidRPr="00707678">
              <w:rPr>
                <w:b/>
                <w:u w:val="single"/>
              </w:rPr>
              <w:t>(</w:t>
            </w:r>
            <w:r>
              <w:rPr>
                <w:b/>
                <w:u w:val="single"/>
              </w:rPr>
              <w:t>4</w:t>
            </w:r>
            <w:r w:rsidRPr="00707678">
              <w:rPr>
                <w:b/>
                <w:u w:val="single"/>
              </w:rPr>
              <w:t xml:space="preserve"> X </w:t>
            </w:r>
            <w:r>
              <w:rPr>
                <w:b/>
                <w:u w:val="single"/>
              </w:rPr>
              <w:t xml:space="preserve">20 </w:t>
            </w:r>
            <w:r w:rsidRPr="00707678">
              <w:rPr>
                <w:b/>
                <w:u w:val="single"/>
              </w:rPr>
              <w:t>= 80 MARKS)</w:t>
            </w:r>
          </w:p>
          <w:p w:rsidR="00B76378" w:rsidRPr="00255694" w:rsidRDefault="00B76378" w:rsidP="00B76378">
            <w:pPr>
              <w:jc w:val="center"/>
              <w:rPr>
                <w:b/>
              </w:rPr>
            </w:pPr>
            <w:r>
              <w:rPr>
                <w:b/>
              </w:rPr>
              <w:t>(Answer all the Questions)</w:t>
            </w: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1.</w:t>
            </w: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r w:rsidRPr="00255694">
              <w:t>Sketch the synthetic procedure (any one) of crown ethers and cryptands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CO1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R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42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b.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>Elaborate the method of extraction of alkali metals using crown ethers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CO1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E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90"/>
        </w:trPr>
        <w:tc>
          <w:tcPr>
            <w:tcW w:w="850" w:type="dxa"/>
            <w:gridSpan w:val="3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  <w:bCs/>
              </w:rPr>
            </w:pPr>
          </w:p>
        </w:tc>
        <w:tc>
          <w:tcPr>
            <w:tcW w:w="9871" w:type="dxa"/>
            <w:gridSpan w:val="5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  <w:bCs/>
              </w:rPr>
            </w:pPr>
            <w:r w:rsidRPr="00255694">
              <w:rPr>
                <w:b/>
                <w:bCs/>
              </w:rPr>
              <w:t>(OR)</w:t>
            </w: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2.</w:t>
            </w: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>What is Grignard reagent? Describe their synthetic utilities in organic chemistry</w:t>
            </w:r>
            <w: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CO1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42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b.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>Explain in detail about general periodic properties of elements</w:t>
            </w:r>
            <w:r>
              <w:t>.</w:t>
            </w:r>
            <w:r w:rsidRPr="00255694"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CO1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U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/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3.</w:t>
            </w: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>Recite synthesis, structure and applications of fullerenes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CO2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R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b.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>Compare and contrast: carbon nanotubes, graphite and Diamond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CO2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90"/>
        </w:trPr>
        <w:tc>
          <w:tcPr>
            <w:tcW w:w="850" w:type="dxa"/>
            <w:gridSpan w:val="3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  <w:bCs/>
              </w:rPr>
            </w:pPr>
          </w:p>
        </w:tc>
        <w:tc>
          <w:tcPr>
            <w:tcW w:w="9871" w:type="dxa"/>
            <w:gridSpan w:val="5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  <w:bCs/>
              </w:rPr>
            </w:pPr>
            <w:r w:rsidRPr="00255694">
              <w:rPr>
                <w:b/>
                <w:bCs/>
              </w:rPr>
              <w:t>(OR)</w:t>
            </w: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4.</w:t>
            </w: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r w:rsidRPr="00255694">
              <w:t>Discuss in detail about all the allotropes of carbon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CO2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b.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>What are various allotropes of phosphorous? Explain their chemical properties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CO2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U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/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5.</w:t>
            </w: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>Explain the synthesis, structure, properties and application of trimethylaluminium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CO3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R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b.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r w:rsidRPr="00255694">
              <w:t>Illustrate the structure and bonding of B</w:t>
            </w:r>
            <w:r w:rsidRPr="00255694">
              <w:rPr>
                <w:vertAlign w:val="subscript"/>
              </w:rPr>
              <w:t>2</w:t>
            </w:r>
            <w:r w:rsidRPr="00255694">
              <w:t>H</w:t>
            </w:r>
            <w:r w:rsidRPr="00255694">
              <w:rPr>
                <w:vertAlign w:val="subscript"/>
              </w:rPr>
              <w:t>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CO3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90"/>
        </w:trPr>
        <w:tc>
          <w:tcPr>
            <w:tcW w:w="799" w:type="dxa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  <w:bCs/>
              </w:rPr>
            </w:pPr>
          </w:p>
        </w:tc>
        <w:tc>
          <w:tcPr>
            <w:tcW w:w="9922" w:type="dxa"/>
            <w:gridSpan w:val="7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  <w:bCs/>
              </w:rPr>
            </w:pPr>
            <w:r w:rsidRPr="00255694">
              <w:rPr>
                <w:b/>
                <w:bCs/>
              </w:rPr>
              <w:t>(OR)</w:t>
            </w: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6.</w:t>
            </w: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>Predict how many vertices are missing in the following hydroboranes</w:t>
            </w:r>
          </w:p>
          <w:p w:rsidR="00B76378" w:rsidRPr="00255694" w:rsidRDefault="00B76378" w:rsidP="00CA5E13">
            <w:pPr>
              <w:pStyle w:val="ListParagraph"/>
              <w:numPr>
                <w:ilvl w:val="0"/>
                <w:numId w:val="21"/>
              </w:numPr>
              <w:jc w:val="both"/>
            </w:pPr>
            <w:r w:rsidRPr="00255694">
              <w:t>B</w:t>
            </w:r>
            <w:r w:rsidRPr="00255694">
              <w:rPr>
                <w:vertAlign w:val="subscript"/>
              </w:rPr>
              <w:t>5</w:t>
            </w:r>
            <w:r w:rsidRPr="00255694">
              <w:t>H</w:t>
            </w:r>
            <w:r w:rsidRPr="00255694">
              <w:rPr>
                <w:vertAlign w:val="subscript"/>
              </w:rPr>
              <w:t>11</w:t>
            </w:r>
            <w:r>
              <w:rPr>
                <w:vertAlign w:val="subscript"/>
              </w:rPr>
              <w:t xml:space="preserve">        </w:t>
            </w:r>
            <w:r w:rsidRPr="00572A90">
              <w:t>(ii)</w:t>
            </w:r>
            <w:r>
              <w:rPr>
                <w:vertAlign w:val="subscript"/>
              </w:rPr>
              <w:t xml:space="preserve"> </w:t>
            </w:r>
            <w:r w:rsidRPr="00255694">
              <w:t>B</w:t>
            </w:r>
            <w:r w:rsidRPr="00255694">
              <w:rPr>
                <w:vertAlign w:val="subscript"/>
              </w:rPr>
              <w:t>6</w:t>
            </w:r>
            <w:r w:rsidRPr="00255694">
              <w:t>H</w:t>
            </w:r>
            <w:r w:rsidRPr="00255694">
              <w:rPr>
                <w:vertAlign w:val="subscript"/>
              </w:rPr>
              <w:t>10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CO3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U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b.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r w:rsidRPr="00255694">
              <w:t>Predict the class structure of following hydroboranes using Wades rule.</w:t>
            </w:r>
          </w:p>
          <w:p w:rsidR="00B76378" w:rsidRPr="00255694" w:rsidRDefault="00B76378" w:rsidP="00CA5E13">
            <w:pPr>
              <w:pStyle w:val="ListParagraph"/>
              <w:numPr>
                <w:ilvl w:val="0"/>
                <w:numId w:val="20"/>
              </w:numPr>
            </w:pPr>
            <w:r w:rsidRPr="00255694">
              <w:t>B</w:t>
            </w:r>
            <w:r w:rsidRPr="00255694">
              <w:rPr>
                <w:vertAlign w:val="subscript"/>
              </w:rPr>
              <w:t>2</w:t>
            </w:r>
            <w:r w:rsidRPr="00255694">
              <w:t>H</w:t>
            </w:r>
            <w:r w:rsidRPr="00255694">
              <w:rPr>
                <w:vertAlign w:val="subscript"/>
              </w:rPr>
              <w:t>6</w:t>
            </w:r>
            <w:r>
              <w:rPr>
                <w:vertAlign w:val="subscript"/>
              </w:rPr>
              <w:t xml:space="preserve">             </w:t>
            </w:r>
            <w:r>
              <w:t xml:space="preserve">(ii) </w:t>
            </w:r>
            <w:r w:rsidRPr="00255694">
              <w:t>[B</w:t>
            </w:r>
            <w:r w:rsidRPr="00255694">
              <w:rPr>
                <w:vertAlign w:val="subscript"/>
              </w:rPr>
              <w:t>5</w:t>
            </w:r>
            <w:r w:rsidRPr="00255694">
              <w:t>H</w:t>
            </w:r>
            <w:r w:rsidRPr="00255694">
              <w:rPr>
                <w:vertAlign w:val="subscript"/>
              </w:rPr>
              <w:t>5</w:t>
            </w:r>
            <w:r w:rsidRPr="00255694">
              <w:t>]</w:t>
            </w:r>
            <w:r w:rsidRPr="00255694">
              <w:rPr>
                <w:vertAlign w:val="superscript"/>
              </w:rPr>
              <w:t>2-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CO4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E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/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7.</w:t>
            </w: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>Give a detailed account on oxides of nitrogen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CO4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90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b.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>Predict the structure of following compounds</w:t>
            </w:r>
          </w:p>
          <w:p w:rsidR="00B76378" w:rsidRPr="00255694" w:rsidRDefault="00B76378" w:rsidP="00CA5E13">
            <w:pPr>
              <w:pStyle w:val="ListParagraph"/>
              <w:numPr>
                <w:ilvl w:val="0"/>
                <w:numId w:val="22"/>
              </w:numPr>
              <w:jc w:val="both"/>
            </w:pPr>
            <w:r w:rsidRPr="00255694">
              <w:t>XeO4</w:t>
            </w:r>
            <w:r>
              <w:t xml:space="preserve">      (ii) </w:t>
            </w:r>
            <w:r w:rsidRPr="00255694">
              <w:t>XeF</w:t>
            </w:r>
            <w:r w:rsidRPr="00255694">
              <w:rPr>
                <w:vertAlign w:val="subscript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CO5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U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42"/>
        </w:trPr>
        <w:tc>
          <w:tcPr>
            <w:tcW w:w="850" w:type="dxa"/>
            <w:gridSpan w:val="3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  <w:bCs/>
              </w:rPr>
            </w:pPr>
          </w:p>
        </w:tc>
        <w:tc>
          <w:tcPr>
            <w:tcW w:w="9871" w:type="dxa"/>
            <w:gridSpan w:val="5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  <w:rPr>
                <w:b/>
                <w:bCs/>
              </w:rPr>
            </w:pPr>
            <w:r w:rsidRPr="00255694">
              <w:rPr>
                <w:b/>
                <w:bCs/>
              </w:rPr>
              <w:t>(OR)</w:t>
            </w:r>
          </w:p>
        </w:tc>
      </w:tr>
      <w:tr w:rsidR="00B76378" w:rsidRPr="00255694" w:rsidTr="00B76378">
        <w:trPr>
          <w:trHeight w:val="42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8.</w:t>
            </w: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>Narrate interhalogens, polyhalides and pseudohalides with suitable examples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CO5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U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42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b.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>Describe BN compounds and explain their electronic properties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CO5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E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42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Default="00B76378" w:rsidP="00B76378">
            <w:pPr>
              <w:jc w:val="center"/>
            </w:pPr>
          </w:p>
          <w:p w:rsidR="00B76378" w:rsidRPr="00255694" w:rsidRDefault="00B76378" w:rsidP="00B76378">
            <w:pPr>
              <w:jc w:val="center"/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</w:tr>
      <w:tr w:rsidR="00B76378" w:rsidRPr="00255694" w:rsidTr="00B76378">
        <w:trPr>
          <w:trHeight w:val="42"/>
        </w:trPr>
        <w:tc>
          <w:tcPr>
            <w:tcW w:w="10721" w:type="dxa"/>
            <w:gridSpan w:val="8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D34534">
              <w:rPr>
                <w:b/>
                <w:bCs/>
              </w:rPr>
              <w:t>COMPULSORY QUESTION</w:t>
            </w:r>
          </w:p>
        </w:tc>
      </w:tr>
      <w:tr w:rsidR="00B76378" w:rsidRPr="00255694" w:rsidTr="00B76378">
        <w:trPr>
          <w:trHeight w:val="42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9.</w:t>
            </w: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>Elaborate the magnetic and spectroscopic properties of lanthanides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CO6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A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  <w:tr w:rsidR="00B76378" w:rsidRPr="00255694" w:rsidTr="00B76378">
        <w:trPr>
          <w:trHeight w:val="42"/>
        </w:trPr>
        <w:tc>
          <w:tcPr>
            <w:tcW w:w="81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b.</w:t>
            </w:r>
          </w:p>
        </w:tc>
        <w:tc>
          <w:tcPr>
            <w:tcW w:w="5811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both"/>
            </w:pPr>
            <w:r w:rsidRPr="00255694">
              <w:t xml:space="preserve">Discuss in detail about lanthanide contraction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CO6</w:t>
            </w:r>
          </w:p>
        </w:tc>
        <w:tc>
          <w:tcPr>
            <w:tcW w:w="1134" w:type="dxa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U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</w:tr>
    </w:tbl>
    <w:p w:rsidR="00B76378" w:rsidRPr="00255694" w:rsidRDefault="00B76378" w:rsidP="00B76378"/>
    <w:p w:rsidR="00B76378" w:rsidRPr="00255694" w:rsidRDefault="00B76378" w:rsidP="00B76378">
      <w:pPr>
        <w:jc w:val="center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255694" w:rsidTr="00B76378">
        <w:tc>
          <w:tcPr>
            <w:tcW w:w="675" w:type="dxa"/>
          </w:tcPr>
          <w:p w:rsidR="00B76378" w:rsidRPr="00255694" w:rsidRDefault="00B76378" w:rsidP="00B76378"/>
        </w:tc>
        <w:tc>
          <w:tcPr>
            <w:tcW w:w="10008" w:type="dxa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COURSE OUTCOMES</w:t>
            </w:r>
          </w:p>
        </w:tc>
      </w:tr>
      <w:tr w:rsidR="00B76378" w:rsidRPr="00255694" w:rsidTr="00B76378">
        <w:tc>
          <w:tcPr>
            <w:tcW w:w="675" w:type="dxa"/>
          </w:tcPr>
          <w:p w:rsidR="00B76378" w:rsidRPr="00255694" w:rsidRDefault="00B76378" w:rsidP="00B76378">
            <w:r w:rsidRPr="00255694">
              <w:t>CO1</w:t>
            </w:r>
          </w:p>
        </w:tc>
        <w:tc>
          <w:tcPr>
            <w:tcW w:w="10008" w:type="dxa"/>
          </w:tcPr>
          <w:p w:rsidR="00B76378" w:rsidRPr="00255694" w:rsidRDefault="00B76378" w:rsidP="00B76378">
            <w:r w:rsidRPr="00255694">
              <w:t>discuss the importance of alkali and alkaline earth metals</w:t>
            </w:r>
          </w:p>
        </w:tc>
      </w:tr>
      <w:tr w:rsidR="00B76378" w:rsidRPr="00255694" w:rsidTr="00B76378">
        <w:tc>
          <w:tcPr>
            <w:tcW w:w="675" w:type="dxa"/>
          </w:tcPr>
          <w:p w:rsidR="00B76378" w:rsidRPr="00255694" w:rsidRDefault="00B76378" w:rsidP="00B76378">
            <w:r w:rsidRPr="00255694">
              <w:t>CO2</w:t>
            </w:r>
          </w:p>
        </w:tc>
        <w:tc>
          <w:tcPr>
            <w:tcW w:w="10008" w:type="dxa"/>
          </w:tcPr>
          <w:p w:rsidR="00B76378" w:rsidRPr="00255694" w:rsidRDefault="00B76378" w:rsidP="00B76378">
            <w:r w:rsidRPr="00255694">
              <w:t>describe the importance of allotropy</w:t>
            </w:r>
          </w:p>
        </w:tc>
      </w:tr>
      <w:tr w:rsidR="00B76378" w:rsidRPr="00255694" w:rsidTr="00B76378">
        <w:tc>
          <w:tcPr>
            <w:tcW w:w="675" w:type="dxa"/>
          </w:tcPr>
          <w:p w:rsidR="00B76378" w:rsidRPr="00255694" w:rsidRDefault="00B76378" w:rsidP="00B76378">
            <w:r w:rsidRPr="00255694">
              <w:t>CO3</w:t>
            </w:r>
          </w:p>
        </w:tc>
        <w:tc>
          <w:tcPr>
            <w:tcW w:w="10008" w:type="dxa"/>
          </w:tcPr>
          <w:p w:rsidR="00B76378" w:rsidRPr="00255694" w:rsidRDefault="00B76378" w:rsidP="00B76378">
            <w:r w:rsidRPr="00255694">
              <w:t>summarize the importance of compounds of p-block elements</w:t>
            </w:r>
          </w:p>
        </w:tc>
      </w:tr>
      <w:tr w:rsidR="00B76378" w:rsidRPr="00255694" w:rsidTr="00B76378">
        <w:tc>
          <w:tcPr>
            <w:tcW w:w="675" w:type="dxa"/>
          </w:tcPr>
          <w:p w:rsidR="00B76378" w:rsidRPr="00255694" w:rsidRDefault="00B76378" w:rsidP="00B76378">
            <w:r w:rsidRPr="00255694">
              <w:t>CO4</w:t>
            </w:r>
          </w:p>
        </w:tc>
        <w:tc>
          <w:tcPr>
            <w:tcW w:w="10008" w:type="dxa"/>
          </w:tcPr>
          <w:p w:rsidR="00B76378" w:rsidRPr="00255694" w:rsidRDefault="00B76378" w:rsidP="00B76378">
            <w:r w:rsidRPr="00255694">
              <w:t xml:space="preserve">utilize the preparative methods of inorganic polymers </w:t>
            </w:r>
          </w:p>
        </w:tc>
      </w:tr>
      <w:tr w:rsidR="00B76378" w:rsidRPr="00255694" w:rsidTr="00B76378">
        <w:tc>
          <w:tcPr>
            <w:tcW w:w="675" w:type="dxa"/>
          </w:tcPr>
          <w:p w:rsidR="00B76378" w:rsidRPr="00255694" w:rsidRDefault="00B76378" w:rsidP="00B76378">
            <w:r w:rsidRPr="00255694">
              <w:t>CO5</w:t>
            </w:r>
          </w:p>
        </w:tc>
        <w:tc>
          <w:tcPr>
            <w:tcW w:w="10008" w:type="dxa"/>
          </w:tcPr>
          <w:p w:rsidR="00B76378" w:rsidRPr="00255694" w:rsidRDefault="00B76378" w:rsidP="00B76378">
            <w:r w:rsidRPr="00255694">
              <w:t xml:space="preserve">Explain the structure and bonding in inorganic cages and clusters. </w:t>
            </w:r>
          </w:p>
        </w:tc>
      </w:tr>
      <w:tr w:rsidR="00B76378" w:rsidRPr="00255694" w:rsidTr="00B76378">
        <w:tc>
          <w:tcPr>
            <w:tcW w:w="675" w:type="dxa"/>
          </w:tcPr>
          <w:p w:rsidR="00B76378" w:rsidRPr="00255694" w:rsidRDefault="00B76378" w:rsidP="00B76378">
            <w:r w:rsidRPr="00255694">
              <w:t>CO6</w:t>
            </w:r>
          </w:p>
        </w:tc>
        <w:tc>
          <w:tcPr>
            <w:tcW w:w="10008" w:type="dxa"/>
          </w:tcPr>
          <w:p w:rsidR="00B76378" w:rsidRPr="00255694" w:rsidRDefault="00B76378" w:rsidP="00B76378">
            <w:r w:rsidRPr="00255694">
              <w:t>compare the chemistry of lanthanides and actinides and their application</w:t>
            </w:r>
          </w:p>
        </w:tc>
      </w:tr>
    </w:tbl>
    <w:p w:rsidR="00B76378" w:rsidRPr="00255694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255694" w:rsidTr="00B76378">
        <w:tc>
          <w:tcPr>
            <w:tcW w:w="10683" w:type="dxa"/>
            <w:gridSpan w:val="8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Assessment Pattern as per Bloom’s Taxonomy</w:t>
            </w:r>
          </w:p>
        </w:tc>
      </w:tr>
      <w:tr w:rsidR="00B76378" w:rsidRPr="00255694" w:rsidTr="00B76378">
        <w:tc>
          <w:tcPr>
            <w:tcW w:w="959" w:type="dxa"/>
          </w:tcPr>
          <w:p w:rsidR="00B76378" w:rsidRPr="00255694" w:rsidRDefault="00B76378" w:rsidP="00B76378">
            <w:r w:rsidRPr="00255694">
              <w:t xml:space="preserve">CO </w:t>
            </w:r>
          </w:p>
        </w:tc>
        <w:tc>
          <w:tcPr>
            <w:tcW w:w="1362" w:type="dxa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Remember</w:t>
            </w:r>
          </w:p>
        </w:tc>
        <w:tc>
          <w:tcPr>
            <w:tcW w:w="1569" w:type="dxa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Understand</w:t>
            </w:r>
          </w:p>
        </w:tc>
        <w:tc>
          <w:tcPr>
            <w:tcW w:w="1439" w:type="dxa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Apply</w:t>
            </w:r>
          </w:p>
        </w:tc>
        <w:tc>
          <w:tcPr>
            <w:tcW w:w="1497" w:type="dxa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Analyze</w:t>
            </w:r>
          </w:p>
        </w:tc>
        <w:tc>
          <w:tcPr>
            <w:tcW w:w="1375" w:type="dxa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Evaluate</w:t>
            </w:r>
          </w:p>
        </w:tc>
        <w:tc>
          <w:tcPr>
            <w:tcW w:w="1321" w:type="dxa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Create</w:t>
            </w:r>
          </w:p>
        </w:tc>
        <w:tc>
          <w:tcPr>
            <w:tcW w:w="1161" w:type="dxa"/>
          </w:tcPr>
          <w:p w:rsidR="00B76378" w:rsidRPr="0025569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Total</w:t>
            </w:r>
          </w:p>
        </w:tc>
      </w:tr>
      <w:tr w:rsidR="00B76378" w:rsidRPr="00255694" w:rsidTr="00B76378">
        <w:tc>
          <w:tcPr>
            <w:tcW w:w="959" w:type="dxa"/>
          </w:tcPr>
          <w:p w:rsidR="00B76378" w:rsidRPr="00255694" w:rsidRDefault="00B76378" w:rsidP="00B76378">
            <w:r w:rsidRPr="00255694">
              <w:t>CO1</w:t>
            </w:r>
          </w:p>
        </w:tc>
        <w:tc>
          <w:tcPr>
            <w:tcW w:w="1362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569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439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497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375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321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Pr="00255694" w:rsidRDefault="00B76378" w:rsidP="00B76378">
            <w:pPr>
              <w:jc w:val="center"/>
            </w:pPr>
            <w:r w:rsidRPr="00255694">
              <w:t>40</w:t>
            </w:r>
          </w:p>
        </w:tc>
      </w:tr>
      <w:tr w:rsidR="00B76378" w:rsidRPr="00255694" w:rsidTr="00B76378">
        <w:tc>
          <w:tcPr>
            <w:tcW w:w="959" w:type="dxa"/>
          </w:tcPr>
          <w:p w:rsidR="00B76378" w:rsidRPr="00255694" w:rsidRDefault="00B76378" w:rsidP="00B76378">
            <w:r w:rsidRPr="00255694">
              <w:t>CO2</w:t>
            </w:r>
          </w:p>
        </w:tc>
        <w:tc>
          <w:tcPr>
            <w:tcW w:w="1362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569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439" w:type="dxa"/>
          </w:tcPr>
          <w:p w:rsidR="00B76378" w:rsidRPr="00255694" w:rsidRDefault="00B76378" w:rsidP="00B76378">
            <w:pPr>
              <w:jc w:val="center"/>
            </w:pPr>
            <w:r w:rsidRPr="00255694">
              <w:t>20</w:t>
            </w:r>
          </w:p>
        </w:tc>
        <w:tc>
          <w:tcPr>
            <w:tcW w:w="1497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375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Pr="00255694" w:rsidRDefault="00B76378" w:rsidP="00B76378">
            <w:pPr>
              <w:jc w:val="center"/>
            </w:pPr>
            <w:r w:rsidRPr="00255694">
              <w:t>40</w:t>
            </w:r>
          </w:p>
        </w:tc>
      </w:tr>
      <w:tr w:rsidR="00B76378" w:rsidRPr="00255694" w:rsidTr="00B76378">
        <w:tc>
          <w:tcPr>
            <w:tcW w:w="959" w:type="dxa"/>
          </w:tcPr>
          <w:p w:rsidR="00B76378" w:rsidRPr="00255694" w:rsidRDefault="00B76378" w:rsidP="00B76378">
            <w:r w:rsidRPr="00255694">
              <w:t>CO3</w:t>
            </w:r>
          </w:p>
        </w:tc>
        <w:tc>
          <w:tcPr>
            <w:tcW w:w="1362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569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439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497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375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Pr="00255694" w:rsidRDefault="00B76378" w:rsidP="00B76378">
            <w:pPr>
              <w:jc w:val="center"/>
            </w:pPr>
            <w:r w:rsidRPr="00255694">
              <w:t>30</w:t>
            </w:r>
          </w:p>
        </w:tc>
      </w:tr>
      <w:tr w:rsidR="00B76378" w:rsidRPr="00255694" w:rsidTr="00B76378">
        <w:tc>
          <w:tcPr>
            <w:tcW w:w="959" w:type="dxa"/>
          </w:tcPr>
          <w:p w:rsidR="00B76378" w:rsidRPr="00255694" w:rsidRDefault="00B76378" w:rsidP="00B76378">
            <w:r w:rsidRPr="00255694">
              <w:t>CO4</w:t>
            </w:r>
          </w:p>
        </w:tc>
        <w:tc>
          <w:tcPr>
            <w:tcW w:w="1362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569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439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497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375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321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Pr="00255694" w:rsidRDefault="00B76378" w:rsidP="00B76378">
            <w:pPr>
              <w:jc w:val="center"/>
            </w:pPr>
            <w:r w:rsidRPr="00255694">
              <w:t>20</w:t>
            </w:r>
          </w:p>
        </w:tc>
      </w:tr>
      <w:tr w:rsidR="00B76378" w:rsidRPr="00255694" w:rsidTr="00B76378">
        <w:tc>
          <w:tcPr>
            <w:tcW w:w="959" w:type="dxa"/>
          </w:tcPr>
          <w:p w:rsidR="00B76378" w:rsidRPr="00255694" w:rsidRDefault="00B76378" w:rsidP="00B76378">
            <w:r w:rsidRPr="00255694">
              <w:t>CO5</w:t>
            </w:r>
          </w:p>
        </w:tc>
        <w:tc>
          <w:tcPr>
            <w:tcW w:w="1362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569" w:type="dxa"/>
          </w:tcPr>
          <w:p w:rsidR="00B76378" w:rsidRPr="00255694" w:rsidRDefault="00B76378" w:rsidP="00B76378">
            <w:pPr>
              <w:jc w:val="center"/>
            </w:pPr>
            <w:r w:rsidRPr="00255694">
              <w:t>20</w:t>
            </w:r>
          </w:p>
        </w:tc>
        <w:tc>
          <w:tcPr>
            <w:tcW w:w="1439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497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375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321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Pr="00255694" w:rsidRDefault="00B76378" w:rsidP="00B76378">
            <w:pPr>
              <w:jc w:val="center"/>
            </w:pPr>
            <w:r w:rsidRPr="00255694">
              <w:t>30</w:t>
            </w:r>
          </w:p>
        </w:tc>
      </w:tr>
      <w:tr w:rsidR="00B76378" w:rsidRPr="00255694" w:rsidTr="00B76378">
        <w:tc>
          <w:tcPr>
            <w:tcW w:w="959" w:type="dxa"/>
          </w:tcPr>
          <w:p w:rsidR="00B76378" w:rsidRPr="00255694" w:rsidRDefault="00B76378" w:rsidP="00B76378">
            <w:r w:rsidRPr="00255694">
              <w:t>CO6</w:t>
            </w:r>
          </w:p>
        </w:tc>
        <w:tc>
          <w:tcPr>
            <w:tcW w:w="1362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569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439" w:type="dxa"/>
          </w:tcPr>
          <w:p w:rsidR="00B76378" w:rsidRPr="00255694" w:rsidRDefault="00B76378" w:rsidP="00B76378">
            <w:pPr>
              <w:jc w:val="center"/>
            </w:pPr>
            <w:r w:rsidRPr="00255694">
              <w:t>10</w:t>
            </w:r>
          </w:p>
        </w:tc>
        <w:tc>
          <w:tcPr>
            <w:tcW w:w="1497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375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321" w:type="dxa"/>
          </w:tcPr>
          <w:p w:rsidR="00B76378" w:rsidRPr="00255694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Pr="00255694" w:rsidRDefault="00B76378" w:rsidP="00B76378">
            <w:pPr>
              <w:jc w:val="center"/>
            </w:pPr>
            <w:r w:rsidRPr="00255694">
              <w:t>20</w:t>
            </w:r>
          </w:p>
        </w:tc>
      </w:tr>
      <w:tr w:rsidR="00B76378" w:rsidTr="00B76378">
        <w:tc>
          <w:tcPr>
            <w:tcW w:w="9522" w:type="dxa"/>
            <w:gridSpan w:val="7"/>
          </w:tcPr>
          <w:p w:rsidR="00B76378" w:rsidRPr="00255694" w:rsidRDefault="00B76378" w:rsidP="00B76378"/>
        </w:tc>
        <w:tc>
          <w:tcPr>
            <w:tcW w:w="116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255694">
              <w:rPr>
                <w:b/>
              </w:rPr>
              <w:t>180</w:t>
            </w:r>
          </w:p>
        </w:tc>
      </w:tr>
    </w:tbl>
    <w:p w:rsidR="00B76378" w:rsidRDefault="00B76378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drawing>
          <wp:inline distT="0" distB="0" distL="0" distR="0">
            <wp:extent cx="6230219" cy="1657581"/>
            <wp:effectExtent l="0" t="0" r="0" b="0"/>
            <wp:docPr id="38" name="Picture 38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21431F" w:rsidTr="00B76378">
        <w:trPr>
          <w:trHeight w:val="397"/>
        </w:trPr>
        <w:tc>
          <w:tcPr>
            <w:tcW w:w="1696" w:type="dxa"/>
            <w:vAlign w:val="center"/>
          </w:tcPr>
          <w:p w:rsidR="00B76378" w:rsidRPr="0021431F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21431F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21431F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21431F">
              <w:rPr>
                <w:b/>
                <w:szCs w:val="24"/>
                <w:shd w:val="clear" w:color="auto" w:fill="F9F9F9"/>
              </w:rPr>
              <w:t>20CH3019</w:t>
            </w:r>
          </w:p>
        </w:tc>
        <w:tc>
          <w:tcPr>
            <w:tcW w:w="1504" w:type="dxa"/>
            <w:vAlign w:val="center"/>
          </w:tcPr>
          <w:p w:rsidR="00B76378" w:rsidRPr="0021431F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21431F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21431F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21431F">
              <w:rPr>
                <w:b/>
                <w:szCs w:val="24"/>
              </w:rPr>
              <w:t>3hrs</w:t>
            </w:r>
          </w:p>
        </w:tc>
      </w:tr>
      <w:tr w:rsidR="00B76378" w:rsidRPr="0021431F" w:rsidTr="00B76378">
        <w:trPr>
          <w:trHeight w:val="397"/>
        </w:trPr>
        <w:tc>
          <w:tcPr>
            <w:tcW w:w="1696" w:type="dxa"/>
            <w:vAlign w:val="center"/>
          </w:tcPr>
          <w:p w:rsidR="00B76378" w:rsidRPr="0021431F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21431F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21431F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21431F">
              <w:rPr>
                <w:b/>
                <w:szCs w:val="24"/>
                <w:shd w:val="clear" w:color="auto" w:fill="F9F9F9"/>
              </w:rPr>
              <w:t>NUCLEAR CHEMISTRY AND SOLID STATE CHEMISTRY</w:t>
            </w:r>
          </w:p>
        </w:tc>
        <w:tc>
          <w:tcPr>
            <w:tcW w:w="1504" w:type="dxa"/>
            <w:vAlign w:val="center"/>
          </w:tcPr>
          <w:p w:rsidR="00B76378" w:rsidRPr="0021431F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21431F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21431F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21431F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348"/>
        <w:gridCol w:w="1150"/>
        <w:gridCol w:w="1323"/>
        <w:gridCol w:w="896"/>
      </w:tblGrid>
      <w:tr w:rsidR="00B76378" w:rsidRPr="0021431F" w:rsidTr="00B76378">
        <w:trPr>
          <w:trHeight w:val="552"/>
        </w:trPr>
        <w:tc>
          <w:tcPr>
            <w:tcW w:w="258" w:type="pct"/>
            <w:vAlign w:val="center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21431F" w:rsidTr="00B76378">
        <w:trPr>
          <w:trHeight w:val="552"/>
        </w:trPr>
        <w:tc>
          <w:tcPr>
            <w:tcW w:w="5000" w:type="pct"/>
            <w:gridSpan w:val="6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21431F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 xml:space="preserve">Write </w:t>
            </w:r>
            <w:r>
              <w:rPr>
                <w:sz w:val="24"/>
                <w:szCs w:val="24"/>
              </w:rPr>
              <w:t>s</w:t>
            </w:r>
            <w:r w:rsidRPr="0021431F">
              <w:rPr>
                <w:sz w:val="24"/>
                <w:szCs w:val="24"/>
              </w:rPr>
              <w:t>hort notes one nuclear tunneling effect and nuclear cross section.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1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Briefly discuss the factors affecting nuclear stability with suitable example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1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21431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List out the advantages of radio isotope in brain tumer and bone fracture.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 2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Evaluate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5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Describe the types of nuclear reaction with neat diagram.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 1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Highlight the salient features of Breeder reactor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 2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5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Highlight the application of carbon dating application in water and petroleum.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2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 xml:space="preserve">Elaborately discuss the sterile insect technique with suitable example. 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2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Write short notes on Q value and Transuranium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Explain the thermo nuclear reaction with proton and proton and CNO cycle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Highlight the elements of crystal in cubic crystal.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3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Describe the types of crystals structures with suitable example.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3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Write short notes on dia, para, ferro and ferri magnetic materials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4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Explain the photo electric effect and peltier effect with example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4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Analyze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Highlight the advantage of high pressure synthesis method to preparation of solid state materials.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5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Briefly discuss the co precipitation and sol gel method of preparation of solid state reactions.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 xml:space="preserve">CO 5 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21431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Write short notes on intercalation and deintercalation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 5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Describe the principle and instrumentation of XRD technique.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5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2F0CB3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2F0CB3">
              <w:rPr>
                <w:b/>
                <w:sz w:val="24"/>
                <w:szCs w:val="24"/>
                <w:u w:val="single"/>
              </w:rPr>
              <w:t xml:space="preserve">PART – </w:t>
            </w:r>
            <w:r>
              <w:rPr>
                <w:b/>
                <w:sz w:val="24"/>
                <w:szCs w:val="24"/>
                <w:u w:val="single"/>
              </w:rPr>
              <w:t>B</w:t>
            </w:r>
            <w:r w:rsidRPr="002F0CB3">
              <w:rPr>
                <w:b/>
                <w:sz w:val="24"/>
                <w:szCs w:val="24"/>
                <w:u w:val="single"/>
              </w:rPr>
              <w:t>(</w:t>
            </w:r>
            <w:r>
              <w:rPr>
                <w:b/>
                <w:sz w:val="24"/>
                <w:szCs w:val="24"/>
                <w:u w:val="single"/>
              </w:rPr>
              <w:t>1</w:t>
            </w:r>
            <w:r w:rsidRPr="002F0CB3">
              <w:rPr>
                <w:b/>
                <w:sz w:val="24"/>
                <w:szCs w:val="24"/>
                <w:u w:val="single"/>
              </w:rPr>
              <w:t xml:space="preserve"> X 20= </w:t>
            </w:r>
            <w:r>
              <w:rPr>
                <w:b/>
                <w:sz w:val="24"/>
                <w:szCs w:val="24"/>
                <w:u w:val="single"/>
              </w:rPr>
              <w:t>2</w:t>
            </w:r>
            <w:r w:rsidRPr="002F0CB3">
              <w:rPr>
                <w:b/>
                <w:sz w:val="24"/>
                <w:szCs w:val="24"/>
                <w:u w:val="single"/>
              </w:rPr>
              <w:t>0 MARKS)</w:t>
            </w:r>
          </w:p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1D59C9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 xml:space="preserve">Classify the coordination polymers and application of coordination polymers. 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6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  <w:tr w:rsidR="00B76378" w:rsidRPr="0021431F" w:rsidTr="00B76378">
        <w:trPr>
          <w:trHeight w:val="397"/>
        </w:trPr>
        <w:tc>
          <w:tcPr>
            <w:tcW w:w="26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1431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Explain the preparation of nanomaterials through ball milling and chemical vapour deposition method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6</w:t>
            </w:r>
          </w:p>
        </w:tc>
        <w:tc>
          <w:tcPr>
            <w:tcW w:w="471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21431F" w:rsidTr="00B76378">
        <w:tc>
          <w:tcPr>
            <w:tcW w:w="675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21431F" w:rsidTr="00B76378">
        <w:tc>
          <w:tcPr>
            <w:tcW w:w="675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Describe the basic concepts of nuclear chemistry</w:t>
            </w:r>
            <w:r>
              <w:rPr>
                <w:sz w:val="24"/>
                <w:szCs w:val="24"/>
              </w:rPr>
              <w:t>.</w:t>
            </w:r>
            <w:r w:rsidRPr="0021431F">
              <w:rPr>
                <w:sz w:val="24"/>
                <w:szCs w:val="24"/>
              </w:rPr>
              <w:t xml:space="preserve"> </w:t>
            </w:r>
          </w:p>
        </w:tc>
      </w:tr>
      <w:tr w:rsidR="00B76378" w:rsidRPr="0021431F" w:rsidTr="00B76378">
        <w:tc>
          <w:tcPr>
            <w:tcW w:w="675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Summarize the applications of radioisotopes</w:t>
            </w:r>
            <w:r>
              <w:rPr>
                <w:sz w:val="24"/>
                <w:szCs w:val="24"/>
              </w:rPr>
              <w:t>.</w:t>
            </w:r>
            <w:r w:rsidRPr="0021431F">
              <w:rPr>
                <w:sz w:val="24"/>
                <w:szCs w:val="24"/>
              </w:rPr>
              <w:t xml:space="preserve"> </w:t>
            </w:r>
          </w:p>
        </w:tc>
      </w:tr>
      <w:tr w:rsidR="00B76378" w:rsidRPr="0021431F" w:rsidTr="00B76378">
        <w:tc>
          <w:tcPr>
            <w:tcW w:w="675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Outline the band theory of solids</w:t>
            </w:r>
            <w:r>
              <w:rPr>
                <w:sz w:val="24"/>
                <w:szCs w:val="24"/>
              </w:rPr>
              <w:t>.</w:t>
            </w:r>
            <w:r w:rsidRPr="0021431F">
              <w:rPr>
                <w:sz w:val="24"/>
                <w:szCs w:val="24"/>
              </w:rPr>
              <w:t xml:space="preserve"> </w:t>
            </w:r>
          </w:p>
        </w:tc>
      </w:tr>
      <w:tr w:rsidR="00B76378" w:rsidRPr="0021431F" w:rsidTr="00B76378">
        <w:tc>
          <w:tcPr>
            <w:tcW w:w="675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Classify the various types of solid state reactions</w:t>
            </w:r>
            <w:r>
              <w:rPr>
                <w:sz w:val="24"/>
                <w:szCs w:val="24"/>
              </w:rPr>
              <w:t>.</w:t>
            </w:r>
            <w:r w:rsidRPr="0021431F">
              <w:rPr>
                <w:sz w:val="24"/>
                <w:szCs w:val="24"/>
              </w:rPr>
              <w:t xml:space="preserve"> </w:t>
            </w:r>
          </w:p>
        </w:tc>
      </w:tr>
      <w:tr w:rsidR="00B76378" w:rsidRPr="0021431F" w:rsidTr="00B76378">
        <w:tc>
          <w:tcPr>
            <w:tcW w:w="675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Categorize the nanomaterials</w:t>
            </w:r>
            <w:r>
              <w:rPr>
                <w:sz w:val="24"/>
                <w:szCs w:val="24"/>
              </w:rPr>
              <w:t>.</w:t>
            </w:r>
            <w:r w:rsidRPr="0021431F">
              <w:rPr>
                <w:sz w:val="24"/>
                <w:szCs w:val="24"/>
              </w:rPr>
              <w:t xml:space="preserve"> </w:t>
            </w:r>
          </w:p>
        </w:tc>
      </w:tr>
      <w:tr w:rsidR="00B76378" w:rsidRPr="0021431F" w:rsidTr="00B76378">
        <w:tc>
          <w:tcPr>
            <w:tcW w:w="675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Demonstrate the applications of coordination polymers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21431F" w:rsidTr="00B76378">
        <w:tc>
          <w:tcPr>
            <w:tcW w:w="10683" w:type="dxa"/>
            <w:gridSpan w:val="8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21431F" w:rsidTr="00B76378">
        <w:tc>
          <w:tcPr>
            <w:tcW w:w="959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21431F" w:rsidTr="00B76378">
        <w:tc>
          <w:tcPr>
            <w:tcW w:w="959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30</w:t>
            </w:r>
          </w:p>
        </w:tc>
      </w:tr>
      <w:tr w:rsidR="00B76378" w:rsidRPr="0021431F" w:rsidTr="00B76378">
        <w:tc>
          <w:tcPr>
            <w:tcW w:w="959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5</w:t>
            </w:r>
          </w:p>
        </w:tc>
        <w:tc>
          <w:tcPr>
            <w:tcW w:w="1439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5</w:t>
            </w:r>
          </w:p>
        </w:tc>
        <w:tc>
          <w:tcPr>
            <w:tcW w:w="1321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30</w:t>
            </w:r>
          </w:p>
        </w:tc>
      </w:tr>
      <w:tr w:rsidR="00B76378" w:rsidRPr="0021431F" w:rsidTr="00B76378">
        <w:tc>
          <w:tcPr>
            <w:tcW w:w="959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40</w:t>
            </w:r>
          </w:p>
        </w:tc>
      </w:tr>
      <w:tr w:rsidR="00B76378" w:rsidRPr="0021431F" w:rsidTr="00B76378">
        <w:tc>
          <w:tcPr>
            <w:tcW w:w="959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20</w:t>
            </w:r>
          </w:p>
        </w:tc>
      </w:tr>
      <w:tr w:rsidR="00B76378" w:rsidRPr="0021431F" w:rsidTr="00B76378">
        <w:tc>
          <w:tcPr>
            <w:tcW w:w="959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40</w:t>
            </w:r>
          </w:p>
        </w:tc>
      </w:tr>
      <w:tr w:rsidR="00B76378" w:rsidRPr="0021431F" w:rsidTr="00B76378">
        <w:tc>
          <w:tcPr>
            <w:tcW w:w="959" w:type="dxa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21431F" w:rsidRDefault="00B76378" w:rsidP="00B76378">
            <w:pPr>
              <w:jc w:val="center"/>
              <w:rPr>
                <w:sz w:val="24"/>
                <w:szCs w:val="24"/>
              </w:rPr>
            </w:pPr>
            <w:r w:rsidRPr="0021431F">
              <w:rPr>
                <w:sz w:val="24"/>
                <w:szCs w:val="24"/>
              </w:rPr>
              <w:t>20</w:t>
            </w:r>
          </w:p>
        </w:tc>
      </w:tr>
      <w:tr w:rsidR="00B76378" w:rsidRPr="0021431F" w:rsidTr="00B76378">
        <w:tc>
          <w:tcPr>
            <w:tcW w:w="9522" w:type="dxa"/>
            <w:gridSpan w:val="7"/>
          </w:tcPr>
          <w:p w:rsidR="00B76378" w:rsidRPr="0021431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21431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1431F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Pr="00CB4F55" w:rsidRDefault="006770A4" w:rsidP="00B76378">
      <w:pPr>
        <w:jc w:val="center"/>
        <w:rPr>
          <w:color w:val="000000"/>
        </w:rPr>
      </w:pPr>
      <w:r>
        <w:rPr>
          <w:noProof/>
          <w:color w:val="000000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i1025" type="#_x0000_t75" alt="Graphical user interface, application&#10;&#10;Description automatically generated with medium confidence" style="width:530.25pt;height:121.5pt;visibility:visible">
            <v:imagedata r:id="rId20" o:title="Graphical user interface, application&#10;&#10;Description automatically generated with medium confidence"/>
          </v:shape>
        </w:pict>
      </w:r>
    </w:p>
    <w:p w:rsidR="00B76378" w:rsidRPr="00CB4F55" w:rsidRDefault="00B76378" w:rsidP="00B76378">
      <w:pPr>
        <w:rPr>
          <w:color w:val="000000"/>
        </w:rPr>
      </w:pPr>
    </w:p>
    <w:tbl>
      <w:tblPr>
        <w:tblW w:w="106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826BCE" w:rsidTr="00B76378">
        <w:trPr>
          <w:trHeight w:val="229"/>
          <w:jc w:val="center"/>
        </w:trPr>
        <w:tc>
          <w:tcPr>
            <w:tcW w:w="1696" w:type="dxa"/>
            <w:vAlign w:val="center"/>
          </w:tcPr>
          <w:p w:rsidR="00B76378" w:rsidRPr="00CB4F55" w:rsidRDefault="00B76378" w:rsidP="00B76378">
            <w:pPr>
              <w:pStyle w:val="Title"/>
              <w:jc w:val="left"/>
              <w:rPr>
                <w:b/>
                <w:color w:val="000000"/>
                <w:szCs w:val="24"/>
              </w:rPr>
            </w:pPr>
            <w:r w:rsidRPr="00CB4F55">
              <w:rPr>
                <w:b/>
                <w:color w:val="000000"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CB4F55" w:rsidRDefault="00B76378" w:rsidP="00B76378">
            <w:pPr>
              <w:pStyle w:val="Title"/>
              <w:jc w:val="left"/>
              <w:rPr>
                <w:b/>
                <w:color w:val="000000"/>
                <w:szCs w:val="24"/>
              </w:rPr>
            </w:pPr>
            <w:r w:rsidRPr="00CB4F55">
              <w:rPr>
                <w:b/>
                <w:bCs/>
                <w:color w:val="000000"/>
              </w:rPr>
              <w:t>20CH3020</w:t>
            </w:r>
          </w:p>
        </w:tc>
        <w:tc>
          <w:tcPr>
            <w:tcW w:w="1504" w:type="dxa"/>
            <w:vAlign w:val="center"/>
          </w:tcPr>
          <w:p w:rsidR="00B76378" w:rsidRPr="00CB4F55" w:rsidRDefault="00B76378" w:rsidP="00B76378">
            <w:pPr>
              <w:pStyle w:val="Title"/>
              <w:ind w:left="-468" w:firstLine="468"/>
              <w:jc w:val="left"/>
              <w:rPr>
                <w:color w:val="000000"/>
                <w:szCs w:val="24"/>
              </w:rPr>
            </w:pPr>
            <w:r w:rsidRPr="00CB4F55">
              <w:rPr>
                <w:b/>
                <w:bCs/>
                <w:color w:val="000000"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CB4F55" w:rsidRDefault="00B76378" w:rsidP="00B76378">
            <w:pPr>
              <w:pStyle w:val="Title"/>
              <w:jc w:val="left"/>
              <w:rPr>
                <w:b/>
                <w:color w:val="000000"/>
                <w:szCs w:val="24"/>
              </w:rPr>
            </w:pPr>
            <w:r w:rsidRPr="00CB4F55">
              <w:rPr>
                <w:b/>
                <w:color w:val="000000"/>
                <w:szCs w:val="24"/>
              </w:rPr>
              <w:t>3hrs</w:t>
            </w:r>
          </w:p>
        </w:tc>
      </w:tr>
      <w:tr w:rsidR="00B76378" w:rsidRPr="00826BCE" w:rsidTr="00B76378">
        <w:trPr>
          <w:trHeight w:val="234"/>
          <w:jc w:val="center"/>
        </w:trPr>
        <w:tc>
          <w:tcPr>
            <w:tcW w:w="1696" w:type="dxa"/>
            <w:vAlign w:val="center"/>
          </w:tcPr>
          <w:p w:rsidR="00B76378" w:rsidRPr="00CB4F55" w:rsidRDefault="00B76378" w:rsidP="00B76378">
            <w:pPr>
              <w:pStyle w:val="Title"/>
              <w:ind w:right="-160"/>
              <w:jc w:val="left"/>
              <w:rPr>
                <w:b/>
                <w:color w:val="000000"/>
                <w:szCs w:val="24"/>
              </w:rPr>
            </w:pPr>
            <w:r w:rsidRPr="00CB4F55">
              <w:rPr>
                <w:b/>
                <w:color w:val="000000"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CB4F55" w:rsidRDefault="00B76378" w:rsidP="00B76378">
            <w:pPr>
              <w:pStyle w:val="Title"/>
              <w:jc w:val="left"/>
              <w:rPr>
                <w:b/>
                <w:color w:val="000000"/>
                <w:szCs w:val="24"/>
              </w:rPr>
            </w:pPr>
            <w:r w:rsidRPr="00CB4F55">
              <w:rPr>
                <w:b/>
                <w:bCs/>
                <w:color w:val="000000"/>
              </w:rPr>
              <w:t>ORGANIC SPECTROSCOPY</w:t>
            </w:r>
          </w:p>
        </w:tc>
        <w:tc>
          <w:tcPr>
            <w:tcW w:w="1504" w:type="dxa"/>
            <w:vAlign w:val="center"/>
          </w:tcPr>
          <w:p w:rsidR="00B76378" w:rsidRPr="00CB4F55" w:rsidRDefault="00B76378" w:rsidP="00B76378">
            <w:pPr>
              <w:pStyle w:val="Title"/>
              <w:jc w:val="left"/>
              <w:rPr>
                <w:b/>
                <w:bCs/>
                <w:color w:val="000000"/>
                <w:szCs w:val="24"/>
              </w:rPr>
            </w:pPr>
            <w:r w:rsidRPr="00CB4F55">
              <w:rPr>
                <w:b/>
                <w:bCs/>
                <w:color w:val="000000"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CB4F55" w:rsidRDefault="00B76378" w:rsidP="00B76378">
            <w:pPr>
              <w:pStyle w:val="Title"/>
              <w:jc w:val="left"/>
              <w:rPr>
                <w:b/>
                <w:color w:val="000000"/>
                <w:szCs w:val="24"/>
              </w:rPr>
            </w:pPr>
            <w:r w:rsidRPr="00CB4F55">
              <w:rPr>
                <w:b/>
                <w:color w:val="000000"/>
                <w:szCs w:val="24"/>
              </w:rPr>
              <w:t>100</w:t>
            </w:r>
          </w:p>
        </w:tc>
      </w:tr>
    </w:tbl>
    <w:p w:rsidR="00B76378" w:rsidRPr="00CB4F55" w:rsidRDefault="00B76378" w:rsidP="00B76378">
      <w:pPr>
        <w:rPr>
          <w:color w:val="00000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9542E9" w:rsidTr="00B76378">
        <w:trPr>
          <w:trHeight w:val="552"/>
        </w:trPr>
        <w:tc>
          <w:tcPr>
            <w:tcW w:w="258" w:type="pct"/>
            <w:shd w:val="clear" w:color="auto" w:fill="auto"/>
            <w:vAlign w:val="center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Q. No.</w:t>
            </w:r>
          </w:p>
        </w:tc>
        <w:tc>
          <w:tcPr>
            <w:tcW w:w="3355" w:type="pct"/>
            <w:gridSpan w:val="2"/>
            <w:shd w:val="clear" w:color="auto" w:fill="auto"/>
            <w:vAlign w:val="center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Questions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 xml:space="preserve">Course Outcome </w:t>
            </w:r>
          </w:p>
        </w:tc>
        <w:tc>
          <w:tcPr>
            <w:tcW w:w="471" w:type="pct"/>
            <w:shd w:val="clear" w:color="auto" w:fill="auto"/>
            <w:vAlign w:val="center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Bloom’s Level</w:t>
            </w:r>
          </w:p>
        </w:tc>
        <w:tc>
          <w:tcPr>
            <w:tcW w:w="403" w:type="pct"/>
            <w:shd w:val="clear" w:color="auto" w:fill="auto"/>
            <w:vAlign w:val="center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Marks</w:t>
            </w:r>
          </w:p>
        </w:tc>
      </w:tr>
      <w:tr w:rsidR="00B76378" w:rsidRPr="009542E9" w:rsidTr="00B76378">
        <w:trPr>
          <w:trHeight w:val="552"/>
        </w:trPr>
        <w:tc>
          <w:tcPr>
            <w:tcW w:w="5000" w:type="pct"/>
            <w:gridSpan w:val="6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  <w:u w:val="single"/>
              </w:rPr>
            </w:pPr>
            <w:r w:rsidRPr="00CB4F55">
              <w:rPr>
                <w:b/>
                <w:color w:val="000000"/>
                <w:u w:val="single"/>
              </w:rPr>
              <w:t>PART – A (4 X 20 = 80 MARKS)</w:t>
            </w:r>
          </w:p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(Answer all the Questions)</w:t>
            </w: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1.</w:t>
            </w: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autoSpaceDE w:val="0"/>
              <w:autoSpaceDN w:val="0"/>
              <w:adjustRightInd w:val="0"/>
              <w:jc w:val="both"/>
              <w:rPr>
                <w:rFonts w:eastAsia="Calibri"/>
                <w:bCs/>
                <w:color w:val="000000"/>
                <w:lang w:val="en-IN" w:bidi="hi-IN"/>
              </w:rPr>
            </w:pPr>
            <w:r w:rsidRPr="00CB4F55">
              <w:rPr>
                <w:rFonts w:eastAsia="Calibri"/>
                <w:bCs/>
                <w:color w:val="000000"/>
                <w:lang w:val="en-IN" w:bidi="hi-IN"/>
              </w:rPr>
              <w:t xml:space="preserve">Find the </w:t>
            </w:r>
            <w:r w:rsidRPr="00CB4F55">
              <w:rPr>
                <w:rFonts w:eastAsia="Calibri"/>
                <w:color w:val="000000"/>
                <w:lang w:val="en-IN" w:bidi="hi-IN"/>
              </w:rPr>
              <w:t>λ</w:t>
            </w:r>
            <w:r w:rsidRPr="00CB4F55">
              <w:rPr>
                <w:rFonts w:eastAsia="Calibri"/>
                <w:bCs/>
                <w:color w:val="000000"/>
                <w:vertAlign w:val="subscript"/>
                <w:lang w:val="en-IN" w:bidi="hi-IN"/>
              </w:rPr>
              <w:t>max</w:t>
            </w:r>
            <w:r w:rsidRPr="00CB4F55">
              <w:rPr>
                <w:rFonts w:eastAsia="Calibri"/>
                <w:bCs/>
                <w:color w:val="000000"/>
                <w:lang w:val="en-IN" w:bidi="hi-IN"/>
              </w:rPr>
              <w:t xml:space="preserve"> values of the following compounds using Woodward-Fieser rules</w:t>
            </w:r>
          </w:p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object w:dxaOrig="6549" w:dyaOrig="5596">
                <v:shape id="_x0000_i1026" type="#_x0000_t75" style="width:292.5pt;height:249.75pt" o:ole="">
                  <v:imagedata r:id="rId21" o:title=""/>
                </v:shape>
                <o:OLEObject Type="Embed" ProgID="ChemDraw.Document.6.0" ShapeID="_x0000_i1026" DrawAspect="Content" ObjectID="_1737533718" r:id="rId22"/>
              </w:objec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CO1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12</w:t>
            </w: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b.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bCs/>
                <w:color w:val="000000"/>
              </w:rPr>
            </w:pPr>
            <w:r w:rsidRPr="00CB4F55">
              <w:rPr>
                <w:rFonts w:eastAsia="Calibri"/>
                <w:color w:val="000000"/>
                <w:lang w:val="en-IN" w:bidi="hi-IN"/>
              </w:rPr>
              <w:t>Discuss</w:t>
            </w:r>
            <w:r w:rsidRPr="00CB4F55">
              <w:rPr>
                <w:color w:val="000000"/>
                <w:lang w:bidi="hi-IN"/>
              </w:rPr>
              <w:t xml:space="preserve"> the factors </w:t>
            </w:r>
            <w:r w:rsidRPr="00CB4F55">
              <w:rPr>
                <w:rFonts w:eastAsia="Calibri"/>
                <w:color w:val="000000"/>
                <w:lang w:val="en-IN" w:bidi="hi-IN"/>
              </w:rPr>
              <w:t>affecting the absorption bands in Uv-Visible spectroscopy.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CO1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U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8</w:t>
            </w:r>
          </w:p>
        </w:tc>
      </w:tr>
      <w:tr w:rsidR="00B76378" w:rsidRPr="009542E9" w:rsidTr="00B76378">
        <w:trPr>
          <w:trHeight w:val="189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/>
                <w:bCs/>
                <w:color w:val="000000"/>
              </w:rPr>
            </w:pPr>
            <w:r w:rsidRPr="00CB4F55">
              <w:rPr>
                <w:b/>
                <w:bCs/>
                <w:color w:val="000000"/>
              </w:rPr>
              <w:t>(OR)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</w:tr>
      <w:tr w:rsidR="00B76378" w:rsidRPr="009542E9" w:rsidTr="00B76378">
        <w:trPr>
          <w:trHeight w:val="822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2.</w:t>
            </w: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bCs/>
                <w:color w:val="000000"/>
                <w:lang w:bidi="hi-IN"/>
              </w:rPr>
            </w:pPr>
            <w:r w:rsidRPr="00CB4F55">
              <w:rPr>
                <w:bCs/>
                <w:color w:val="000000"/>
                <w:lang w:bidi="hi-IN"/>
              </w:rPr>
              <w:t xml:space="preserve">Explain the following with suitable example </w:t>
            </w:r>
          </w:p>
          <w:p w:rsidR="00B76378" w:rsidRDefault="00B76378" w:rsidP="00CA5E13">
            <w:pPr>
              <w:pStyle w:val="ListParagraph"/>
              <w:numPr>
                <w:ilvl w:val="0"/>
                <w:numId w:val="26"/>
              </w:numPr>
              <w:jc w:val="both"/>
              <w:rPr>
                <w:bCs/>
                <w:color w:val="000000"/>
                <w:lang w:bidi="hi-IN"/>
              </w:rPr>
            </w:pPr>
            <w:r w:rsidRPr="007F1147">
              <w:rPr>
                <w:rFonts w:eastAsia="Calibri"/>
                <w:bCs/>
                <w:color w:val="000000"/>
                <w:lang w:bidi="hi-IN"/>
              </w:rPr>
              <w:t>CD spectroscopy</w:t>
            </w:r>
            <w:r>
              <w:rPr>
                <w:rFonts w:eastAsia="Calibri"/>
                <w:bCs/>
                <w:color w:val="000000"/>
                <w:lang w:bidi="hi-IN"/>
              </w:rPr>
              <w:t xml:space="preserve"> </w:t>
            </w:r>
            <w:r w:rsidRPr="007F1147">
              <w:rPr>
                <w:rFonts w:eastAsia="Calibri"/>
                <w:bCs/>
                <w:color w:val="000000"/>
                <w:lang w:bidi="hi-IN"/>
              </w:rPr>
              <w:t xml:space="preserve">  (ii)   </w:t>
            </w:r>
            <w:r w:rsidRPr="007F1147">
              <w:rPr>
                <w:bCs/>
                <w:color w:val="000000"/>
                <w:lang w:bidi="hi-IN"/>
              </w:rPr>
              <w:t xml:space="preserve">Cotton effect </w:t>
            </w:r>
            <w:r>
              <w:rPr>
                <w:bCs/>
                <w:color w:val="000000"/>
                <w:lang w:bidi="hi-IN"/>
              </w:rPr>
              <w:t xml:space="preserve"> </w:t>
            </w:r>
            <w:r w:rsidRPr="007F1147">
              <w:rPr>
                <w:bCs/>
                <w:color w:val="000000"/>
                <w:lang w:bidi="hi-IN"/>
              </w:rPr>
              <w:t xml:space="preserve"> (iii) Octant rule.</w:t>
            </w:r>
          </w:p>
          <w:p w:rsidR="00B76378" w:rsidRPr="00CB4F55" w:rsidRDefault="00B76378" w:rsidP="00B76378">
            <w:pPr>
              <w:pStyle w:val="ListParagraph"/>
              <w:ind w:left="360"/>
              <w:jc w:val="both"/>
              <w:rPr>
                <w:color w:val="000000"/>
              </w:rPr>
            </w:pPr>
            <w:r>
              <w:rPr>
                <w:rFonts w:eastAsia="Calibri"/>
                <w:bCs/>
                <w:color w:val="000000"/>
                <w:lang w:bidi="hi-IN"/>
              </w:rPr>
              <w:t xml:space="preserve">(iv) </w:t>
            </w:r>
            <w:r w:rsidRPr="00CB4F55">
              <w:rPr>
                <w:bCs/>
                <w:color w:val="000000"/>
                <w:lang w:bidi="hi-IN"/>
              </w:rPr>
              <w:t>Axial halo ketone rule.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CO1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U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b.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color w:val="000000"/>
              </w:rPr>
            </w:pPr>
            <w:r w:rsidRPr="00CB4F55">
              <w:rPr>
                <w:rFonts w:eastAsia="Calibri"/>
                <w:bCs/>
                <w:color w:val="000000"/>
                <w:lang w:val="en-IN" w:bidi="hi-IN"/>
              </w:rPr>
              <w:t xml:space="preserve">What is Fieser-Kuhn rule? Explain the importance of this rule with example. 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CO1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71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3.</w:t>
            </w: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rFonts w:eastAsia="Calibri"/>
                <w:color w:val="000000"/>
                <w:lang w:val="en-IN"/>
              </w:rPr>
            </w:pPr>
            <w:r w:rsidRPr="00CB4F55">
              <w:rPr>
                <w:rFonts w:eastAsia="Calibri"/>
                <w:color w:val="000000"/>
                <w:lang w:val="en-IN"/>
              </w:rPr>
              <w:t>Discuss the following</w:t>
            </w:r>
          </w:p>
          <w:p w:rsidR="00B76378" w:rsidRPr="00CB4F55" w:rsidRDefault="00B76378" w:rsidP="00CA5E13">
            <w:pPr>
              <w:pStyle w:val="ListParagraph"/>
              <w:numPr>
                <w:ilvl w:val="0"/>
                <w:numId w:val="25"/>
              </w:numPr>
              <w:jc w:val="both"/>
              <w:rPr>
                <w:color w:val="000000"/>
              </w:rPr>
            </w:pPr>
            <w:r w:rsidRPr="00CB4F55">
              <w:rPr>
                <w:bCs/>
                <w:color w:val="000000"/>
                <w:sz w:val="22"/>
                <w:szCs w:val="22"/>
              </w:rPr>
              <w:t>Principle of FTIR spectroscopy.</w:t>
            </w:r>
          </w:p>
          <w:p w:rsidR="00B76378" w:rsidRPr="00CB4F55" w:rsidRDefault="00B76378" w:rsidP="00CA5E13">
            <w:pPr>
              <w:pStyle w:val="ListParagraph"/>
              <w:numPr>
                <w:ilvl w:val="0"/>
                <w:numId w:val="25"/>
              </w:numPr>
              <w:jc w:val="both"/>
              <w:rPr>
                <w:color w:val="000000"/>
              </w:rPr>
            </w:pPr>
            <w:r w:rsidRPr="00CB4F55">
              <w:rPr>
                <w:bCs/>
                <w:color w:val="000000"/>
              </w:rPr>
              <w:t>Preparation of Samples for FTIR spectroscopy.</w:t>
            </w:r>
          </w:p>
          <w:p w:rsidR="00B76378" w:rsidRPr="00CB4F55" w:rsidRDefault="00B76378" w:rsidP="00CA5E13">
            <w:pPr>
              <w:pStyle w:val="ListParagraph"/>
              <w:numPr>
                <w:ilvl w:val="0"/>
                <w:numId w:val="25"/>
              </w:numPr>
              <w:jc w:val="both"/>
              <w:rPr>
                <w:color w:val="000000"/>
              </w:rPr>
            </w:pPr>
            <w:r w:rsidRPr="00CB4F55">
              <w:rPr>
                <w:bCs/>
                <w:color w:val="000000"/>
              </w:rPr>
              <w:t>Finger print region.</w:t>
            </w:r>
            <w:r>
              <w:rPr>
                <w:bCs/>
                <w:color w:val="000000"/>
              </w:rPr>
              <w:t xml:space="preserve">     (iv) </w:t>
            </w:r>
            <w:r w:rsidRPr="00CB4F55">
              <w:rPr>
                <w:bCs/>
                <w:color w:val="000000"/>
              </w:rPr>
              <w:t>Combination bands.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CO2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U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274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b.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bCs/>
                <w:color w:val="000000"/>
              </w:rPr>
            </w:pPr>
            <w:r w:rsidRPr="00CB4F55">
              <w:rPr>
                <w:bCs/>
                <w:color w:val="000000"/>
              </w:rPr>
              <w:t>Explain the factors influencing vibrational frequencies.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CO2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278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b/>
                <w:bCs/>
                <w:color w:val="000000"/>
              </w:rPr>
              <w:t>(OR)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4.</w:t>
            </w: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color w:val="000000"/>
              </w:rPr>
            </w:pPr>
            <w:r w:rsidRPr="00CB4F55">
              <w:rPr>
                <w:color w:val="000000"/>
              </w:rPr>
              <w:t>How to discriminate the following functional group pairs using IR vibrational frequency?</w:t>
            </w:r>
          </w:p>
          <w:p w:rsidR="00B76378" w:rsidRDefault="00B76378" w:rsidP="00CA5E13">
            <w:pPr>
              <w:pStyle w:val="ListParagraph"/>
              <w:numPr>
                <w:ilvl w:val="0"/>
                <w:numId w:val="27"/>
              </w:numPr>
              <w:jc w:val="both"/>
              <w:rPr>
                <w:color w:val="000000"/>
              </w:rPr>
            </w:pPr>
            <w:r w:rsidRPr="007F1147">
              <w:rPr>
                <w:color w:val="000000"/>
                <w:sz w:val="22"/>
                <w:szCs w:val="22"/>
              </w:rPr>
              <w:t xml:space="preserve">Imine and Nitrile.   </w:t>
            </w:r>
            <w:r>
              <w:rPr>
                <w:color w:val="000000"/>
                <w:sz w:val="22"/>
                <w:szCs w:val="22"/>
              </w:rPr>
              <w:t xml:space="preserve">       </w:t>
            </w:r>
            <w:r w:rsidRPr="007F1147">
              <w:rPr>
                <w:color w:val="000000"/>
                <w:sz w:val="22"/>
                <w:szCs w:val="22"/>
              </w:rPr>
              <w:t xml:space="preserve">(ii) </w:t>
            </w:r>
            <w:r>
              <w:rPr>
                <w:color w:val="000000"/>
                <w:sz w:val="22"/>
                <w:szCs w:val="22"/>
              </w:rPr>
              <w:t xml:space="preserve">  </w:t>
            </w:r>
            <w:r w:rsidRPr="007F1147">
              <w:rPr>
                <w:color w:val="000000"/>
                <w:sz w:val="22"/>
                <w:szCs w:val="22"/>
              </w:rPr>
              <w:t>Alcohol and Ketone.</w:t>
            </w:r>
          </w:p>
          <w:p w:rsidR="00B76378" w:rsidRPr="00CB4F55" w:rsidRDefault="00B76378" w:rsidP="00B76378">
            <w:pPr>
              <w:pStyle w:val="ListParagraph"/>
              <w:ind w:left="360"/>
              <w:jc w:val="both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 xml:space="preserve">(iii) </w:t>
            </w:r>
            <w:r w:rsidRPr="00CB4F55">
              <w:rPr>
                <w:color w:val="000000"/>
                <w:sz w:val="22"/>
                <w:szCs w:val="22"/>
              </w:rPr>
              <w:t>Amine and Aldehyde.</w:t>
            </w:r>
            <w:r>
              <w:rPr>
                <w:color w:val="000000"/>
                <w:sz w:val="22"/>
                <w:szCs w:val="22"/>
              </w:rPr>
              <w:t xml:space="preserve">  (iv) </w:t>
            </w:r>
            <w:r w:rsidRPr="00CB4F55">
              <w:rPr>
                <w:color w:val="000000"/>
                <w:sz w:val="22"/>
                <w:szCs w:val="22"/>
              </w:rPr>
              <w:t>Amide and Alkane.</w:t>
            </w:r>
          </w:p>
          <w:p w:rsidR="00B76378" w:rsidRPr="00CB4F55" w:rsidRDefault="00B76378" w:rsidP="00CA5E13">
            <w:pPr>
              <w:pStyle w:val="ListParagraph"/>
              <w:numPr>
                <w:ilvl w:val="0"/>
                <w:numId w:val="27"/>
              </w:numPr>
              <w:jc w:val="both"/>
              <w:rPr>
                <w:color w:val="000000"/>
              </w:rPr>
            </w:pPr>
            <w:r w:rsidRPr="00CB4F55">
              <w:rPr>
                <w:bCs/>
                <w:color w:val="000000"/>
                <w:sz w:val="22"/>
                <w:szCs w:val="22"/>
              </w:rPr>
              <w:t>Alkene and Alkyne.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CO2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An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b.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bCs/>
                <w:color w:val="000000"/>
              </w:rPr>
            </w:pPr>
            <w:r w:rsidRPr="00CB4F55">
              <w:rPr>
                <w:rFonts w:eastAsia="Calibri"/>
                <w:bCs/>
                <w:color w:val="000000"/>
                <w:lang w:val="en-IN"/>
              </w:rPr>
              <w:t>Explain the possible m</w:t>
            </w:r>
            <w:r w:rsidRPr="00CB4F55">
              <w:rPr>
                <w:rFonts w:eastAsia="Calibri"/>
                <w:bCs/>
                <w:color w:val="000000"/>
              </w:rPr>
              <w:t>odes of stretching and bending vibrations observed in IR spectroscopy.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CO2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U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81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5.</w:t>
            </w: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What is chemical shift? Explain different factors are affecting the chemical shift.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CO3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A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235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b.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bCs/>
                <w:color w:val="000000"/>
              </w:rPr>
            </w:pPr>
            <w:r w:rsidRPr="00CB4F55">
              <w:rPr>
                <w:bCs/>
                <w:color w:val="000000"/>
                <w:lang w:val="en-IN" w:bidi="hi-IN"/>
              </w:rPr>
              <w:t>TMS is used as a reference in NMR.Why?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CO3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U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239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b/>
                <w:bCs/>
                <w:color w:val="000000"/>
              </w:rPr>
              <w:t>(OR)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6.</w:t>
            </w: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rPr>
                <w:bCs/>
                <w:color w:val="000000"/>
                <w:lang w:bidi="hi-IN"/>
              </w:rPr>
            </w:pPr>
            <w:r w:rsidRPr="00CB4F55">
              <w:rPr>
                <w:bCs/>
                <w:color w:val="000000"/>
                <w:lang w:bidi="hi-IN"/>
              </w:rPr>
              <w:t xml:space="preserve">Comment on the following </w:t>
            </w:r>
          </w:p>
          <w:p w:rsidR="00B76378" w:rsidRDefault="00B76378" w:rsidP="00B76378">
            <w:pPr>
              <w:pStyle w:val="ListParagraph"/>
              <w:ind w:left="0"/>
              <w:rPr>
                <w:bCs/>
                <w:color w:val="000000"/>
                <w:lang w:bidi="hi-IN"/>
              </w:rPr>
            </w:pPr>
            <w:r>
              <w:rPr>
                <w:bCs/>
                <w:color w:val="000000"/>
                <w:sz w:val="22"/>
                <w:szCs w:val="22"/>
                <w:lang w:bidi="hi-IN"/>
              </w:rPr>
              <w:t xml:space="preserve">(i) </w:t>
            </w:r>
            <w:r w:rsidRPr="00CB4F55">
              <w:rPr>
                <w:bCs/>
                <w:color w:val="000000"/>
                <w:sz w:val="22"/>
                <w:szCs w:val="22"/>
                <w:lang w:bidi="hi-IN"/>
              </w:rPr>
              <w:t>Spin – spin relaxation .</w:t>
            </w:r>
            <w:r>
              <w:rPr>
                <w:bCs/>
                <w:color w:val="000000"/>
                <w:sz w:val="22"/>
                <w:szCs w:val="22"/>
                <w:lang w:bidi="hi-IN"/>
              </w:rPr>
              <w:t xml:space="preserve"> (ii) </w:t>
            </w:r>
            <w:r w:rsidRPr="00CB4F55">
              <w:rPr>
                <w:bCs/>
                <w:color w:val="000000"/>
                <w:sz w:val="22"/>
                <w:szCs w:val="22"/>
                <w:lang w:bidi="hi-IN"/>
              </w:rPr>
              <w:t>Spin – lattice relaxation.</w:t>
            </w:r>
            <w:r>
              <w:rPr>
                <w:bCs/>
                <w:color w:val="000000"/>
                <w:sz w:val="22"/>
                <w:szCs w:val="22"/>
                <w:lang w:bidi="hi-IN"/>
              </w:rPr>
              <w:t xml:space="preserve">  (iii) </w:t>
            </w:r>
            <w:r w:rsidRPr="00CB4F55">
              <w:rPr>
                <w:bCs/>
                <w:i/>
                <w:iCs/>
                <w:color w:val="000000"/>
                <w:sz w:val="22"/>
                <w:szCs w:val="22"/>
                <w:lang w:bidi="hi-IN"/>
              </w:rPr>
              <w:t>n+</w:t>
            </w:r>
            <w:r w:rsidRPr="00CB4F55">
              <w:rPr>
                <w:bCs/>
                <w:color w:val="000000"/>
                <w:sz w:val="22"/>
                <w:szCs w:val="22"/>
                <w:lang w:bidi="hi-IN"/>
              </w:rPr>
              <w:t>1 rule</w:t>
            </w:r>
          </w:p>
          <w:p w:rsidR="00B76378" w:rsidRPr="00CB4F55" w:rsidRDefault="00B76378" w:rsidP="00B76378">
            <w:pPr>
              <w:pStyle w:val="ListParagraph"/>
              <w:ind w:left="0"/>
              <w:rPr>
                <w:color w:val="000000"/>
                <w:lang w:bidi="hi-IN"/>
              </w:rPr>
            </w:pPr>
            <w:r>
              <w:rPr>
                <w:color w:val="000000"/>
                <w:sz w:val="22"/>
                <w:szCs w:val="22"/>
                <w:lang w:bidi="hi-IN"/>
              </w:rPr>
              <w:t xml:space="preserve">(iv) </w:t>
            </w:r>
            <w:r w:rsidRPr="00CB4F55">
              <w:rPr>
                <w:bCs/>
                <w:color w:val="000000"/>
                <w:sz w:val="22"/>
                <w:szCs w:val="22"/>
                <w:lang w:bidi="hi-IN"/>
              </w:rPr>
              <w:t>Coupling constant</w:t>
            </w:r>
            <w:r>
              <w:rPr>
                <w:bCs/>
                <w:color w:val="000000"/>
                <w:sz w:val="22"/>
                <w:szCs w:val="22"/>
                <w:lang w:bidi="hi-IN"/>
              </w:rPr>
              <w:t xml:space="preserve">       (v) </w:t>
            </w:r>
            <w:r w:rsidRPr="00CB4F55">
              <w:rPr>
                <w:bCs/>
                <w:color w:val="000000"/>
                <w:sz w:val="22"/>
                <w:szCs w:val="22"/>
                <w:lang w:bidi="hi-IN"/>
              </w:rPr>
              <w:t>Geminal and Vicinal coupling.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CO3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b.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color w:val="000000"/>
                <w:lang w:bidi="hi-IN"/>
              </w:rPr>
            </w:pPr>
            <w:r w:rsidRPr="00CB4F55">
              <w:rPr>
                <w:color w:val="000000"/>
                <w:lang w:bidi="hi-IN"/>
              </w:rPr>
              <w:t xml:space="preserve">Show the </w:t>
            </w:r>
            <w:r w:rsidRPr="00CB4F55">
              <w:rPr>
                <w:color w:val="000000"/>
                <w:vertAlign w:val="superscript"/>
                <w:lang w:bidi="hi-IN"/>
              </w:rPr>
              <w:t>1</w:t>
            </w:r>
            <w:r w:rsidRPr="00CB4F55">
              <w:rPr>
                <w:color w:val="000000"/>
                <w:lang w:bidi="hi-IN"/>
              </w:rPr>
              <w:t xml:space="preserve">H and </w:t>
            </w:r>
            <w:r w:rsidRPr="00CB4F55">
              <w:rPr>
                <w:color w:val="000000"/>
                <w:vertAlign w:val="superscript"/>
                <w:lang w:bidi="hi-IN"/>
              </w:rPr>
              <w:t>13</w:t>
            </w:r>
            <w:r w:rsidRPr="00CB4F55">
              <w:rPr>
                <w:color w:val="000000"/>
                <w:lang w:bidi="hi-IN"/>
              </w:rPr>
              <w:t>C NMR spectrum for the following molecules</w:t>
            </w:r>
          </w:p>
          <w:p w:rsidR="00B76378" w:rsidRPr="00CB4F55" w:rsidRDefault="00B76378" w:rsidP="00B76378">
            <w:pPr>
              <w:jc w:val="center"/>
              <w:rPr>
                <w:bCs/>
                <w:color w:val="000000"/>
              </w:rPr>
            </w:pPr>
            <w:r w:rsidRPr="00CB4F55">
              <w:rPr>
                <w:color w:val="000000"/>
                <w:lang w:bidi="hi-IN"/>
              </w:rPr>
              <w:object w:dxaOrig="4830" w:dyaOrig="5475">
                <v:shape id="_x0000_i1027" type="#_x0000_t75" style="width:249pt;height:257.25pt" o:ole="">
                  <v:imagedata r:id="rId23" o:title=""/>
                </v:shape>
                <o:OLEObject Type="Embed" ProgID="ChemDraw.Document.6.0" ShapeID="_x0000_i1027" DrawAspect="Content" ObjectID="_1737533719" r:id="rId24"/>
              </w:objec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CO3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An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105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7.</w:t>
            </w: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color w:val="000000"/>
              </w:rPr>
            </w:pPr>
            <w:r w:rsidRPr="00CB4F55">
              <w:rPr>
                <w:rFonts w:eastAsia="Calibri"/>
                <w:color w:val="000000"/>
                <w:lang w:val="en-IN"/>
              </w:rPr>
              <w:t xml:space="preserve">Discuss the </w:t>
            </w:r>
            <w:r w:rsidRPr="00CB4F55">
              <w:rPr>
                <w:bCs/>
                <w:color w:val="000000"/>
              </w:rPr>
              <w:t>principle, instrumentation and applications of NMR spectroscopy.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CO3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b.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pStyle w:val="Default"/>
            </w:pPr>
            <w:r w:rsidRPr="00CB4F55">
              <w:t xml:space="preserve">Write a short note on the following </w:t>
            </w:r>
          </w:p>
          <w:p w:rsidR="00B76378" w:rsidRPr="007F1147" w:rsidRDefault="00B76378" w:rsidP="00CA5E13">
            <w:pPr>
              <w:pStyle w:val="ListParagraph"/>
              <w:numPr>
                <w:ilvl w:val="0"/>
                <w:numId w:val="23"/>
              </w:numPr>
              <w:rPr>
                <w:bCs/>
                <w:color w:val="000000"/>
                <w:lang w:val="en-IN"/>
              </w:rPr>
            </w:pPr>
            <w:r w:rsidRPr="007F1147">
              <w:rPr>
                <w:rFonts w:eastAsia="Calibri"/>
                <w:color w:val="000000"/>
                <w:sz w:val="22"/>
                <w:szCs w:val="22"/>
                <w:lang w:val="en-IN"/>
              </w:rPr>
              <w:t xml:space="preserve">NOE Effect.            </w:t>
            </w:r>
            <w:r>
              <w:rPr>
                <w:rFonts w:eastAsia="Calibri"/>
                <w:color w:val="000000"/>
                <w:sz w:val="22"/>
                <w:szCs w:val="22"/>
                <w:lang w:val="en-IN"/>
              </w:rPr>
              <w:t xml:space="preserve">(ii) </w:t>
            </w:r>
            <w:r w:rsidRPr="007F1147">
              <w:rPr>
                <w:bCs/>
                <w:color w:val="000000"/>
              </w:rPr>
              <w:t>COSY.</w:t>
            </w:r>
          </w:p>
          <w:p w:rsidR="00B76378" w:rsidRDefault="00B76378" w:rsidP="00B76378">
            <w:pPr>
              <w:pStyle w:val="ListParagraph"/>
              <w:ind w:left="360"/>
              <w:rPr>
                <w:rFonts w:eastAsia="Calibri"/>
                <w:bCs/>
                <w:color w:val="000000"/>
              </w:rPr>
            </w:pPr>
            <w:r>
              <w:rPr>
                <w:rFonts w:eastAsia="Calibri"/>
                <w:color w:val="000000"/>
                <w:sz w:val="22"/>
                <w:szCs w:val="22"/>
                <w:lang w:val="en-IN"/>
              </w:rPr>
              <w:t xml:space="preserve">(iii) </w:t>
            </w:r>
            <w:r w:rsidRPr="00CB4F55">
              <w:rPr>
                <w:rFonts w:eastAsia="Calibri"/>
                <w:bCs/>
                <w:color w:val="000000"/>
              </w:rPr>
              <w:t xml:space="preserve">Proton-Decoupled </w:t>
            </w:r>
            <w:r w:rsidRPr="00CB4F55">
              <w:rPr>
                <w:rFonts w:eastAsia="Calibri"/>
                <w:bCs/>
                <w:color w:val="000000"/>
                <w:vertAlign w:val="superscript"/>
              </w:rPr>
              <w:t>13</w:t>
            </w:r>
            <w:r w:rsidRPr="00CB4F55">
              <w:rPr>
                <w:rFonts w:eastAsia="Calibri"/>
                <w:bCs/>
                <w:color w:val="000000"/>
              </w:rPr>
              <w:t>C NMR Spectra</w:t>
            </w:r>
          </w:p>
          <w:p w:rsidR="00B76378" w:rsidRPr="00CB4F55" w:rsidRDefault="00B76378" w:rsidP="00B76378">
            <w:pPr>
              <w:pStyle w:val="ListParagraph"/>
              <w:ind w:left="360"/>
              <w:rPr>
                <w:bCs/>
                <w:color w:val="000000"/>
                <w:lang w:val="en-IN"/>
              </w:rPr>
            </w:pPr>
            <w:r>
              <w:rPr>
                <w:rFonts w:eastAsia="Calibri"/>
                <w:bCs/>
                <w:color w:val="000000"/>
              </w:rPr>
              <w:t xml:space="preserve">(iv) </w:t>
            </w:r>
            <w:r w:rsidRPr="00CB4F55">
              <w:rPr>
                <w:rFonts w:eastAsia="Calibri"/>
                <w:bCs/>
                <w:color w:val="000000"/>
                <w:lang w:val="en-IN" w:bidi="hi-IN"/>
              </w:rPr>
              <w:t>Shielding and Deshielding of protons.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CO4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U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291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Cs/>
                <w:color w:val="000000"/>
              </w:rPr>
            </w:pPr>
            <w:r w:rsidRPr="00CB4F55">
              <w:rPr>
                <w:b/>
                <w:bCs/>
                <w:color w:val="000000"/>
              </w:rPr>
              <w:t>(OR)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8.</w:t>
            </w: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pStyle w:val="Default"/>
              <w:rPr>
                <w:lang w:val="en-US" w:bidi="hi-IN"/>
              </w:rPr>
            </w:pPr>
            <w:r w:rsidRPr="00CB4F55">
              <w:rPr>
                <w:lang w:val="en-US" w:bidi="hi-IN"/>
              </w:rPr>
              <w:t>Explain the following with example</w:t>
            </w:r>
          </w:p>
          <w:p w:rsidR="00B76378" w:rsidRDefault="00B76378" w:rsidP="00B76378">
            <w:pPr>
              <w:pStyle w:val="Default"/>
              <w:rPr>
                <w:lang w:val="en-US" w:bidi="hi-IN"/>
              </w:rPr>
            </w:pPr>
            <w:r>
              <w:rPr>
                <w:lang w:val="en-US" w:bidi="hi-IN"/>
              </w:rPr>
              <w:t xml:space="preserve">(i) </w:t>
            </w:r>
            <w:r w:rsidRPr="007F1147">
              <w:rPr>
                <w:lang w:val="en-US" w:bidi="hi-IN"/>
              </w:rPr>
              <w:t xml:space="preserve">DEPT spectroscopy   </w:t>
            </w:r>
            <w:r>
              <w:rPr>
                <w:lang w:val="en-US" w:bidi="hi-IN"/>
              </w:rPr>
              <w:t xml:space="preserve"> (ii) </w:t>
            </w:r>
            <w:r w:rsidRPr="007F1147">
              <w:rPr>
                <w:lang w:val="en-US" w:bidi="hi-IN"/>
              </w:rPr>
              <w:t>HETCOR spectroscopy</w:t>
            </w:r>
            <w:r>
              <w:rPr>
                <w:lang w:val="en-US" w:bidi="hi-IN"/>
              </w:rPr>
              <w:t xml:space="preserve">  </w:t>
            </w:r>
          </w:p>
          <w:p w:rsidR="00B76378" w:rsidRPr="00CB4F55" w:rsidRDefault="00B76378" w:rsidP="00B76378">
            <w:pPr>
              <w:pStyle w:val="Default"/>
              <w:rPr>
                <w:bCs/>
              </w:rPr>
            </w:pPr>
            <w:r>
              <w:rPr>
                <w:lang w:val="en-US" w:bidi="hi-IN"/>
              </w:rPr>
              <w:t xml:space="preserve">(iii) </w:t>
            </w:r>
            <w:r w:rsidRPr="00CB4F55">
              <w:t>NOESY.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 xml:space="preserve">CO4 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U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b.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bCs/>
                <w:color w:val="000000"/>
              </w:rPr>
            </w:pPr>
            <w:r w:rsidRPr="00CB4F55">
              <w:rPr>
                <w:rFonts w:eastAsia="Calibri"/>
                <w:color w:val="000000"/>
                <w:lang w:val="en-IN"/>
              </w:rPr>
              <w:t xml:space="preserve">Discuss the </w:t>
            </w:r>
            <w:r w:rsidRPr="00CB4F55">
              <w:rPr>
                <w:bCs/>
                <w:color w:val="000000"/>
              </w:rPr>
              <w:t>principle, instrumentation and applications of Mass spectroscopy.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  <w:lang w:bidi="hi-IN"/>
              </w:rPr>
              <w:t>CO5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U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552"/>
        </w:trPr>
        <w:tc>
          <w:tcPr>
            <w:tcW w:w="5000" w:type="pct"/>
            <w:gridSpan w:val="6"/>
            <w:shd w:val="clear" w:color="auto" w:fill="auto"/>
            <w:vAlign w:val="center"/>
          </w:tcPr>
          <w:p w:rsidR="00B76378" w:rsidRPr="00CB4F55" w:rsidRDefault="00B76378" w:rsidP="00B76378">
            <w:pPr>
              <w:jc w:val="center"/>
              <w:rPr>
                <w:b/>
                <w:u w:val="single"/>
              </w:rPr>
            </w:pPr>
            <w:r w:rsidRPr="00CB4F55">
              <w:rPr>
                <w:b/>
                <w:u w:val="single"/>
              </w:rPr>
              <w:lastRenderedPageBreak/>
              <w:t>PART – B (1 X 20 = 20 MARKS)</w:t>
            </w:r>
          </w:p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b/>
                <w:bCs/>
                <w:color w:val="000000"/>
              </w:rPr>
              <w:t>COMPULSORY QUESTION</w:t>
            </w: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9.</w:t>
            </w: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pStyle w:val="ListParagraph"/>
              <w:ind w:left="0"/>
              <w:rPr>
                <w:rFonts w:eastAsia="Calibri"/>
                <w:color w:val="000000"/>
                <w:lang w:val="en-IN"/>
              </w:rPr>
            </w:pPr>
            <w:r w:rsidRPr="00CB4F55">
              <w:rPr>
                <w:rFonts w:eastAsia="Calibri"/>
                <w:color w:val="000000"/>
                <w:lang w:val="en-IN"/>
              </w:rPr>
              <w:t xml:space="preserve">Explain the following  </w:t>
            </w:r>
          </w:p>
          <w:p w:rsidR="00B76378" w:rsidRPr="00CB4F55" w:rsidRDefault="00B76378" w:rsidP="00CA5E13">
            <w:pPr>
              <w:pStyle w:val="ListParagraph"/>
              <w:numPr>
                <w:ilvl w:val="0"/>
                <w:numId w:val="24"/>
              </w:numPr>
              <w:rPr>
                <w:rFonts w:eastAsia="Calibri"/>
                <w:color w:val="000000"/>
                <w:lang w:val="en-IN"/>
              </w:rPr>
            </w:pPr>
            <w:r w:rsidRPr="00CB4F55">
              <w:rPr>
                <w:rFonts w:eastAsia="Calibri"/>
                <w:color w:val="000000"/>
                <w:lang w:val="en-IN"/>
              </w:rPr>
              <w:t>McLafferty rearrangement.</w:t>
            </w:r>
          </w:p>
          <w:p w:rsidR="00B76378" w:rsidRPr="00CB4F55" w:rsidRDefault="00B76378" w:rsidP="00CA5E13">
            <w:pPr>
              <w:pStyle w:val="ListParagraph"/>
              <w:numPr>
                <w:ilvl w:val="0"/>
                <w:numId w:val="24"/>
              </w:numPr>
              <w:rPr>
                <w:rFonts w:eastAsia="Calibri"/>
                <w:color w:val="000000"/>
                <w:lang w:val="en-IN"/>
              </w:rPr>
            </w:pPr>
            <w:r w:rsidRPr="00CB4F55">
              <w:rPr>
                <w:rFonts w:eastAsia="Calibri"/>
                <w:color w:val="000000"/>
                <w:lang w:val="en-IN"/>
              </w:rPr>
              <w:t>Nitrogen rule.</w:t>
            </w:r>
          </w:p>
          <w:p w:rsidR="00B76378" w:rsidRPr="00CB4F55" w:rsidRDefault="00B76378" w:rsidP="00CA5E13">
            <w:pPr>
              <w:pStyle w:val="ListParagraph"/>
              <w:numPr>
                <w:ilvl w:val="0"/>
                <w:numId w:val="24"/>
              </w:numPr>
              <w:rPr>
                <w:rFonts w:eastAsia="Calibri"/>
                <w:color w:val="000000"/>
                <w:lang w:val="en-IN"/>
              </w:rPr>
            </w:pPr>
            <w:r w:rsidRPr="00CB4F55">
              <w:rPr>
                <w:rFonts w:eastAsia="Calibri"/>
                <w:bCs/>
                <w:color w:val="000000"/>
                <w:lang w:val="en-IN"/>
              </w:rPr>
              <w:t xml:space="preserve">Primary and </w:t>
            </w:r>
            <w:r w:rsidRPr="00CB4F55">
              <w:rPr>
                <w:rFonts w:eastAsia="Calibri"/>
                <w:bCs/>
                <w:color w:val="000000"/>
              </w:rPr>
              <w:t xml:space="preserve">Secondary </w:t>
            </w:r>
            <w:r w:rsidRPr="00CB4F55">
              <w:rPr>
                <w:rFonts w:eastAsia="Calibri"/>
                <w:bCs/>
                <w:color w:val="000000"/>
                <w:lang w:val="en-IN"/>
              </w:rPr>
              <w:t>Kinetic Isotope Effects.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CO5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rPr>
          <w:trHeight w:val="397"/>
        </w:trPr>
        <w:tc>
          <w:tcPr>
            <w:tcW w:w="26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</w:p>
        </w:tc>
        <w:tc>
          <w:tcPr>
            <w:tcW w:w="197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b.</w:t>
            </w:r>
          </w:p>
        </w:tc>
        <w:tc>
          <w:tcPr>
            <w:tcW w:w="3155" w:type="pct"/>
            <w:shd w:val="clear" w:color="auto" w:fill="auto"/>
          </w:tcPr>
          <w:p w:rsidR="00B76378" w:rsidRPr="00CB4F55" w:rsidRDefault="00B76378" w:rsidP="00B76378">
            <w:pPr>
              <w:autoSpaceDE w:val="0"/>
              <w:autoSpaceDN w:val="0"/>
              <w:adjustRightInd w:val="0"/>
              <w:jc w:val="both"/>
              <w:rPr>
                <w:rFonts w:eastAsia="Calibri"/>
                <w:color w:val="000000"/>
                <w:lang w:bidi="hi-IN"/>
              </w:rPr>
            </w:pPr>
            <w:r w:rsidRPr="00CB4F55">
              <w:rPr>
                <w:rFonts w:eastAsia="Calibri"/>
                <w:color w:val="000000"/>
                <w:lang w:val="en-IN" w:bidi="hi-IN"/>
              </w:rPr>
              <w:t xml:space="preserve">Discuss the fragmentation pattern of </w:t>
            </w:r>
            <w:r w:rsidRPr="00CB4F55">
              <w:rPr>
                <w:rFonts w:eastAsia="Calibri"/>
                <w:bCs/>
                <w:color w:val="000000"/>
                <w:lang w:bidi="hi-IN"/>
              </w:rPr>
              <w:t>2-Butanone</w:t>
            </w:r>
            <w:r w:rsidRPr="00CB4F55">
              <w:rPr>
                <w:rFonts w:eastAsia="Calibri"/>
                <w:color w:val="000000"/>
                <w:lang w:val="en-IN" w:bidi="hi-IN"/>
              </w:rPr>
              <w:t>and cyclohexanone with m/z value.</w:t>
            </w:r>
          </w:p>
        </w:tc>
        <w:tc>
          <w:tcPr>
            <w:tcW w:w="51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CO6</w:t>
            </w:r>
          </w:p>
        </w:tc>
        <w:tc>
          <w:tcPr>
            <w:tcW w:w="471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An</w:t>
            </w:r>
          </w:p>
        </w:tc>
        <w:tc>
          <w:tcPr>
            <w:tcW w:w="403" w:type="pct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</w:tbl>
    <w:p w:rsidR="00B76378" w:rsidRPr="00CB4F55" w:rsidRDefault="00B76378" w:rsidP="00B76378">
      <w:pPr>
        <w:rPr>
          <w:color w:val="000000"/>
        </w:rPr>
      </w:pPr>
    </w:p>
    <w:p w:rsidR="00B76378" w:rsidRPr="00CB4F55" w:rsidRDefault="00B76378" w:rsidP="00B76378">
      <w:pPr>
        <w:rPr>
          <w:color w:val="000000"/>
        </w:rPr>
      </w:pPr>
    </w:p>
    <w:p w:rsidR="00B76378" w:rsidRPr="00CB4F55" w:rsidRDefault="00B76378" w:rsidP="00B76378">
      <w:pPr>
        <w:rPr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9542E9" w:rsidTr="00B76378">
        <w:tc>
          <w:tcPr>
            <w:tcW w:w="675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</w:p>
        </w:tc>
        <w:tc>
          <w:tcPr>
            <w:tcW w:w="10008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COURSE OUTCOMES</w:t>
            </w:r>
          </w:p>
        </w:tc>
      </w:tr>
      <w:tr w:rsidR="00B76378" w:rsidRPr="009542E9" w:rsidTr="00B76378">
        <w:tc>
          <w:tcPr>
            <w:tcW w:w="675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</w:rPr>
              <w:t>CO1</w:t>
            </w:r>
          </w:p>
        </w:tc>
        <w:tc>
          <w:tcPr>
            <w:tcW w:w="10008" w:type="dxa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color w:val="000000"/>
              </w:rPr>
            </w:pPr>
            <w:r w:rsidRPr="00CB4F55">
              <w:rPr>
                <w:color w:val="000000"/>
              </w:rPr>
              <w:t xml:space="preserve">Recognize the principles and applications of UV-Visible spectroscopy and ORD in elucidating the structure of organic compounds. </w:t>
            </w:r>
          </w:p>
        </w:tc>
      </w:tr>
      <w:tr w:rsidR="00B76378" w:rsidRPr="009542E9" w:rsidTr="00B76378">
        <w:tc>
          <w:tcPr>
            <w:tcW w:w="675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</w:rPr>
              <w:t>CO2</w:t>
            </w:r>
          </w:p>
        </w:tc>
        <w:tc>
          <w:tcPr>
            <w:tcW w:w="10008" w:type="dxa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color w:val="000000"/>
              </w:rPr>
            </w:pPr>
            <w:r w:rsidRPr="00CB4F55">
              <w:rPr>
                <w:color w:val="000000"/>
              </w:rPr>
              <w:t xml:space="preserve">Illustrate the principle and applications of IR spectroscopy in elucidating the structure of organic compounds. </w:t>
            </w:r>
          </w:p>
        </w:tc>
      </w:tr>
      <w:tr w:rsidR="00B76378" w:rsidRPr="009542E9" w:rsidTr="00B76378">
        <w:tc>
          <w:tcPr>
            <w:tcW w:w="675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</w:rPr>
              <w:t>CO3</w:t>
            </w:r>
          </w:p>
        </w:tc>
        <w:tc>
          <w:tcPr>
            <w:tcW w:w="10008" w:type="dxa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color w:val="000000"/>
              </w:rPr>
            </w:pPr>
            <w:r w:rsidRPr="00CB4F55">
              <w:rPr>
                <w:color w:val="000000"/>
              </w:rPr>
              <w:t xml:space="preserve">Describe the basic principle and applications of NMR spectroscopy in elucidating the structure of organic compounds. </w:t>
            </w:r>
          </w:p>
        </w:tc>
      </w:tr>
      <w:tr w:rsidR="00B76378" w:rsidRPr="009542E9" w:rsidTr="00B76378">
        <w:tc>
          <w:tcPr>
            <w:tcW w:w="675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</w:rPr>
              <w:t>CO4</w:t>
            </w:r>
          </w:p>
        </w:tc>
        <w:tc>
          <w:tcPr>
            <w:tcW w:w="10008" w:type="dxa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color w:val="000000"/>
              </w:rPr>
            </w:pPr>
            <w:r w:rsidRPr="00CB4F55">
              <w:rPr>
                <w:color w:val="000000"/>
              </w:rPr>
              <w:t xml:space="preserve">Interpret proton decoupled NMR spectra, DEPT, 2D NMR and multi nuclear NMR spectroscopic analysis. </w:t>
            </w:r>
          </w:p>
        </w:tc>
      </w:tr>
      <w:tr w:rsidR="00B76378" w:rsidRPr="009542E9" w:rsidTr="00B76378">
        <w:tc>
          <w:tcPr>
            <w:tcW w:w="675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</w:rPr>
              <w:t>CO5</w:t>
            </w:r>
          </w:p>
        </w:tc>
        <w:tc>
          <w:tcPr>
            <w:tcW w:w="10008" w:type="dxa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color w:val="000000"/>
              </w:rPr>
            </w:pPr>
            <w:r w:rsidRPr="00CB4F55">
              <w:rPr>
                <w:color w:val="000000"/>
              </w:rPr>
              <w:t xml:space="preserve">Analyze the basic principle and applications of mass spectroscopy in elucidating the structure of organic compounds. </w:t>
            </w:r>
          </w:p>
        </w:tc>
      </w:tr>
      <w:tr w:rsidR="00B76378" w:rsidRPr="009542E9" w:rsidTr="00B76378">
        <w:tc>
          <w:tcPr>
            <w:tcW w:w="675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</w:rPr>
              <w:t>CO6</w:t>
            </w:r>
          </w:p>
        </w:tc>
        <w:tc>
          <w:tcPr>
            <w:tcW w:w="10008" w:type="dxa"/>
            <w:shd w:val="clear" w:color="auto" w:fill="auto"/>
          </w:tcPr>
          <w:p w:rsidR="00B76378" w:rsidRPr="00CB4F55" w:rsidRDefault="00B76378" w:rsidP="00B76378">
            <w:pPr>
              <w:jc w:val="both"/>
              <w:rPr>
                <w:color w:val="000000"/>
              </w:rPr>
            </w:pPr>
            <w:r w:rsidRPr="00CB4F55">
              <w:rPr>
                <w:color w:val="000000"/>
              </w:rPr>
              <w:t>Apply the combined spectroscopic data in elucidating the structure of unknown organic compounds.</w:t>
            </w:r>
          </w:p>
        </w:tc>
      </w:tr>
    </w:tbl>
    <w:p w:rsidR="00B76378" w:rsidRPr="00CB4F55" w:rsidRDefault="00B76378" w:rsidP="00B76378">
      <w:pPr>
        <w:ind w:left="720"/>
        <w:rPr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9542E9" w:rsidTr="00B76378">
        <w:tc>
          <w:tcPr>
            <w:tcW w:w="10683" w:type="dxa"/>
            <w:gridSpan w:val="8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Assessment Pattern as per Bloom’s Taxonomy</w:t>
            </w:r>
          </w:p>
        </w:tc>
      </w:tr>
      <w:tr w:rsidR="00B76378" w:rsidRPr="009542E9" w:rsidTr="00B76378">
        <w:tc>
          <w:tcPr>
            <w:tcW w:w="959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</w:rPr>
              <w:t>CO / P</w:t>
            </w:r>
          </w:p>
        </w:tc>
        <w:tc>
          <w:tcPr>
            <w:tcW w:w="1362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Remember</w:t>
            </w:r>
          </w:p>
        </w:tc>
        <w:tc>
          <w:tcPr>
            <w:tcW w:w="156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Understand</w:t>
            </w:r>
          </w:p>
        </w:tc>
        <w:tc>
          <w:tcPr>
            <w:tcW w:w="143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Apply</w:t>
            </w:r>
          </w:p>
        </w:tc>
        <w:tc>
          <w:tcPr>
            <w:tcW w:w="1497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Analyze</w:t>
            </w:r>
          </w:p>
        </w:tc>
        <w:tc>
          <w:tcPr>
            <w:tcW w:w="1375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Evaluate</w:t>
            </w:r>
          </w:p>
        </w:tc>
        <w:tc>
          <w:tcPr>
            <w:tcW w:w="132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Create</w:t>
            </w:r>
          </w:p>
        </w:tc>
        <w:tc>
          <w:tcPr>
            <w:tcW w:w="116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Total</w:t>
            </w:r>
          </w:p>
        </w:tc>
      </w:tr>
      <w:tr w:rsidR="00B76378" w:rsidRPr="009542E9" w:rsidTr="00B76378">
        <w:tc>
          <w:tcPr>
            <w:tcW w:w="959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</w:rPr>
              <w:t>CO1</w:t>
            </w:r>
          </w:p>
        </w:tc>
        <w:tc>
          <w:tcPr>
            <w:tcW w:w="1362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56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19</w:t>
            </w:r>
          </w:p>
        </w:tc>
        <w:tc>
          <w:tcPr>
            <w:tcW w:w="143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22</w:t>
            </w:r>
          </w:p>
        </w:tc>
        <w:tc>
          <w:tcPr>
            <w:tcW w:w="1497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375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32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16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40</w:t>
            </w:r>
          </w:p>
        </w:tc>
      </w:tr>
      <w:tr w:rsidR="00B76378" w:rsidRPr="009542E9" w:rsidTr="00B76378">
        <w:tc>
          <w:tcPr>
            <w:tcW w:w="959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</w:rPr>
              <w:t>CO2</w:t>
            </w:r>
          </w:p>
        </w:tc>
        <w:tc>
          <w:tcPr>
            <w:tcW w:w="1362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56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20</w:t>
            </w:r>
          </w:p>
        </w:tc>
        <w:tc>
          <w:tcPr>
            <w:tcW w:w="143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  <w:tc>
          <w:tcPr>
            <w:tcW w:w="1497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  <w:tc>
          <w:tcPr>
            <w:tcW w:w="1375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32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16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40</w:t>
            </w:r>
          </w:p>
        </w:tc>
      </w:tr>
      <w:tr w:rsidR="00B76378" w:rsidRPr="009542E9" w:rsidTr="00B76378">
        <w:tc>
          <w:tcPr>
            <w:tcW w:w="959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</w:rPr>
              <w:t>CO3</w:t>
            </w:r>
          </w:p>
        </w:tc>
        <w:tc>
          <w:tcPr>
            <w:tcW w:w="1362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56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  <w:tc>
          <w:tcPr>
            <w:tcW w:w="143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30</w:t>
            </w:r>
          </w:p>
        </w:tc>
        <w:tc>
          <w:tcPr>
            <w:tcW w:w="1497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  <w:tc>
          <w:tcPr>
            <w:tcW w:w="1375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32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16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50</w:t>
            </w:r>
          </w:p>
        </w:tc>
      </w:tr>
      <w:tr w:rsidR="00B76378" w:rsidRPr="009542E9" w:rsidTr="00B76378">
        <w:tc>
          <w:tcPr>
            <w:tcW w:w="959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</w:rPr>
              <w:t>CO4</w:t>
            </w:r>
          </w:p>
        </w:tc>
        <w:tc>
          <w:tcPr>
            <w:tcW w:w="1362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56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20</w:t>
            </w:r>
          </w:p>
        </w:tc>
        <w:tc>
          <w:tcPr>
            <w:tcW w:w="143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497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375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32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16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20</w:t>
            </w:r>
          </w:p>
        </w:tc>
      </w:tr>
      <w:tr w:rsidR="00B76378" w:rsidRPr="009542E9" w:rsidTr="00B76378">
        <w:tc>
          <w:tcPr>
            <w:tcW w:w="959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</w:rPr>
              <w:t>CO5</w:t>
            </w:r>
          </w:p>
        </w:tc>
        <w:tc>
          <w:tcPr>
            <w:tcW w:w="1362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56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  <w:tc>
          <w:tcPr>
            <w:tcW w:w="143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  <w:tc>
          <w:tcPr>
            <w:tcW w:w="1497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375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32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16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20</w:t>
            </w:r>
          </w:p>
        </w:tc>
      </w:tr>
      <w:tr w:rsidR="00B76378" w:rsidRPr="009542E9" w:rsidTr="00B76378">
        <w:tc>
          <w:tcPr>
            <w:tcW w:w="959" w:type="dxa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  <w:r w:rsidRPr="00CB4F55">
              <w:rPr>
                <w:color w:val="000000"/>
              </w:rPr>
              <w:t>CO6</w:t>
            </w:r>
          </w:p>
        </w:tc>
        <w:tc>
          <w:tcPr>
            <w:tcW w:w="1362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56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439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497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  <w:tc>
          <w:tcPr>
            <w:tcW w:w="1375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32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-</w:t>
            </w:r>
          </w:p>
        </w:tc>
        <w:tc>
          <w:tcPr>
            <w:tcW w:w="116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color w:val="000000"/>
              </w:rPr>
            </w:pPr>
            <w:r w:rsidRPr="00CB4F55">
              <w:rPr>
                <w:color w:val="000000"/>
              </w:rPr>
              <w:t>10</w:t>
            </w:r>
          </w:p>
        </w:tc>
      </w:tr>
      <w:tr w:rsidR="00B76378" w:rsidRPr="009542E9" w:rsidTr="00B76378">
        <w:tc>
          <w:tcPr>
            <w:tcW w:w="9522" w:type="dxa"/>
            <w:gridSpan w:val="7"/>
            <w:shd w:val="clear" w:color="auto" w:fill="auto"/>
          </w:tcPr>
          <w:p w:rsidR="00B76378" w:rsidRPr="00CB4F55" w:rsidRDefault="00B76378" w:rsidP="00B76378">
            <w:pPr>
              <w:rPr>
                <w:color w:val="000000"/>
              </w:rPr>
            </w:pPr>
          </w:p>
        </w:tc>
        <w:tc>
          <w:tcPr>
            <w:tcW w:w="1161" w:type="dxa"/>
            <w:shd w:val="clear" w:color="auto" w:fill="auto"/>
          </w:tcPr>
          <w:p w:rsidR="00B76378" w:rsidRPr="00CB4F55" w:rsidRDefault="00B76378" w:rsidP="00B76378">
            <w:pPr>
              <w:jc w:val="center"/>
              <w:rPr>
                <w:b/>
                <w:color w:val="000000"/>
              </w:rPr>
            </w:pPr>
            <w:r w:rsidRPr="00CB4F55">
              <w:rPr>
                <w:b/>
                <w:color w:val="000000"/>
              </w:rPr>
              <w:t>180</w:t>
            </w:r>
          </w:p>
        </w:tc>
      </w:tr>
    </w:tbl>
    <w:p w:rsidR="006770A4" w:rsidRDefault="006770A4" w:rsidP="00B76378">
      <w:pPr>
        <w:rPr>
          <w:color w:val="000000"/>
        </w:rPr>
      </w:pPr>
    </w:p>
    <w:p w:rsidR="006770A4" w:rsidRDefault="006770A4">
      <w:pPr>
        <w:spacing w:after="200" w:line="276" w:lineRule="auto"/>
        <w:rPr>
          <w:color w:val="000000"/>
        </w:rPr>
      </w:pPr>
      <w:r>
        <w:rPr>
          <w:color w:val="000000"/>
        </w:rPr>
        <w:br w:type="page"/>
      </w:r>
    </w:p>
    <w:p w:rsidR="00B76378" w:rsidRPr="00CB4F55" w:rsidRDefault="00B76378" w:rsidP="00B76378">
      <w:pPr>
        <w:rPr>
          <w:color w:val="000000"/>
        </w:rPr>
      </w:pPr>
    </w:p>
    <w:p w:rsidR="00B76378" w:rsidRDefault="00B76378" w:rsidP="00B76378">
      <w:pPr>
        <w:jc w:val="center"/>
      </w:pPr>
      <w:r w:rsidRPr="00AA7586">
        <w:rPr>
          <w:noProof/>
        </w:rPr>
        <w:drawing>
          <wp:inline distT="0" distB="0" distL="0" distR="0">
            <wp:extent cx="6230219" cy="1657581"/>
            <wp:effectExtent l="0" t="0" r="0" b="0"/>
            <wp:docPr id="39" name="Picture 39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20CH3021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SUPRAMOLECULAR CHEMISTRY AND GREEN 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ayout w:type="fixed"/>
        <w:tblLook w:val="04A0" w:firstRow="1" w:lastRow="0" w:firstColumn="1" w:lastColumn="0" w:noHBand="0" w:noVBand="1"/>
      </w:tblPr>
      <w:tblGrid>
        <w:gridCol w:w="647"/>
        <w:gridCol w:w="541"/>
        <w:gridCol w:w="6250"/>
        <w:gridCol w:w="959"/>
        <w:gridCol w:w="1444"/>
        <w:gridCol w:w="842"/>
      </w:tblGrid>
      <w:tr w:rsidR="00B76378" w:rsidRPr="00EA682D" w:rsidTr="00B76378">
        <w:trPr>
          <w:trHeight w:val="552"/>
        </w:trPr>
        <w:tc>
          <w:tcPr>
            <w:tcW w:w="303" w:type="pct"/>
            <w:vAlign w:val="center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178" w:type="pct"/>
            <w:gridSpan w:val="2"/>
            <w:vAlign w:val="center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676" w:type="pct"/>
            <w:vAlign w:val="center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394" w:type="pct"/>
            <w:vAlign w:val="center"/>
          </w:tcPr>
          <w:p w:rsidR="00B76378" w:rsidRPr="00EA682D" w:rsidRDefault="00B76378" w:rsidP="00B76378">
            <w:pPr>
              <w:jc w:val="center"/>
              <w:rPr>
                <w:b/>
              </w:rPr>
            </w:pPr>
            <w:r w:rsidRPr="00EA682D">
              <w:rPr>
                <w:b/>
              </w:rPr>
              <w:t>Marks</w:t>
            </w:r>
          </w:p>
        </w:tc>
      </w:tr>
      <w:tr w:rsidR="00B76378" w:rsidRPr="00EA682D" w:rsidTr="00B76378">
        <w:trPr>
          <w:trHeight w:val="552"/>
        </w:trPr>
        <w:tc>
          <w:tcPr>
            <w:tcW w:w="5000" w:type="pct"/>
            <w:gridSpan w:val="6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EA682D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1.</w:t>
            </w: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Demonstrate the “Lock and Key Principle” with a neat sketch indicating its drawbacks.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CO1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U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b.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A682D">
              <w:rPr>
                <w:bCs/>
                <w:sz w:val="24"/>
                <w:szCs w:val="24"/>
              </w:rPr>
              <w:t>Pen down the different types of Supramolecular Interactions.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CO1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R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EA682D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2.</w:t>
            </w: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Exemplify Co-operativity and Complementarity with pictorial diagrams.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CO2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b.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Predict the type of Supramolecular interaction in the following</w:t>
            </w:r>
          </w:p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noProof/>
              </w:rPr>
              <w:drawing>
                <wp:inline distT="0" distB="0" distL="0" distR="0">
                  <wp:extent cx="3695700" cy="565119"/>
                  <wp:effectExtent l="0" t="0" r="0" b="0"/>
                  <wp:docPr id="40" name="Picture 40" descr="C:\Users\USER\Desktop\Pictur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icture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sharpenSoften amoun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0021" cy="568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CO2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An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4" w:type="pct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3.</w:t>
            </w: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Examine the Hydrogen sponge and Proton sponge with examples.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CO3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U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b.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Analyze the major differences between</w:t>
            </w:r>
            <w:r>
              <w:rPr>
                <w:sz w:val="24"/>
                <w:szCs w:val="24"/>
              </w:rPr>
              <w:t xml:space="preserve"> </w:t>
            </w:r>
            <w:r w:rsidRPr="00EA682D">
              <w:rPr>
                <w:sz w:val="24"/>
                <w:szCs w:val="24"/>
              </w:rPr>
              <w:t>the Lariate Ethers from Crown Ethers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CO3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An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4.</w:t>
            </w: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Illustrate the criteria for the construction of suitable receptors for anions with examples?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CO3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U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EA682D">
              <w:rPr>
                <w:bCs/>
                <w:sz w:val="24"/>
                <w:szCs w:val="24"/>
              </w:rPr>
              <w:t>14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b.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Prepare a brief report on Neutral molecular binding.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CO3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An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5.</w:t>
            </w: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 xml:space="preserve">Explain the different </w:t>
            </w:r>
            <w:r>
              <w:rPr>
                <w:sz w:val="24"/>
                <w:szCs w:val="24"/>
              </w:rPr>
              <w:t>types of synthesis of rotaxanes.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CO4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U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b.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Predict the general name for the following structures</w:t>
            </w:r>
          </w:p>
          <w:p w:rsidR="00B76378" w:rsidRPr="00EA682D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A682D">
              <w:rPr>
                <w:noProof/>
              </w:rPr>
              <w:lastRenderedPageBreak/>
              <w:drawing>
                <wp:inline distT="0" distB="0" distL="0" distR="0">
                  <wp:extent cx="3002400" cy="752400"/>
                  <wp:effectExtent l="0" t="0" r="0" b="0"/>
                  <wp:docPr id="2054" name="Picture 6" descr="C:\Users\USER\Desktop\Pictur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4" name="Picture 6" descr="C:\Users\USER\Desktop\Picture3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sharpenSoften amount="5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9420"/>
                          <a:stretch/>
                        </pic:blipFill>
                        <pic:spPr bwMode="auto">
                          <a:xfrm>
                            <a:off x="0" y="0"/>
                            <a:ext cx="3002400" cy="752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lastRenderedPageBreak/>
              <w:t>CO4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6.</w:t>
            </w: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Discuss Racks, Ladders and Grids with pictorial representations.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CO4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R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b.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Diff</w:t>
            </w:r>
            <w:r>
              <w:rPr>
                <w:sz w:val="24"/>
                <w:szCs w:val="24"/>
              </w:rPr>
              <w:t>erentiate Borromeates and Knots.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CO4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7.</w:t>
            </w: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Generalize the structure, catalysis proper</w:t>
            </w:r>
            <w:r>
              <w:rPr>
                <w:sz w:val="24"/>
                <w:szCs w:val="24"/>
              </w:rPr>
              <w:t>ty and applications of Zeolites.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CO5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EA682D">
              <w:rPr>
                <w:bCs/>
                <w:sz w:val="24"/>
                <w:szCs w:val="24"/>
              </w:rPr>
              <w:t>An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b.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Summarize the Pi interactions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CO5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U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EA682D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8.</w:t>
            </w: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Describe the structures and guest p</w:t>
            </w:r>
            <w:r>
              <w:rPr>
                <w:sz w:val="24"/>
                <w:szCs w:val="24"/>
              </w:rPr>
              <w:t>roperties of Clathrate Hydrates.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CO5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U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b.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Evaluate the importance of metal organic frameworks in Supramolecular Chemistry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CO5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E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</w:t>
            </w:r>
          </w:p>
        </w:tc>
      </w:tr>
      <w:tr w:rsidR="00B76378" w:rsidRPr="00EA682D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EA682D">
              <w:rPr>
                <w:b/>
                <w:sz w:val="24"/>
                <w:szCs w:val="24"/>
                <w:u w:val="single"/>
              </w:rPr>
              <w:t>PART – B (1 X 20= 20 MARKS)</w:t>
            </w:r>
          </w:p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9.</w:t>
            </w: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a.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Establish the twelve principles of Green C</w:t>
            </w:r>
            <w:r>
              <w:rPr>
                <w:sz w:val="24"/>
                <w:szCs w:val="24"/>
              </w:rPr>
              <w:t>hemistry with relevant examples.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CO6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U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</w:tr>
      <w:tr w:rsidR="00B76378" w:rsidRPr="00EA682D" w:rsidTr="00B76378">
        <w:trPr>
          <w:trHeight w:val="397"/>
        </w:trPr>
        <w:tc>
          <w:tcPr>
            <w:tcW w:w="30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3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b.</w:t>
            </w:r>
          </w:p>
        </w:tc>
        <w:tc>
          <w:tcPr>
            <w:tcW w:w="2925" w:type="pct"/>
          </w:tcPr>
          <w:p w:rsidR="00B76378" w:rsidRPr="00EA682D" w:rsidRDefault="00B76378" w:rsidP="00B76378">
            <w:pPr>
              <w:jc w:val="both"/>
              <w:rPr>
                <w:bCs/>
                <w:i/>
                <w:iCs/>
                <w:sz w:val="24"/>
                <w:szCs w:val="24"/>
              </w:rPr>
            </w:pPr>
            <w:r w:rsidRPr="00EA682D">
              <w:rPr>
                <w:rStyle w:val="Emphasis"/>
              </w:rPr>
              <w:t>Prepare a report on creating novel Heterogeneous Catalysts.</w:t>
            </w:r>
          </w:p>
        </w:tc>
        <w:tc>
          <w:tcPr>
            <w:tcW w:w="449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CO6</w:t>
            </w:r>
          </w:p>
        </w:tc>
        <w:tc>
          <w:tcPr>
            <w:tcW w:w="676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</w:t>
            </w:r>
          </w:p>
        </w:tc>
        <w:tc>
          <w:tcPr>
            <w:tcW w:w="394" w:type="pct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782"/>
      </w:tblGrid>
      <w:tr w:rsidR="00B76378" w:rsidRPr="00EA682D" w:rsidTr="00B76378">
        <w:tc>
          <w:tcPr>
            <w:tcW w:w="675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782" w:type="dxa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EA682D" w:rsidTr="00B76378">
        <w:tc>
          <w:tcPr>
            <w:tcW w:w="675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CO1</w:t>
            </w:r>
          </w:p>
        </w:tc>
        <w:tc>
          <w:tcPr>
            <w:tcW w:w="9782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 xml:space="preserve">Understand the various types of bonding in supramolecular chemistry. </w:t>
            </w:r>
          </w:p>
        </w:tc>
      </w:tr>
      <w:tr w:rsidR="00B76378" w:rsidRPr="00EA682D" w:rsidTr="00B76378">
        <w:tc>
          <w:tcPr>
            <w:tcW w:w="675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CO2</w:t>
            </w:r>
          </w:p>
        </w:tc>
        <w:tc>
          <w:tcPr>
            <w:tcW w:w="9782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 xml:space="preserve">Recognize the selectivity in formation of supramolecular chemistry and catalysis. </w:t>
            </w:r>
          </w:p>
        </w:tc>
      </w:tr>
      <w:tr w:rsidR="00B76378" w:rsidRPr="00EA682D" w:rsidTr="00B76378">
        <w:tc>
          <w:tcPr>
            <w:tcW w:w="675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CO3</w:t>
            </w:r>
          </w:p>
        </w:tc>
        <w:tc>
          <w:tcPr>
            <w:tcW w:w="9782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 xml:space="preserve">Synthesize and assemble molecular structures of different shapes and dimensions. </w:t>
            </w:r>
          </w:p>
        </w:tc>
      </w:tr>
      <w:tr w:rsidR="00B76378" w:rsidRPr="00EA682D" w:rsidTr="00B76378">
        <w:tc>
          <w:tcPr>
            <w:tcW w:w="675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CO4</w:t>
            </w:r>
          </w:p>
        </w:tc>
        <w:tc>
          <w:tcPr>
            <w:tcW w:w="9782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 xml:space="preserve">Construct supramolecular architecture based on of crystal engineering concepts. </w:t>
            </w:r>
          </w:p>
        </w:tc>
      </w:tr>
      <w:tr w:rsidR="00B76378" w:rsidRPr="00EA682D" w:rsidTr="00B76378">
        <w:tc>
          <w:tcPr>
            <w:tcW w:w="675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CO5</w:t>
            </w:r>
          </w:p>
        </w:tc>
        <w:tc>
          <w:tcPr>
            <w:tcW w:w="9782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 xml:space="preserve">Identify the application of supramolecular chemistry in appropriate fields. </w:t>
            </w:r>
          </w:p>
        </w:tc>
      </w:tr>
      <w:tr w:rsidR="00B76378" w:rsidRPr="00EA682D" w:rsidTr="00B76378">
        <w:tc>
          <w:tcPr>
            <w:tcW w:w="675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CO6</w:t>
            </w:r>
          </w:p>
        </w:tc>
        <w:tc>
          <w:tcPr>
            <w:tcW w:w="9782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 xml:space="preserve">Understand the importance of green chemical pathways in reactions and their applications. 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2"/>
        <w:gridCol w:w="1361"/>
        <w:gridCol w:w="1557"/>
        <w:gridCol w:w="1386"/>
        <w:gridCol w:w="1457"/>
        <w:gridCol w:w="1353"/>
        <w:gridCol w:w="1285"/>
        <w:gridCol w:w="1126"/>
      </w:tblGrid>
      <w:tr w:rsidR="00B76378" w:rsidRPr="00EA682D" w:rsidTr="00B76378">
        <w:tc>
          <w:tcPr>
            <w:tcW w:w="10457" w:type="dxa"/>
            <w:gridSpan w:val="8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EA682D" w:rsidTr="00B76378">
        <w:tc>
          <w:tcPr>
            <w:tcW w:w="932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 / P</w:t>
            </w:r>
          </w:p>
        </w:tc>
        <w:tc>
          <w:tcPr>
            <w:tcW w:w="1361" w:type="dxa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57" w:type="dxa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386" w:type="dxa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57" w:type="dxa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53" w:type="dxa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285" w:type="dxa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26" w:type="dxa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EA682D" w:rsidTr="00B76378">
        <w:tc>
          <w:tcPr>
            <w:tcW w:w="932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CO1</w:t>
            </w:r>
          </w:p>
        </w:tc>
        <w:tc>
          <w:tcPr>
            <w:tcW w:w="1361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</w:t>
            </w:r>
          </w:p>
        </w:tc>
        <w:tc>
          <w:tcPr>
            <w:tcW w:w="1557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  <w:tc>
          <w:tcPr>
            <w:tcW w:w="1386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20</w:t>
            </w:r>
          </w:p>
        </w:tc>
      </w:tr>
      <w:tr w:rsidR="00B76378" w:rsidRPr="00EA682D" w:rsidTr="00B76378">
        <w:tc>
          <w:tcPr>
            <w:tcW w:w="932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CO2</w:t>
            </w:r>
          </w:p>
        </w:tc>
        <w:tc>
          <w:tcPr>
            <w:tcW w:w="1361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386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  <w:tc>
          <w:tcPr>
            <w:tcW w:w="1457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</w:t>
            </w:r>
          </w:p>
        </w:tc>
        <w:tc>
          <w:tcPr>
            <w:tcW w:w="1353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20</w:t>
            </w:r>
          </w:p>
        </w:tc>
      </w:tr>
      <w:tr w:rsidR="00B76378" w:rsidRPr="00EA682D" w:rsidTr="00B76378">
        <w:tc>
          <w:tcPr>
            <w:tcW w:w="932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CO3</w:t>
            </w:r>
          </w:p>
        </w:tc>
        <w:tc>
          <w:tcPr>
            <w:tcW w:w="1361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28</w:t>
            </w:r>
          </w:p>
        </w:tc>
        <w:tc>
          <w:tcPr>
            <w:tcW w:w="1386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12</w:t>
            </w:r>
          </w:p>
        </w:tc>
        <w:tc>
          <w:tcPr>
            <w:tcW w:w="1353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40</w:t>
            </w:r>
          </w:p>
        </w:tc>
      </w:tr>
      <w:tr w:rsidR="00B76378" w:rsidRPr="00EA682D" w:rsidTr="00B76378">
        <w:tc>
          <w:tcPr>
            <w:tcW w:w="932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CO4</w:t>
            </w:r>
          </w:p>
        </w:tc>
        <w:tc>
          <w:tcPr>
            <w:tcW w:w="1361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  <w:tc>
          <w:tcPr>
            <w:tcW w:w="1557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  <w:tc>
          <w:tcPr>
            <w:tcW w:w="1386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12</w:t>
            </w:r>
          </w:p>
        </w:tc>
        <w:tc>
          <w:tcPr>
            <w:tcW w:w="1457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40</w:t>
            </w:r>
          </w:p>
        </w:tc>
      </w:tr>
      <w:tr w:rsidR="00B76378" w:rsidRPr="00EA682D" w:rsidTr="00B76378">
        <w:tc>
          <w:tcPr>
            <w:tcW w:w="932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CO5</w:t>
            </w:r>
          </w:p>
        </w:tc>
        <w:tc>
          <w:tcPr>
            <w:tcW w:w="1361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20</w:t>
            </w:r>
          </w:p>
        </w:tc>
        <w:tc>
          <w:tcPr>
            <w:tcW w:w="1386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  <w:tc>
          <w:tcPr>
            <w:tcW w:w="1353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</w:t>
            </w:r>
          </w:p>
        </w:tc>
        <w:tc>
          <w:tcPr>
            <w:tcW w:w="1285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40</w:t>
            </w:r>
          </w:p>
        </w:tc>
      </w:tr>
      <w:tr w:rsidR="00B76378" w:rsidRPr="00EA682D" w:rsidTr="00B76378">
        <w:tc>
          <w:tcPr>
            <w:tcW w:w="932" w:type="dxa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CO6</w:t>
            </w:r>
          </w:p>
        </w:tc>
        <w:tc>
          <w:tcPr>
            <w:tcW w:w="1361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14</w:t>
            </w:r>
          </w:p>
        </w:tc>
        <w:tc>
          <w:tcPr>
            <w:tcW w:w="1386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6</w:t>
            </w:r>
          </w:p>
        </w:tc>
        <w:tc>
          <w:tcPr>
            <w:tcW w:w="1126" w:type="dxa"/>
          </w:tcPr>
          <w:p w:rsidR="00B76378" w:rsidRPr="00EA682D" w:rsidRDefault="00B76378" w:rsidP="00B76378">
            <w:pPr>
              <w:jc w:val="center"/>
              <w:rPr>
                <w:sz w:val="24"/>
                <w:szCs w:val="24"/>
              </w:rPr>
            </w:pPr>
            <w:r w:rsidRPr="00EA682D">
              <w:rPr>
                <w:sz w:val="24"/>
                <w:szCs w:val="24"/>
              </w:rPr>
              <w:t>20</w:t>
            </w:r>
          </w:p>
        </w:tc>
      </w:tr>
      <w:tr w:rsidR="00B76378" w:rsidRPr="00EA682D" w:rsidTr="00B76378">
        <w:tc>
          <w:tcPr>
            <w:tcW w:w="9331" w:type="dxa"/>
            <w:gridSpan w:val="7"/>
          </w:tcPr>
          <w:p w:rsidR="00B76378" w:rsidRPr="00EA682D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EA682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A682D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Pr="005873F5" w:rsidRDefault="00B76378" w:rsidP="00B76378">
      <w:pPr>
        <w:jc w:val="center"/>
        <w:rPr>
          <w:b/>
        </w:rPr>
      </w:pPr>
      <w:r w:rsidRPr="005873F5">
        <w:rPr>
          <w:noProof/>
        </w:rPr>
        <w:lastRenderedPageBreak/>
        <w:drawing>
          <wp:inline distT="0" distB="0" distL="0" distR="0">
            <wp:extent cx="5845175" cy="1201420"/>
            <wp:effectExtent l="19050" t="0" r="3175" b="0"/>
            <wp:docPr id="41" name="Picture 1" descr="header_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ader_new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5175" cy="120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20CH3028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MEDICINAL 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Pr="005873F5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5873F5" w:rsidTr="00B76378">
        <w:trPr>
          <w:trHeight w:val="552"/>
        </w:trPr>
        <w:tc>
          <w:tcPr>
            <w:tcW w:w="258" w:type="pct"/>
            <w:vAlign w:val="center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5873F5" w:rsidTr="00B76378">
        <w:trPr>
          <w:trHeight w:val="552"/>
        </w:trPr>
        <w:tc>
          <w:tcPr>
            <w:tcW w:w="5000" w:type="pct"/>
            <w:gridSpan w:val="6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5873F5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Recall the History of Medicinal Chemistry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873F5">
              <w:rPr>
                <w:bCs/>
                <w:sz w:val="24"/>
                <w:szCs w:val="24"/>
              </w:rPr>
              <w:t>List out the different chemical process of Drug Metabolism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5873F5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Sketch the Mechanism of drug action on Carbohydrates and Nucleic acids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Discuss the drug receptor structure.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Compare and contrast the discovery and the development of drugs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AN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873F5">
              <w:rPr>
                <w:bCs/>
                <w:sz w:val="24"/>
                <w:szCs w:val="24"/>
              </w:rPr>
              <w:t>Demonstrate the Mechanism of drug absorption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bCs/>
                <w:sz w:val="24"/>
                <w:szCs w:val="24"/>
              </w:rPr>
              <w:t>Demonstrate the Mechanism of drug elimination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873F5">
              <w:rPr>
                <w:bCs/>
                <w:sz w:val="24"/>
                <w:szCs w:val="24"/>
              </w:rPr>
              <w:t xml:space="preserve">Explain the </w:t>
            </w:r>
            <w:r w:rsidRPr="005873F5">
              <w:rPr>
                <w:sz w:val="24"/>
                <w:szCs w:val="24"/>
              </w:rPr>
              <w:t>different drug design strategies.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 xml:space="preserve">U 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Classify antibiotics based on their mode of action.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15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873F5">
              <w:rPr>
                <w:bCs/>
                <w:sz w:val="24"/>
                <w:szCs w:val="24"/>
              </w:rPr>
              <w:t>Report about novel antibiotics that are currently in use for antimicrobial resistant strains.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 xml:space="preserve">     5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Elaborate the concept and the purpose of using Pro drugs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15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873F5">
              <w:rPr>
                <w:bCs/>
                <w:sz w:val="24"/>
                <w:szCs w:val="24"/>
              </w:rPr>
              <w:t>Explain the different types of cardiovascular Diseases.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5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Mechanism of action of Cardiovascular drugs- Discuss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873F5">
              <w:rPr>
                <w:bCs/>
                <w:sz w:val="24"/>
                <w:szCs w:val="24"/>
              </w:rPr>
              <w:t>What are the principles in designing soft drugs</w:t>
            </w:r>
            <w:r>
              <w:rPr>
                <w:bCs/>
                <w:sz w:val="24"/>
                <w:szCs w:val="24"/>
              </w:rPr>
              <w:t>?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5873F5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873F5">
              <w:rPr>
                <w:bCs/>
                <w:sz w:val="24"/>
                <w:szCs w:val="24"/>
              </w:rPr>
              <w:t>Define xenobiotics and explain their types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873F5">
              <w:rPr>
                <w:bCs/>
                <w:sz w:val="24"/>
                <w:szCs w:val="24"/>
              </w:rPr>
              <w:t>Elaborate the functions of Biotransformation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CC2D86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CC2D86">
              <w:rPr>
                <w:b/>
                <w:sz w:val="24"/>
                <w:szCs w:val="24"/>
                <w:u w:val="single"/>
              </w:rPr>
              <w:t>PART – B (1 X 20 = 20 MARKS)</w:t>
            </w:r>
          </w:p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CC2D86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Sketch the drug discovery cycle.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rPr>
          <w:trHeight w:val="397"/>
        </w:trPr>
        <w:tc>
          <w:tcPr>
            <w:tcW w:w="26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5873F5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5873F5">
              <w:rPr>
                <w:bCs/>
                <w:sz w:val="24"/>
                <w:szCs w:val="24"/>
              </w:rPr>
              <w:t>Comment on the concepts of Lead compound and modification.</w:t>
            </w:r>
          </w:p>
        </w:tc>
        <w:tc>
          <w:tcPr>
            <w:tcW w:w="51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</w:tbl>
    <w:p w:rsidR="00B76378" w:rsidRPr="005873F5" w:rsidRDefault="00B76378" w:rsidP="00B76378"/>
    <w:p w:rsidR="00B76378" w:rsidRPr="005873F5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5873F5" w:rsidTr="00B76378">
        <w:tc>
          <w:tcPr>
            <w:tcW w:w="675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5873F5" w:rsidTr="00B76378">
        <w:tc>
          <w:tcPr>
            <w:tcW w:w="675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Comprehend the basic principles of drug metabolism and pharmacokinetics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5873F5" w:rsidTr="00B76378">
        <w:tc>
          <w:tcPr>
            <w:tcW w:w="675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Understand the biochemical and physiological effects of drugs through pharmacodynamics.</w:t>
            </w:r>
          </w:p>
        </w:tc>
      </w:tr>
      <w:tr w:rsidR="00B76378" w:rsidRPr="005873F5" w:rsidTr="00B76378">
        <w:tc>
          <w:tcPr>
            <w:tcW w:w="675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Build knowledge on the drug design with their classification and their recent developments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5873F5" w:rsidTr="00B76378">
        <w:tc>
          <w:tcPr>
            <w:tcW w:w="675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Acquire the importance of various enzyme structure elucidation &amp; DNA-drug interactions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5873F5" w:rsidTr="00B76378">
        <w:tc>
          <w:tcPr>
            <w:tcW w:w="675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Describe the classification of various antibiotics and their mode of action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5873F5" w:rsidTr="00B76378">
        <w:tc>
          <w:tcPr>
            <w:tcW w:w="675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5873F5" w:rsidRDefault="00B76378" w:rsidP="00B76378">
            <w:pPr>
              <w:jc w:val="both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Discuss various cardiovascular diseases, mode of action of cardiovascular drugs and their side effects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Pr="005873F5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5873F5" w:rsidTr="00B76378">
        <w:tc>
          <w:tcPr>
            <w:tcW w:w="10683" w:type="dxa"/>
            <w:gridSpan w:val="8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5873F5" w:rsidTr="00B76378">
        <w:tc>
          <w:tcPr>
            <w:tcW w:w="959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5873F5" w:rsidTr="00B76378">
        <w:tc>
          <w:tcPr>
            <w:tcW w:w="959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</w:tr>
      <w:tr w:rsidR="00B76378" w:rsidRPr="005873F5" w:rsidTr="00B76378">
        <w:tc>
          <w:tcPr>
            <w:tcW w:w="959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30</w:t>
            </w:r>
          </w:p>
        </w:tc>
        <w:tc>
          <w:tcPr>
            <w:tcW w:w="1569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30</w:t>
            </w:r>
          </w:p>
        </w:tc>
      </w:tr>
      <w:tr w:rsidR="00B76378" w:rsidRPr="005873F5" w:rsidTr="00B76378">
        <w:tc>
          <w:tcPr>
            <w:tcW w:w="959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30</w:t>
            </w:r>
          </w:p>
        </w:tc>
      </w:tr>
      <w:tr w:rsidR="00B76378" w:rsidRPr="005873F5" w:rsidTr="00B76378">
        <w:tc>
          <w:tcPr>
            <w:tcW w:w="959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25</w:t>
            </w:r>
          </w:p>
        </w:tc>
        <w:tc>
          <w:tcPr>
            <w:tcW w:w="1497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45</w:t>
            </w:r>
          </w:p>
        </w:tc>
      </w:tr>
      <w:tr w:rsidR="00B76378" w:rsidRPr="005873F5" w:rsidTr="00B76378">
        <w:tc>
          <w:tcPr>
            <w:tcW w:w="959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20</w:t>
            </w:r>
          </w:p>
        </w:tc>
        <w:tc>
          <w:tcPr>
            <w:tcW w:w="1569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50</w:t>
            </w:r>
          </w:p>
        </w:tc>
      </w:tr>
      <w:tr w:rsidR="00B76378" w:rsidRPr="005873F5" w:rsidTr="00B76378">
        <w:tc>
          <w:tcPr>
            <w:tcW w:w="959" w:type="dxa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5</w:t>
            </w:r>
          </w:p>
        </w:tc>
        <w:tc>
          <w:tcPr>
            <w:tcW w:w="1439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873F5" w:rsidRDefault="00B76378" w:rsidP="00B76378">
            <w:pPr>
              <w:jc w:val="center"/>
              <w:rPr>
                <w:sz w:val="24"/>
                <w:szCs w:val="24"/>
              </w:rPr>
            </w:pPr>
            <w:r w:rsidRPr="005873F5">
              <w:rPr>
                <w:sz w:val="24"/>
                <w:szCs w:val="24"/>
              </w:rPr>
              <w:t>15</w:t>
            </w:r>
          </w:p>
        </w:tc>
      </w:tr>
      <w:tr w:rsidR="00B76378" w:rsidRPr="005873F5" w:rsidTr="00B76378">
        <w:tc>
          <w:tcPr>
            <w:tcW w:w="9522" w:type="dxa"/>
            <w:gridSpan w:val="7"/>
          </w:tcPr>
          <w:p w:rsidR="00B76378" w:rsidRPr="005873F5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5873F5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5873F5">
              <w:rPr>
                <w:b/>
                <w:sz w:val="24"/>
                <w:szCs w:val="24"/>
              </w:rPr>
              <w:t>180</w:t>
            </w:r>
          </w:p>
        </w:tc>
      </w:tr>
    </w:tbl>
    <w:p w:rsidR="006770A4" w:rsidRDefault="006770A4" w:rsidP="00B76378"/>
    <w:p w:rsidR="006770A4" w:rsidRDefault="006770A4">
      <w:pPr>
        <w:spacing w:after="200" w:line="276" w:lineRule="auto"/>
      </w:pPr>
      <w:r>
        <w:br w:type="page"/>
      </w:r>
    </w:p>
    <w:p w:rsidR="00B76378" w:rsidRPr="005873F5" w:rsidRDefault="00B76378" w:rsidP="00B76378"/>
    <w:p w:rsidR="00B76378" w:rsidRDefault="00B76378" w:rsidP="00B76378">
      <w:pPr>
        <w:jc w:val="center"/>
      </w:pPr>
      <w:r w:rsidRPr="00C879EC">
        <w:rPr>
          <w:noProof/>
        </w:rPr>
        <w:drawing>
          <wp:inline distT="0" distB="0" distL="0" distR="0">
            <wp:extent cx="5845175" cy="1201420"/>
            <wp:effectExtent l="19050" t="0" r="3175" b="0"/>
            <wp:docPr id="42" name="Picture 1" descr="header_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ader_new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5175" cy="120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C8760B" w:rsidRDefault="00B76378" w:rsidP="00B76378">
            <w:pPr>
              <w:pStyle w:val="Title"/>
              <w:jc w:val="left"/>
              <w:rPr>
                <w:b/>
                <w:szCs w:val="22"/>
              </w:rPr>
            </w:pPr>
            <w:r w:rsidRPr="00C8760B">
              <w:rPr>
                <w:b/>
                <w:sz w:val="22"/>
                <w:szCs w:val="22"/>
              </w:rPr>
              <w:t>20CH3044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C8760B" w:rsidRDefault="00B76378" w:rsidP="00B76378">
            <w:pPr>
              <w:pStyle w:val="Title"/>
              <w:jc w:val="left"/>
              <w:rPr>
                <w:b/>
                <w:szCs w:val="22"/>
              </w:rPr>
            </w:pPr>
            <w:r w:rsidRPr="00C8760B">
              <w:rPr>
                <w:b/>
                <w:sz w:val="22"/>
                <w:szCs w:val="22"/>
              </w:rPr>
              <w:t>ESSENTIALS OF FORENSIC 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Pr="00C879EC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348"/>
        <w:gridCol w:w="1150"/>
        <w:gridCol w:w="1323"/>
        <w:gridCol w:w="896"/>
      </w:tblGrid>
      <w:tr w:rsidR="00B76378" w:rsidRPr="00C879EC" w:rsidTr="00B76378">
        <w:trPr>
          <w:trHeight w:val="552"/>
        </w:trPr>
        <w:tc>
          <w:tcPr>
            <w:tcW w:w="258" w:type="pct"/>
            <w:vAlign w:val="center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C879EC" w:rsidTr="00B76378">
        <w:trPr>
          <w:trHeight w:val="552"/>
        </w:trPr>
        <w:tc>
          <w:tcPr>
            <w:tcW w:w="5000" w:type="pct"/>
            <w:gridSpan w:val="6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C879EC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Explain the instrumental techniques used for metallurgical analysis.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CO2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Apply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Distinguish the qualitative and quantitative analysis in forensic science</w:t>
            </w:r>
            <w:r w:rsidRPr="00C879EC">
              <w:rPr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CO1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Understand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C879E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Enunciate the analysis of cosmetics and their role in crime investigation.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CO1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Apply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Discuss the physical and chemical examination methods of adulterated and non-adulterated oils and fats.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CO6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Understand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 xml:space="preserve">Clarify the </w:t>
            </w:r>
            <w:r w:rsidRPr="00C879EC">
              <w:rPr>
                <w:sz w:val="24"/>
                <w:szCs w:val="24"/>
              </w:rPr>
              <w:t>test methods for adulteration of petroleum products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 xml:space="preserve">Explain the procedure involved in analysis of N, P and K 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Analyze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Highlights the BIS specifications ofpetrol, kerosene and diesel,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Provide the forensic importance for analysis of dyes used in petroleum products.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Analyze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Debate the classification and forensic examination of NDPS.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CO4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Understand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rPr>
                <w:bCs/>
                <w:sz w:val="24"/>
                <w:szCs w:val="24"/>
                <w:lang w:val="en-IN"/>
              </w:rPr>
            </w:pPr>
            <w:r w:rsidRPr="00C879EC">
              <w:rPr>
                <w:bCs/>
                <w:sz w:val="24"/>
                <w:szCs w:val="24"/>
                <w:lang w:val="en-IN"/>
              </w:rPr>
              <w:t xml:space="preserve">Write a short note on the following </w:t>
            </w:r>
          </w:p>
          <w:p w:rsidR="00B76378" w:rsidRPr="00C879E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 xml:space="preserve">Non-alcoholic beverages   ii) Breath alcohol content  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CO4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Apply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 xml:space="preserve">   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Explain the method for the analysis of narcotic drugs and psychotropic substances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CO4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Apply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Provide the composition and analysis method of alcoholic and non-alcoholic beverages.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 xml:space="preserve">   CO4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Analyze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What are chemical and instrumental methods used for systematic analysis of explosives and explosion residues.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 xml:space="preserve">Provide the </w:t>
            </w:r>
            <w:r w:rsidRPr="00C879EC">
              <w:rPr>
                <w:sz w:val="24"/>
                <w:szCs w:val="24"/>
              </w:rPr>
              <w:t>characteristics of high and low explosives.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C879E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Discuss about the chemistry of explosives.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CO5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Analyze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rPr>
                <w:color w:val="000000" w:themeColor="text1"/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Explain the following</w:t>
            </w:r>
          </w:p>
          <w:p w:rsidR="00B76378" w:rsidRPr="00C879EC" w:rsidRDefault="00B76378" w:rsidP="00CA5E13">
            <w:pPr>
              <w:pStyle w:val="ListParagraph"/>
              <w:numPr>
                <w:ilvl w:val="0"/>
                <w:numId w:val="12"/>
              </w:numPr>
              <w:ind w:left="600" w:hanging="425"/>
              <w:rPr>
                <w:color w:val="000000" w:themeColor="text1"/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Dust explosion</w:t>
            </w:r>
          </w:p>
          <w:p w:rsidR="00B76378" w:rsidRPr="00C879EC" w:rsidRDefault="00B76378" w:rsidP="00CA5E13">
            <w:pPr>
              <w:pStyle w:val="ListParagraph"/>
              <w:numPr>
                <w:ilvl w:val="0"/>
                <w:numId w:val="12"/>
              </w:numPr>
              <w:ind w:left="600" w:hanging="425"/>
              <w:rPr>
                <w:color w:val="000000" w:themeColor="text1"/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Gas explosion</w:t>
            </w:r>
          </w:p>
          <w:p w:rsidR="00B76378" w:rsidRPr="00C879EC" w:rsidRDefault="00B76378" w:rsidP="00CA5E13">
            <w:pPr>
              <w:pStyle w:val="ListParagraph"/>
              <w:numPr>
                <w:ilvl w:val="0"/>
                <w:numId w:val="12"/>
              </w:numPr>
              <w:ind w:left="600" w:hanging="425"/>
              <w:rPr>
                <w:bCs/>
                <w:color w:val="000000" w:themeColor="text1"/>
                <w:sz w:val="24"/>
                <w:szCs w:val="24"/>
                <w:lang w:val="en-IN"/>
              </w:rPr>
            </w:pPr>
            <w:r w:rsidRPr="00C879EC">
              <w:rPr>
                <w:sz w:val="24"/>
                <w:szCs w:val="24"/>
              </w:rPr>
              <w:t>Improvised Explosive Device</w:t>
            </w:r>
          </w:p>
          <w:p w:rsidR="00B76378" w:rsidRPr="00C879EC" w:rsidRDefault="00B76378" w:rsidP="00CA5E13">
            <w:pPr>
              <w:pStyle w:val="ListParagraph"/>
              <w:numPr>
                <w:ilvl w:val="0"/>
                <w:numId w:val="12"/>
              </w:numPr>
              <w:ind w:left="600" w:hanging="425"/>
              <w:rPr>
                <w:bCs/>
                <w:color w:val="000000" w:themeColor="text1"/>
                <w:sz w:val="24"/>
                <w:szCs w:val="24"/>
                <w:lang w:val="en-IN"/>
              </w:rPr>
            </w:pPr>
            <w:r w:rsidRPr="00C879EC">
              <w:rPr>
                <w:sz w:val="24"/>
                <w:szCs w:val="24"/>
              </w:rPr>
              <w:t>Explosives Act</w:t>
            </w:r>
          </w:p>
          <w:p w:rsidR="00B76378" w:rsidRPr="00C879EC" w:rsidRDefault="00B76378" w:rsidP="00CA5E13">
            <w:pPr>
              <w:pStyle w:val="ListParagraph"/>
              <w:numPr>
                <w:ilvl w:val="0"/>
                <w:numId w:val="12"/>
              </w:numPr>
              <w:ind w:left="581" w:hanging="426"/>
              <w:jc w:val="both"/>
              <w:rPr>
                <w:bCs/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Explosive Substances Act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  <w:lang w:bidi="hi-IN"/>
              </w:rPr>
              <w:t>CO5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2375FA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2375FA">
              <w:rPr>
                <w:b/>
                <w:sz w:val="24"/>
                <w:szCs w:val="24"/>
                <w:u w:val="single"/>
              </w:rPr>
              <w:t>PART – B (1 X 20 = 20 MARKS)</w:t>
            </w:r>
          </w:p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2375FA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How arson residues are analyzed by conventional and instrumental methods? Explain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rPr>
          <w:trHeight w:val="397"/>
        </w:trPr>
        <w:tc>
          <w:tcPr>
            <w:tcW w:w="26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879E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 xml:space="preserve">Short note on </w:t>
            </w:r>
            <w:r w:rsidRPr="00C879EC">
              <w:rPr>
                <w:sz w:val="24"/>
                <w:szCs w:val="24"/>
              </w:rPr>
              <w:t>flash point, fire point, ignition point, auto ignition point and vapour pressure.</w:t>
            </w:r>
          </w:p>
        </w:tc>
        <w:tc>
          <w:tcPr>
            <w:tcW w:w="51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color w:val="000000" w:themeColor="text1"/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</w:tbl>
    <w:p w:rsidR="00B76378" w:rsidRPr="00C879EC" w:rsidRDefault="00B76378" w:rsidP="00B76378"/>
    <w:p w:rsidR="00B76378" w:rsidRPr="00C879EC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C879EC" w:rsidTr="00B76378">
        <w:tc>
          <w:tcPr>
            <w:tcW w:w="675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C879EC" w:rsidTr="00B76378">
        <w:tc>
          <w:tcPr>
            <w:tcW w:w="675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Understand the methods involved in forensic chemistry</w:t>
            </w:r>
            <w:r>
              <w:rPr>
                <w:sz w:val="24"/>
                <w:szCs w:val="24"/>
              </w:rPr>
              <w:t>.</w:t>
            </w:r>
            <w:r w:rsidRPr="00C879EC">
              <w:rPr>
                <w:sz w:val="24"/>
                <w:szCs w:val="24"/>
              </w:rPr>
              <w:t xml:space="preserve"> </w:t>
            </w:r>
          </w:p>
        </w:tc>
      </w:tr>
      <w:tr w:rsidR="00B76378" w:rsidRPr="00C879EC" w:rsidTr="00B76378">
        <w:tc>
          <w:tcPr>
            <w:tcW w:w="675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Realize their significance of forensic chemistry in various fields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C879EC" w:rsidTr="00B76378">
        <w:tc>
          <w:tcPr>
            <w:tcW w:w="675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 xml:space="preserve">Analyze the various types of petroleum products. </w:t>
            </w:r>
          </w:p>
        </w:tc>
      </w:tr>
      <w:tr w:rsidR="00B76378" w:rsidRPr="00C879EC" w:rsidTr="00B76378">
        <w:tc>
          <w:tcPr>
            <w:tcW w:w="675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Realize the classification of beverages</w:t>
            </w:r>
            <w:r>
              <w:rPr>
                <w:sz w:val="24"/>
                <w:szCs w:val="24"/>
              </w:rPr>
              <w:t>.</w:t>
            </w:r>
            <w:r w:rsidRPr="00C879EC">
              <w:rPr>
                <w:sz w:val="24"/>
                <w:szCs w:val="24"/>
              </w:rPr>
              <w:t xml:space="preserve"> </w:t>
            </w:r>
          </w:p>
        </w:tc>
      </w:tr>
      <w:tr w:rsidR="00B76378" w:rsidRPr="00C879EC" w:rsidTr="00B76378">
        <w:tc>
          <w:tcPr>
            <w:tcW w:w="675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Apply the techniques of locating hidden explosives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C879EC" w:rsidTr="00B76378">
        <w:tc>
          <w:tcPr>
            <w:tcW w:w="675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C879EC" w:rsidRDefault="00B76378" w:rsidP="00B76378">
            <w:pPr>
              <w:jc w:val="both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Characterize and analyze arson evidence and post-fire analysis.</w:t>
            </w:r>
          </w:p>
        </w:tc>
      </w:tr>
    </w:tbl>
    <w:p w:rsidR="00B76378" w:rsidRPr="00C879EC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C879EC" w:rsidTr="00B76378">
        <w:tc>
          <w:tcPr>
            <w:tcW w:w="10683" w:type="dxa"/>
            <w:gridSpan w:val="8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C879EC" w:rsidTr="00B76378">
        <w:tc>
          <w:tcPr>
            <w:tcW w:w="959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C879EC" w:rsidTr="00B76378">
        <w:tc>
          <w:tcPr>
            <w:tcW w:w="959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30</w:t>
            </w:r>
          </w:p>
        </w:tc>
      </w:tr>
      <w:tr w:rsidR="00B76378" w:rsidRPr="00C879EC" w:rsidTr="00B76378">
        <w:tc>
          <w:tcPr>
            <w:tcW w:w="959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</w:tr>
      <w:tr w:rsidR="00B76378" w:rsidRPr="00C879EC" w:rsidTr="00B76378">
        <w:tc>
          <w:tcPr>
            <w:tcW w:w="959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30</w:t>
            </w:r>
          </w:p>
        </w:tc>
      </w:tr>
      <w:tr w:rsidR="00B76378" w:rsidRPr="00C879EC" w:rsidTr="00B76378">
        <w:tc>
          <w:tcPr>
            <w:tcW w:w="959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20</w:t>
            </w:r>
          </w:p>
        </w:tc>
        <w:tc>
          <w:tcPr>
            <w:tcW w:w="1497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40</w:t>
            </w:r>
          </w:p>
        </w:tc>
      </w:tr>
      <w:tr w:rsidR="00B76378" w:rsidRPr="00C879EC" w:rsidTr="00B76378">
        <w:tc>
          <w:tcPr>
            <w:tcW w:w="959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40</w:t>
            </w:r>
          </w:p>
        </w:tc>
      </w:tr>
      <w:tr w:rsidR="00B76378" w:rsidRPr="00C879EC" w:rsidTr="00B76378">
        <w:tc>
          <w:tcPr>
            <w:tcW w:w="959" w:type="dxa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879EC" w:rsidRDefault="00B76378" w:rsidP="00B76378">
            <w:pPr>
              <w:jc w:val="center"/>
              <w:rPr>
                <w:sz w:val="24"/>
                <w:szCs w:val="24"/>
              </w:rPr>
            </w:pPr>
            <w:r w:rsidRPr="00C879EC">
              <w:rPr>
                <w:sz w:val="24"/>
                <w:szCs w:val="24"/>
              </w:rPr>
              <w:t>30</w:t>
            </w:r>
          </w:p>
        </w:tc>
      </w:tr>
      <w:tr w:rsidR="00B76378" w:rsidRPr="00C879EC" w:rsidTr="00B76378">
        <w:tc>
          <w:tcPr>
            <w:tcW w:w="9522" w:type="dxa"/>
            <w:gridSpan w:val="7"/>
          </w:tcPr>
          <w:p w:rsidR="00B76378" w:rsidRPr="00C879EC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C879E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879EC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Pr="00C879EC" w:rsidRDefault="00B76378" w:rsidP="00B76378"/>
    <w:p w:rsidR="00B76378" w:rsidRPr="00C879EC" w:rsidRDefault="00B76378" w:rsidP="00B76378"/>
    <w:p w:rsidR="00B76378" w:rsidRPr="00C879EC" w:rsidRDefault="00B76378" w:rsidP="00B76378"/>
    <w:p w:rsidR="00B76378" w:rsidRPr="00C879EC" w:rsidRDefault="00B76378" w:rsidP="00B76378"/>
    <w:p w:rsidR="00B76378" w:rsidRPr="00C879EC" w:rsidRDefault="00B76378" w:rsidP="00B76378"/>
    <w:p w:rsidR="00B76378" w:rsidRPr="00C879EC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43" name="Picture 43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7C6105">
              <w:rPr>
                <w:b/>
                <w:szCs w:val="24"/>
              </w:rPr>
              <w:t>20CH3046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7C6105">
              <w:rPr>
                <w:b/>
                <w:szCs w:val="24"/>
              </w:rPr>
              <w:t>INSTRUMENTAL METHODS OF ANALYSIS - I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395116" w:rsidTr="00B76378">
        <w:trPr>
          <w:trHeight w:val="552"/>
        </w:trPr>
        <w:tc>
          <w:tcPr>
            <w:tcW w:w="258" w:type="pct"/>
            <w:vAlign w:val="center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395116" w:rsidTr="00B76378">
        <w:trPr>
          <w:trHeight w:val="552"/>
        </w:trPr>
        <w:tc>
          <w:tcPr>
            <w:tcW w:w="5000" w:type="pct"/>
            <w:gridSpan w:val="6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395116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  <w:vMerge w:val="restar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What is electromagnetic spectrum? Explain various source of radiation their utility and limitation.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/ R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  <w:vMerge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Briefly explain Mass spectroscopy instrumentation and its applications with examples.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395116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Write short notes on the spectroscopy? Explain some of the Forensic applications in spectroscopy.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 xml:space="preserve">What is meant by the X-ray fluorescence spectroscopy? Discuss its principles and nomenclature. 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  <w:vMerge w:val="restar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What is Lambert-Beer’s law? Derive the law.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  <w:vMerge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Write short notes on the Fluorescence spectroscopy? Briefly explain the Jablonski diagram with fluorescence and phosphorescence.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What are absorption laws? How is an ultraviolet spectrum plotted?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 xml:space="preserve">Define the following terms: </w:t>
            </w:r>
          </w:p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1. </w:t>
            </w:r>
            <w:r w:rsidRPr="00395116">
              <w:rPr>
                <w:sz w:val="24"/>
                <w:szCs w:val="24"/>
              </w:rPr>
              <w:t>Bathochromic Shift</w:t>
            </w:r>
            <w:r>
              <w:rPr>
                <w:sz w:val="24"/>
                <w:szCs w:val="24"/>
              </w:rPr>
              <w:t>.</w:t>
            </w:r>
          </w:p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2. </w:t>
            </w:r>
            <w:r w:rsidRPr="00395116">
              <w:rPr>
                <w:sz w:val="24"/>
                <w:szCs w:val="24"/>
              </w:rPr>
              <w:t>Hypsochromic Shift</w:t>
            </w:r>
            <w:r>
              <w:rPr>
                <w:sz w:val="24"/>
                <w:szCs w:val="24"/>
              </w:rPr>
              <w:t>.</w:t>
            </w:r>
          </w:p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3. </w:t>
            </w:r>
            <w:r w:rsidRPr="00395116">
              <w:rPr>
                <w:sz w:val="24"/>
                <w:szCs w:val="24"/>
              </w:rPr>
              <w:t>Hyperchromic Shift</w:t>
            </w:r>
            <w:r>
              <w:rPr>
                <w:sz w:val="24"/>
                <w:szCs w:val="24"/>
              </w:rPr>
              <w:t>.</w:t>
            </w:r>
          </w:p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4. </w:t>
            </w:r>
            <w:r w:rsidRPr="00395116">
              <w:rPr>
                <w:sz w:val="24"/>
                <w:szCs w:val="24"/>
              </w:rPr>
              <w:t>A Chromophore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Bring out the differences between IR &amp; Raman spectra. What are Stokes and Anti-Stokes lines in the Raman spectra?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Define IR spectroscopy. Describe the various molecular vibrations in the technique. What is the major requirement or IR absorption?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  <w:highlight w:val="yellow"/>
              </w:rPr>
            </w:pPr>
            <w:r w:rsidRPr="00395116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  <w:highlight w:val="yellow"/>
              </w:rPr>
            </w:pP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Describe some of the absorption bands with their probable region and intensity for the following functional groups:</w:t>
            </w:r>
          </w:p>
          <w:p w:rsidR="00B76378" w:rsidRPr="00395116" w:rsidRDefault="00B76378" w:rsidP="00CA5E13">
            <w:pPr>
              <w:pStyle w:val="ListParagraph"/>
              <w:numPr>
                <w:ilvl w:val="0"/>
                <w:numId w:val="28"/>
              </w:num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Primary Amines</w:t>
            </w:r>
            <w:r>
              <w:rPr>
                <w:sz w:val="24"/>
                <w:szCs w:val="24"/>
              </w:rPr>
              <w:t>.</w:t>
            </w:r>
          </w:p>
          <w:p w:rsidR="00B76378" w:rsidRPr="00395116" w:rsidRDefault="00B76378" w:rsidP="00CA5E13">
            <w:pPr>
              <w:pStyle w:val="ListParagraph"/>
              <w:numPr>
                <w:ilvl w:val="0"/>
                <w:numId w:val="28"/>
              </w:num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lastRenderedPageBreak/>
              <w:t xml:space="preserve"> Secondary Amines</w:t>
            </w:r>
            <w:r>
              <w:rPr>
                <w:sz w:val="24"/>
                <w:szCs w:val="24"/>
              </w:rPr>
              <w:t>.</w:t>
            </w:r>
          </w:p>
          <w:p w:rsidR="00B76378" w:rsidRPr="00395116" w:rsidRDefault="00B76378" w:rsidP="00CA5E13">
            <w:pPr>
              <w:pStyle w:val="ListParagraph"/>
              <w:numPr>
                <w:ilvl w:val="0"/>
                <w:numId w:val="28"/>
              </w:num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Tertiary Amines</w:t>
            </w:r>
            <w:r>
              <w:rPr>
                <w:sz w:val="24"/>
                <w:szCs w:val="24"/>
              </w:rPr>
              <w:t>.</w:t>
            </w:r>
          </w:p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Alcohols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lastRenderedPageBreak/>
              <w:t>CO3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How to determine structures of following compounds from NMR spectroscopy?</w:t>
            </w:r>
          </w:p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(a)</w:t>
            </w:r>
            <w:r w:rsidRPr="00395116">
              <w:rPr>
                <w:sz w:val="24"/>
                <w:szCs w:val="24"/>
              </w:rPr>
              <w:tab/>
              <w:t>C3H8</w:t>
            </w:r>
          </w:p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(b)</w:t>
            </w:r>
            <w:r w:rsidRPr="00395116">
              <w:rPr>
                <w:sz w:val="24"/>
                <w:szCs w:val="24"/>
              </w:rPr>
              <w:tab/>
              <w:t>CH4O</w:t>
            </w:r>
          </w:p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(c)</w:t>
            </w:r>
            <w:r w:rsidRPr="00395116">
              <w:rPr>
                <w:sz w:val="24"/>
                <w:szCs w:val="24"/>
              </w:rPr>
              <w:tab/>
              <w:t>C4H10</w:t>
            </w:r>
          </w:p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(d)</w:t>
            </w:r>
            <w:r w:rsidRPr="00395116">
              <w:rPr>
                <w:sz w:val="24"/>
                <w:szCs w:val="24"/>
              </w:rPr>
              <w:tab/>
              <w:t>C2F3HO2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An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Write short notes on the NMR spectroscopy? Briefly explain the nuclear quantum numbers with examples.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What is mean by Redox titrations? Explain with suitable reactions.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395116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Briefly explain general principles, instrumentation, techniques and applications of Conductometry, Potentiometry.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How ca you detect the methanol sample using different spectroscopy?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D94669" w:rsidRDefault="00B76378" w:rsidP="00B76378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  <w:r w:rsidRPr="00D94669">
              <w:rPr>
                <w:b/>
                <w:sz w:val="24"/>
                <w:szCs w:val="24"/>
                <w:u w:val="single"/>
              </w:rPr>
              <w:t>PART – B (1 X 20 = 20 MARKS)</w:t>
            </w:r>
          </w:p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D94669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Define Radiochemical methods. Write the application of radiochemical techniques in forensic science?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  <w:tr w:rsidR="00B76378" w:rsidRPr="00395116" w:rsidTr="00B76378">
        <w:trPr>
          <w:trHeight w:val="397"/>
        </w:trPr>
        <w:tc>
          <w:tcPr>
            <w:tcW w:w="26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 xml:space="preserve">Summarize the spectroscopic techniques in forensic science applications. </w:t>
            </w:r>
          </w:p>
        </w:tc>
        <w:tc>
          <w:tcPr>
            <w:tcW w:w="51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R</w:t>
            </w:r>
          </w:p>
        </w:tc>
        <w:tc>
          <w:tcPr>
            <w:tcW w:w="403" w:type="pct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395116" w:rsidTr="00B76378">
        <w:tc>
          <w:tcPr>
            <w:tcW w:w="675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395116" w:rsidTr="00B76378">
        <w:tc>
          <w:tcPr>
            <w:tcW w:w="675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  <w:highlight w:val="yellow"/>
              </w:rPr>
            </w:pPr>
            <w:r w:rsidRPr="00395116">
              <w:rPr>
                <w:sz w:val="24"/>
                <w:szCs w:val="24"/>
              </w:rPr>
              <w:t>To understand the principles of atomic spectroscopy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395116" w:rsidTr="00B76378">
        <w:tc>
          <w:tcPr>
            <w:tcW w:w="675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  <w:highlight w:val="yellow"/>
              </w:rPr>
            </w:pPr>
            <w:r w:rsidRPr="00395116">
              <w:rPr>
                <w:sz w:val="24"/>
                <w:szCs w:val="24"/>
              </w:rPr>
              <w:t>To realize the importance of IR and Raman Spectroscopy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395116" w:rsidTr="00B76378">
        <w:tc>
          <w:tcPr>
            <w:tcW w:w="675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  <w:highlight w:val="yellow"/>
              </w:rPr>
            </w:pPr>
            <w:r w:rsidRPr="00395116">
              <w:rPr>
                <w:sz w:val="24"/>
                <w:szCs w:val="24"/>
              </w:rPr>
              <w:t>To apply the principles of electronic spectroscopy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395116" w:rsidTr="00B76378">
        <w:tc>
          <w:tcPr>
            <w:tcW w:w="675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  <w:highlight w:val="yellow"/>
              </w:rPr>
            </w:pPr>
            <w:r w:rsidRPr="00395116">
              <w:rPr>
                <w:sz w:val="24"/>
                <w:szCs w:val="24"/>
              </w:rPr>
              <w:t>To understand the principles of NMR spectroscopy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395116" w:rsidTr="00B76378">
        <w:tc>
          <w:tcPr>
            <w:tcW w:w="675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  <w:highlight w:val="yellow"/>
              </w:rPr>
            </w:pPr>
            <w:r w:rsidRPr="00395116">
              <w:rPr>
                <w:sz w:val="24"/>
                <w:szCs w:val="24"/>
              </w:rPr>
              <w:t>To realize the importance of radiochemical methods in forensic science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395116" w:rsidTr="00B76378">
        <w:tc>
          <w:tcPr>
            <w:tcW w:w="675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395116" w:rsidRDefault="00B76378" w:rsidP="00B76378">
            <w:pPr>
              <w:jc w:val="both"/>
              <w:rPr>
                <w:sz w:val="24"/>
                <w:szCs w:val="24"/>
                <w:highlight w:val="yellow"/>
              </w:rPr>
            </w:pPr>
            <w:r w:rsidRPr="00395116">
              <w:rPr>
                <w:sz w:val="24"/>
                <w:szCs w:val="24"/>
              </w:rPr>
              <w:t>To utilize the role of electrochemical methods in forensic science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395116" w:rsidTr="00B76378">
        <w:tc>
          <w:tcPr>
            <w:tcW w:w="10683" w:type="dxa"/>
            <w:gridSpan w:val="8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395116" w:rsidTr="00B76378">
        <w:tc>
          <w:tcPr>
            <w:tcW w:w="959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395116" w:rsidTr="00B76378">
        <w:tc>
          <w:tcPr>
            <w:tcW w:w="959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40</w:t>
            </w:r>
          </w:p>
        </w:tc>
      </w:tr>
      <w:tr w:rsidR="00B76378" w:rsidRPr="00395116" w:rsidTr="00B76378">
        <w:tc>
          <w:tcPr>
            <w:tcW w:w="959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20</w:t>
            </w:r>
          </w:p>
        </w:tc>
        <w:tc>
          <w:tcPr>
            <w:tcW w:w="1569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40</w:t>
            </w:r>
          </w:p>
        </w:tc>
      </w:tr>
      <w:tr w:rsidR="00B76378" w:rsidRPr="00395116" w:rsidTr="00B76378">
        <w:tc>
          <w:tcPr>
            <w:tcW w:w="959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30</w:t>
            </w:r>
          </w:p>
        </w:tc>
      </w:tr>
      <w:tr w:rsidR="00B76378" w:rsidRPr="00395116" w:rsidTr="00B76378">
        <w:tc>
          <w:tcPr>
            <w:tcW w:w="959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20</w:t>
            </w:r>
          </w:p>
        </w:tc>
      </w:tr>
      <w:tr w:rsidR="00B76378" w:rsidRPr="00395116" w:rsidTr="00B76378">
        <w:tc>
          <w:tcPr>
            <w:tcW w:w="959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30</w:t>
            </w:r>
          </w:p>
        </w:tc>
      </w:tr>
      <w:tr w:rsidR="00B76378" w:rsidRPr="00395116" w:rsidTr="00B76378">
        <w:tc>
          <w:tcPr>
            <w:tcW w:w="959" w:type="dxa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395116" w:rsidRDefault="00B76378" w:rsidP="00B76378">
            <w:pPr>
              <w:jc w:val="center"/>
              <w:rPr>
                <w:sz w:val="24"/>
                <w:szCs w:val="24"/>
              </w:rPr>
            </w:pPr>
            <w:r w:rsidRPr="00395116">
              <w:rPr>
                <w:sz w:val="24"/>
                <w:szCs w:val="24"/>
              </w:rPr>
              <w:t>20</w:t>
            </w:r>
          </w:p>
        </w:tc>
      </w:tr>
      <w:tr w:rsidR="00B76378" w:rsidRPr="00395116" w:rsidTr="00B76378">
        <w:tc>
          <w:tcPr>
            <w:tcW w:w="9522" w:type="dxa"/>
            <w:gridSpan w:val="7"/>
          </w:tcPr>
          <w:p w:rsidR="00B76378" w:rsidRPr="00395116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395116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395116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44" name="Picture 44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4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056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20CH3047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05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ADVANCED FORENSIC TOXICOLOGY AND PHARMACOLOGY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05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BC0E98" w:rsidTr="00B76378">
        <w:trPr>
          <w:trHeight w:val="552"/>
        </w:trPr>
        <w:tc>
          <w:tcPr>
            <w:tcW w:w="260" w:type="pct"/>
            <w:vAlign w:val="center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4" w:type="pct"/>
            <w:gridSpan w:val="2"/>
            <w:vAlign w:val="center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BC0E98" w:rsidTr="00B76378">
        <w:trPr>
          <w:trHeight w:val="552"/>
        </w:trPr>
        <w:tc>
          <w:tcPr>
            <w:tcW w:w="5000" w:type="pct"/>
            <w:gridSpan w:val="6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BC0E98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Define poisons. Write its classification with flowchart and explain the types based on its mode of action.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15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 xml:space="preserve">Write a case history for poisoned cases along with its forensic </w:t>
            </w:r>
            <w:r w:rsidRPr="00BC0E98">
              <w:rPr>
                <w:sz w:val="24"/>
                <w:szCs w:val="24"/>
                <w:lang w:val="en-IN"/>
              </w:rPr>
              <w:t>significance.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5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BC0E98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Write in detail the sample collection, storage and preservation for survival as well as fatal cases.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10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What is toxicology? Write about history of toxicology, areas of toxicology and roles of a forensic toxicologist.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10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Considering your body as a single, kinetically, homogeneous unit, how will you derive the expressions for the rate of absorption, elimination and other parameters in the intravenous type?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15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Draw the flowchart of the extraction process of the drug from urine.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5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Explain in detail on the interaction of chemicals and its types.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10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 xml:space="preserve">What is metabolism? Draw the classification flowchart and explain </w:t>
            </w:r>
            <w:r w:rsidRPr="00855891">
              <w:rPr>
                <w:sz w:val="24"/>
                <w:szCs w:val="24"/>
              </w:rPr>
              <w:t>the Phase Ⅰ type</w:t>
            </w:r>
            <w:r w:rsidRPr="00BC0E98">
              <w:rPr>
                <w:sz w:val="24"/>
                <w:szCs w:val="24"/>
              </w:rPr>
              <w:t xml:space="preserve"> of reactions occurring in the body.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10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Write note on the biological sample preparation, the process of deproteinization and deconjugation.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15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Draw the flowchart of the extraction process of the drug from blood.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5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What is pharmacokinetics? Write note on absorption of toxicants through skin and gastro intestinal tract.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10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C0E98">
              <w:rPr>
                <w:bCs/>
                <w:sz w:val="24"/>
                <w:szCs w:val="24"/>
              </w:rPr>
              <w:t>Write note on immunoassay techniques.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10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Write a brief note on antidotes and its classification.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12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Write note on recovery and after care of patients.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E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8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BC0E98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Write note on datura poisoning, its effects, diagnosis, antidotes used and drugs to be avoided in management of datura poisoning.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15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Give the general analysis of Marking nuts.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 xml:space="preserve">CO4 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5</w:t>
            </w:r>
          </w:p>
        </w:tc>
      </w:tr>
      <w:tr w:rsidR="00B76378" w:rsidRPr="00BC0E98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BC0E98">
              <w:rPr>
                <w:b/>
                <w:sz w:val="24"/>
                <w:szCs w:val="24"/>
                <w:u w:val="single"/>
              </w:rPr>
              <w:t>PART – B(1 X 20= 20 MARKS)</w:t>
            </w:r>
          </w:p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Write note on cyanogenic glycosides and its effects on processing, soaking, fermentation, storage, cooking and drying.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15</w:t>
            </w:r>
          </w:p>
        </w:tc>
      </w:tr>
      <w:tr w:rsidR="00B76378" w:rsidRPr="00BC0E98" w:rsidTr="00B76378">
        <w:trPr>
          <w:trHeight w:val="397"/>
        </w:trPr>
        <w:tc>
          <w:tcPr>
            <w:tcW w:w="260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BC0E9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Write the general studies and analysis of Opium.</w:t>
            </w:r>
          </w:p>
        </w:tc>
        <w:tc>
          <w:tcPr>
            <w:tcW w:w="513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5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BC0E98" w:rsidTr="00B76378">
        <w:tc>
          <w:tcPr>
            <w:tcW w:w="675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BC0E98" w:rsidTr="00B76378">
        <w:tc>
          <w:tcPr>
            <w:tcW w:w="675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To understand the various types of poisoning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BC0E98" w:rsidTr="00B76378">
        <w:tc>
          <w:tcPr>
            <w:tcW w:w="675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To understand the principles of toxicology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BC0E98" w:rsidTr="00B76378">
        <w:tc>
          <w:tcPr>
            <w:tcW w:w="675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To summarize the methods involved in toxicological analysis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BC0E98" w:rsidTr="00B76378">
        <w:tc>
          <w:tcPr>
            <w:tcW w:w="675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To understand the methods involved in elimination of poisons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BC0E98" w:rsidTr="00B76378">
        <w:tc>
          <w:tcPr>
            <w:tcW w:w="675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To know the pathways of drug metabolism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BC0E98" w:rsidTr="00B76378">
        <w:tc>
          <w:tcPr>
            <w:tcW w:w="675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To summarize the types of vegetable poison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BC0E98" w:rsidTr="00B76378">
        <w:tc>
          <w:tcPr>
            <w:tcW w:w="10683" w:type="dxa"/>
            <w:gridSpan w:val="8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BC0E98" w:rsidTr="00B76378">
        <w:tc>
          <w:tcPr>
            <w:tcW w:w="959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BC0E98" w:rsidTr="00B76378">
        <w:tc>
          <w:tcPr>
            <w:tcW w:w="959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12</w:t>
            </w:r>
          </w:p>
        </w:tc>
        <w:tc>
          <w:tcPr>
            <w:tcW w:w="1439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5</w:t>
            </w:r>
          </w:p>
        </w:tc>
        <w:tc>
          <w:tcPr>
            <w:tcW w:w="1497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27</w:t>
            </w:r>
          </w:p>
        </w:tc>
      </w:tr>
      <w:tr w:rsidR="00B76378" w:rsidRPr="00BC0E98" w:rsidTr="00B76378">
        <w:tc>
          <w:tcPr>
            <w:tcW w:w="959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15</w:t>
            </w:r>
          </w:p>
        </w:tc>
        <w:tc>
          <w:tcPr>
            <w:tcW w:w="1439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35</w:t>
            </w:r>
          </w:p>
        </w:tc>
      </w:tr>
      <w:tr w:rsidR="00B76378" w:rsidRPr="00BC0E98" w:rsidTr="00B76378">
        <w:tc>
          <w:tcPr>
            <w:tcW w:w="959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5</w:t>
            </w:r>
          </w:p>
        </w:tc>
        <w:tc>
          <w:tcPr>
            <w:tcW w:w="1569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5</w:t>
            </w:r>
          </w:p>
        </w:tc>
        <w:tc>
          <w:tcPr>
            <w:tcW w:w="1439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15</w:t>
            </w:r>
          </w:p>
        </w:tc>
        <w:tc>
          <w:tcPr>
            <w:tcW w:w="1497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25</w:t>
            </w:r>
          </w:p>
        </w:tc>
      </w:tr>
      <w:tr w:rsidR="00B76378" w:rsidRPr="00BC0E98" w:rsidTr="00B76378">
        <w:tc>
          <w:tcPr>
            <w:tcW w:w="959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5</w:t>
            </w:r>
          </w:p>
        </w:tc>
        <w:tc>
          <w:tcPr>
            <w:tcW w:w="1497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25</w:t>
            </w:r>
          </w:p>
        </w:tc>
      </w:tr>
      <w:tr w:rsidR="00B76378" w:rsidRPr="00BC0E98" w:rsidTr="00B76378">
        <w:tc>
          <w:tcPr>
            <w:tcW w:w="959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15</w:t>
            </w:r>
          </w:p>
        </w:tc>
        <w:tc>
          <w:tcPr>
            <w:tcW w:w="1497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8</w:t>
            </w:r>
          </w:p>
        </w:tc>
        <w:tc>
          <w:tcPr>
            <w:tcW w:w="1321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33</w:t>
            </w:r>
          </w:p>
        </w:tc>
      </w:tr>
      <w:tr w:rsidR="00B76378" w:rsidRPr="00BC0E98" w:rsidTr="00B76378">
        <w:tc>
          <w:tcPr>
            <w:tcW w:w="959" w:type="dxa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15</w:t>
            </w:r>
          </w:p>
        </w:tc>
        <w:tc>
          <w:tcPr>
            <w:tcW w:w="1439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5</w:t>
            </w:r>
          </w:p>
        </w:tc>
        <w:tc>
          <w:tcPr>
            <w:tcW w:w="1497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15</w:t>
            </w:r>
          </w:p>
        </w:tc>
        <w:tc>
          <w:tcPr>
            <w:tcW w:w="1375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0E98" w:rsidRDefault="00B76378" w:rsidP="00B76378">
            <w:pPr>
              <w:jc w:val="center"/>
              <w:rPr>
                <w:sz w:val="24"/>
                <w:szCs w:val="24"/>
              </w:rPr>
            </w:pPr>
            <w:r w:rsidRPr="00BC0E98">
              <w:rPr>
                <w:sz w:val="24"/>
                <w:szCs w:val="24"/>
              </w:rPr>
              <w:t>35</w:t>
            </w:r>
          </w:p>
        </w:tc>
      </w:tr>
      <w:tr w:rsidR="00B76378" w:rsidRPr="00BC0E98" w:rsidTr="00B76378">
        <w:tc>
          <w:tcPr>
            <w:tcW w:w="9522" w:type="dxa"/>
            <w:gridSpan w:val="7"/>
          </w:tcPr>
          <w:p w:rsidR="00B76378" w:rsidRPr="00BC0E98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BC0E9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BC0E98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45" name="Picture 45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5882"/>
        <w:gridCol w:w="1773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5882" w:type="dxa"/>
            <w:vAlign w:val="center"/>
          </w:tcPr>
          <w:p w:rsidR="00B76378" w:rsidRPr="00C30DD2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C30DD2">
              <w:rPr>
                <w:b/>
              </w:rPr>
              <w:t>20CH3048</w:t>
            </w:r>
          </w:p>
        </w:tc>
        <w:tc>
          <w:tcPr>
            <w:tcW w:w="1773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5882" w:type="dxa"/>
            <w:vAlign w:val="center"/>
          </w:tcPr>
          <w:p w:rsidR="00B76378" w:rsidRPr="00C30DD2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C30DD2">
              <w:rPr>
                <w:b/>
              </w:rPr>
              <w:t>INSTRUMENTAL</w:t>
            </w:r>
            <w:r w:rsidRPr="00C30DD2">
              <w:rPr>
                <w:b/>
                <w:szCs w:val="24"/>
              </w:rPr>
              <w:t xml:space="preserve"> METHODS OF ANALYSIS</w:t>
            </w:r>
            <w:r>
              <w:rPr>
                <w:b/>
                <w:szCs w:val="24"/>
              </w:rPr>
              <w:t xml:space="preserve"> </w:t>
            </w:r>
            <w:r w:rsidRPr="00E10440">
              <w:rPr>
                <w:b/>
                <w:szCs w:val="24"/>
              </w:rPr>
              <w:t>- II</w:t>
            </w:r>
          </w:p>
        </w:tc>
        <w:tc>
          <w:tcPr>
            <w:tcW w:w="1773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C30DD2" w:rsidTr="00B76378">
        <w:trPr>
          <w:trHeight w:val="552"/>
        </w:trPr>
        <w:tc>
          <w:tcPr>
            <w:tcW w:w="258" w:type="pct"/>
            <w:vAlign w:val="center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C30DD2" w:rsidTr="00B76378">
        <w:trPr>
          <w:trHeight w:val="552"/>
        </w:trPr>
        <w:tc>
          <w:tcPr>
            <w:tcW w:w="5000" w:type="pct"/>
            <w:gridSpan w:val="6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C30DD2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 xml:space="preserve">(i) Discuss the principle and forensic importance of </w:t>
            </w:r>
            <w:r w:rsidRPr="00C30DD2">
              <w:rPr>
                <w:bCs/>
                <w:sz w:val="24"/>
                <w:szCs w:val="24"/>
              </w:rPr>
              <w:t>thin layer</w:t>
            </w:r>
          </w:p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Chromatography.</w:t>
            </w:r>
          </w:p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 xml:space="preserve">(ii) Review on the identification and comparison of drugs using </w:t>
            </w:r>
          </w:p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 xml:space="preserve">      TLC</w:t>
            </w:r>
            <w:r>
              <w:rPr>
                <w:sz w:val="24"/>
                <w:szCs w:val="24"/>
              </w:rPr>
              <w:t>.</w:t>
            </w:r>
            <w:r w:rsidRPr="00C30DD2">
              <w:rPr>
                <w:sz w:val="24"/>
                <w:szCs w:val="24"/>
              </w:rPr>
              <w:t xml:space="preserve"> 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CO1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A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 xml:space="preserve">Explain the principle, instrumentation and forensic applications of </w:t>
            </w:r>
            <w:r w:rsidRPr="00C30DD2">
              <w:rPr>
                <w:bCs/>
                <w:sz w:val="24"/>
                <w:szCs w:val="24"/>
                <w:lang w:val="en-IN"/>
              </w:rPr>
              <w:t>Gas Chromatography</w:t>
            </w:r>
            <w:r w:rsidRPr="00C30DD2"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CO1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An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C30DD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bCs/>
                <w:color w:val="000000" w:themeColor="text1"/>
                <w:sz w:val="24"/>
                <w:szCs w:val="24"/>
                <w:lang w:bidi="hi-IN"/>
              </w:rPr>
            </w:pPr>
            <w:r w:rsidRPr="00C30DD2">
              <w:rPr>
                <w:bCs/>
                <w:color w:val="000000" w:themeColor="text1"/>
                <w:sz w:val="24"/>
                <w:szCs w:val="24"/>
                <w:lang w:bidi="hi-IN"/>
              </w:rPr>
              <w:t xml:space="preserve">Explain the following </w:t>
            </w:r>
          </w:p>
          <w:p w:rsidR="00B76378" w:rsidRPr="001F0F14" w:rsidRDefault="00B76378" w:rsidP="00B76378">
            <w:pPr>
              <w:ind w:left="720"/>
              <w:jc w:val="both"/>
              <w:rPr>
                <w:sz w:val="24"/>
                <w:szCs w:val="24"/>
              </w:rPr>
            </w:pPr>
            <w:r w:rsidRPr="001F0F14">
              <w:rPr>
                <w:sz w:val="24"/>
                <w:szCs w:val="24"/>
              </w:rPr>
              <w:t>(i) Chromatography.</w:t>
            </w:r>
          </w:p>
          <w:p w:rsidR="00B76378" w:rsidRPr="001F0F14" w:rsidRDefault="00B76378" w:rsidP="00B76378">
            <w:pPr>
              <w:ind w:left="720"/>
              <w:jc w:val="both"/>
              <w:rPr>
                <w:sz w:val="24"/>
                <w:szCs w:val="24"/>
              </w:rPr>
            </w:pPr>
            <w:r w:rsidRPr="001F0F14">
              <w:rPr>
                <w:sz w:val="24"/>
                <w:szCs w:val="24"/>
              </w:rPr>
              <w:t>(ii) Retention factor.</w:t>
            </w:r>
          </w:p>
          <w:p w:rsidR="00B76378" w:rsidRPr="001F0F14" w:rsidRDefault="00B76378" w:rsidP="00B76378">
            <w:pPr>
              <w:ind w:left="720"/>
              <w:jc w:val="both"/>
              <w:rPr>
                <w:sz w:val="24"/>
                <w:szCs w:val="24"/>
              </w:rPr>
            </w:pPr>
            <w:r w:rsidRPr="001F0F14">
              <w:rPr>
                <w:bCs/>
                <w:sz w:val="24"/>
                <w:szCs w:val="24"/>
              </w:rPr>
              <w:t>(iii) Mobile phase and stationary phase.</w:t>
            </w:r>
          </w:p>
          <w:p w:rsidR="00B76378" w:rsidRPr="001F0F14" w:rsidRDefault="00B76378" w:rsidP="00B76378">
            <w:pPr>
              <w:ind w:left="720"/>
              <w:jc w:val="both"/>
              <w:rPr>
                <w:sz w:val="24"/>
                <w:szCs w:val="24"/>
              </w:rPr>
            </w:pPr>
            <w:r w:rsidRPr="001F0F14">
              <w:rPr>
                <w:bCs/>
                <w:sz w:val="24"/>
                <w:szCs w:val="24"/>
              </w:rPr>
              <w:t>(iv) Gradient elution.</w:t>
            </w:r>
          </w:p>
          <w:p w:rsidR="00B76378" w:rsidRPr="00C30DD2" w:rsidRDefault="00B76378" w:rsidP="00B76378">
            <w:pPr>
              <w:ind w:left="720"/>
              <w:jc w:val="both"/>
            </w:pPr>
            <w:r w:rsidRPr="001F0F14">
              <w:rPr>
                <w:bCs/>
                <w:sz w:val="24"/>
                <w:szCs w:val="24"/>
              </w:rPr>
              <w:t>(v) Isocratic elution</w:t>
            </w:r>
            <w:r w:rsidRPr="001F0F14">
              <w:rPr>
                <w:bCs/>
              </w:rPr>
              <w:t>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CO1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R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rFonts w:eastAsia="Calibri"/>
                <w:sz w:val="24"/>
                <w:szCs w:val="24"/>
                <w:lang w:val="en-IN"/>
              </w:rPr>
            </w:pPr>
            <w:r w:rsidRPr="00C30DD2">
              <w:rPr>
                <w:rFonts w:eastAsia="Calibri"/>
                <w:sz w:val="24"/>
                <w:szCs w:val="24"/>
                <w:lang w:val="en-IN"/>
              </w:rPr>
              <w:t>(i) Differentiate gas-solid and gas-liquid chromatography.</w:t>
            </w:r>
          </w:p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rFonts w:eastAsia="Calibri"/>
                <w:sz w:val="24"/>
                <w:szCs w:val="24"/>
                <w:lang w:val="en-IN"/>
              </w:rPr>
              <w:t xml:space="preserve">(ii) What is isothermal gas chromatography? 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CO1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A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rFonts w:eastAsia="Calibri"/>
                <w:sz w:val="24"/>
                <w:szCs w:val="24"/>
                <w:lang w:val="en-IN"/>
              </w:rPr>
              <w:t xml:space="preserve">Discuss the </w:t>
            </w:r>
            <w:r w:rsidRPr="00C30DD2">
              <w:rPr>
                <w:bCs/>
                <w:sz w:val="24"/>
                <w:szCs w:val="24"/>
              </w:rPr>
              <w:t>principle, instrumentation and forensic applications of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C30DD2">
              <w:rPr>
                <w:bCs/>
                <w:sz w:val="24"/>
                <w:szCs w:val="24"/>
              </w:rPr>
              <w:t xml:space="preserve">  HPLC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Discuss</w:t>
            </w:r>
            <w:r w:rsidRPr="00C30DD2">
              <w:rPr>
                <w:sz w:val="24"/>
                <w:szCs w:val="24"/>
              </w:rPr>
              <w:t xml:space="preserve"> on the principle and forensic applications of </w:t>
            </w:r>
            <w:r w:rsidRPr="00C30DD2">
              <w:rPr>
                <w:bCs/>
                <w:sz w:val="24"/>
                <w:szCs w:val="24"/>
              </w:rPr>
              <w:t>Supercritical Fluid Chromatography.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 xml:space="preserve">Explain the working principle and forensic applications of   </w:t>
            </w:r>
            <w:r w:rsidRPr="00C30DD2">
              <w:rPr>
                <w:bCs/>
                <w:sz w:val="24"/>
                <w:szCs w:val="24"/>
              </w:rPr>
              <w:t>Capillary Electrophoresis technique</w:t>
            </w:r>
            <w:r w:rsidRPr="00C30DD2"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How chromatography techniques used forensic evidence analysis? Explain with case studies.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An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Clarify the principle and forensic applications of the following</w:t>
            </w:r>
          </w:p>
          <w:p w:rsidR="00B76378" w:rsidRPr="00C30DD2" w:rsidRDefault="00B76378" w:rsidP="00CA5E13">
            <w:pPr>
              <w:pStyle w:val="ListParagraph"/>
              <w:numPr>
                <w:ilvl w:val="0"/>
                <w:numId w:val="29"/>
              </w:numPr>
              <w:jc w:val="both"/>
            </w:pPr>
            <w:r w:rsidRPr="00C30DD2">
              <w:rPr>
                <w:bCs/>
              </w:rPr>
              <w:t>ICP-MS</w:t>
            </w:r>
            <w:r>
              <w:rPr>
                <w:bCs/>
              </w:rPr>
              <w:t>.</w:t>
            </w:r>
          </w:p>
          <w:p w:rsidR="00B76378" w:rsidRPr="00C30DD2" w:rsidRDefault="00B76378" w:rsidP="00CA5E13">
            <w:pPr>
              <w:pStyle w:val="ListParagraph"/>
              <w:numPr>
                <w:ilvl w:val="0"/>
                <w:numId w:val="29"/>
              </w:numPr>
              <w:jc w:val="both"/>
              <w:rPr>
                <w:sz w:val="24"/>
                <w:szCs w:val="24"/>
              </w:rPr>
            </w:pPr>
            <w:r w:rsidRPr="00C30DD2">
              <w:rPr>
                <w:bCs/>
                <w:sz w:val="24"/>
                <w:szCs w:val="24"/>
                <w:lang w:val="en-IN"/>
              </w:rPr>
              <w:t>Atomic mass spectrometry</w:t>
            </w:r>
            <w:r>
              <w:rPr>
                <w:bCs/>
                <w:sz w:val="24"/>
                <w:szCs w:val="24"/>
                <w:lang w:val="en-IN"/>
              </w:rPr>
              <w:t>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CO3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Discuss</w:t>
            </w:r>
            <w:r w:rsidRPr="00C30DD2">
              <w:rPr>
                <w:sz w:val="24"/>
                <w:szCs w:val="24"/>
              </w:rPr>
              <w:t xml:space="preserve"> on the principle and forensic significance</w:t>
            </w:r>
            <w:r>
              <w:rPr>
                <w:sz w:val="24"/>
                <w:szCs w:val="24"/>
              </w:rPr>
              <w:t xml:space="preserve"> </w:t>
            </w:r>
            <w:r w:rsidRPr="00C30DD2">
              <w:rPr>
                <w:sz w:val="24"/>
                <w:szCs w:val="24"/>
              </w:rPr>
              <w:t>of M</w:t>
            </w:r>
            <w:r w:rsidRPr="00C30DD2">
              <w:rPr>
                <w:bCs/>
                <w:sz w:val="24"/>
                <w:szCs w:val="24"/>
              </w:rPr>
              <w:t xml:space="preserve">ass spectrometry with </w:t>
            </w:r>
            <w:r w:rsidRPr="00C30DD2">
              <w:rPr>
                <w:sz w:val="24"/>
                <w:szCs w:val="24"/>
                <w:lang w:bidi="hi-IN"/>
              </w:rPr>
              <w:t>case study.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CO3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color w:val="000000" w:themeColor="text1"/>
                <w:sz w:val="24"/>
                <w:szCs w:val="24"/>
                <w:lang w:bidi="hi-IN"/>
              </w:rPr>
            </w:pPr>
            <w:r w:rsidRPr="00C30DD2">
              <w:rPr>
                <w:rFonts w:eastAsia="Calibri"/>
                <w:sz w:val="24"/>
                <w:szCs w:val="24"/>
                <w:lang w:val="en-IN" w:bidi="hi-IN"/>
              </w:rPr>
              <w:t>Discuss</w:t>
            </w:r>
            <w:r w:rsidRPr="00C30DD2">
              <w:rPr>
                <w:color w:val="000000" w:themeColor="text1"/>
                <w:sz w:val="24"/>
                <w:szCs w:val="24"/>
                <w:lang w:bidi="hi-IN"/>
              </w:rPr>
              <w:t xml:space="preserve">on </w:t>
            </w:r>
            <w:r w:rsidRPr="00C30DD2">
              <w:rPr>
                <w:sz w:val="24"/>
                <w:szCs w:val="24"/>
              </w:rPr>
              <w:t>the following</w:t>
            </w:r>
            <w:r>
              <w:rPr>
                <w:sz w:val="24"/>
                <w:szCs w:val="24"/>
              </w:rPr>
              <w:t>:</w:t>
            </w:r>
          </w:p>
          <w:p w:rsidR="00B76378" w:rsidRPr="00C30DD2" w:rsidRDefault="00B76378" w:rsidP="00CA5E13">
            <w:pPr>
              <w:pStyle w:val="ListParagraph"/>
              <w:widowControl w:val="0"/>
              <w:numPr>
                <w:ilvl w:val="0"/>
                <w:numId w:val="30"/>
              </w:numPr>
              <w:autoSpaceDE w:val="0"/>
              <w:autoSpaceDN w:val="0"/>
              <w:jc w:val="both"/>
              <w:rPr>
                <w:bCs/>
                <w:lang w:val="en-IN"/>
              </w:rPr>
            </w:pPr>
            <w:r w:rsidRPr="00C30DD2">
              <w:rPr>
                <w:bCs/>
                <w:lang w:val="en-IN"/>
              </w:rPr>
              <w:t>Detection Limit</w:t>
            </w:r>
            <w:r>
              <w:rPr>
                <w:bCs/>
                <w:lang w:val="en-IN"/>
              </w:rPr>
              <w:t>.</w:t>
            </w:r>
          </w:p>
          <w:p w:rsidR="00B76378" w:rsidRPr="00C30DD2" w:rsidRDefault="00B76378" w:rsidP="00CA5E13">
            <w:pPr>
              <w:pStyle w:val="ListParagraph"/>
              <w:widowControl w:val="0"/>
              <w:numPr>
                <w:ilvl w:val="0"/>
                <w:numId w:val="30"/>
              </w:numPr>
              <w:autoSpaceDE w:val="0"/>
              <w:autoSpaceDN w:val="0"/>
              <w:jc w:val="both"/>
              <w:rPr>
                <w:sz w:val="24"/>
                <w:szCs w:val="24"/>
                <w:lang w:val="en-IN"/>
              </w:rPr>
            </w:pPr>
            <w:r w:rsidRPr="00C30DD2">
              <w:rPr>
                <w:bCs/>
                <w:sz w:val="24"/>
                <w:szCs w:val="24"/>
                <w:lang w:val="en-IN"/>
              </w:rPr>
              <w:t>Signal to Noise Ratio</w:t>
            </w:r>
            <w:r>
              <w:rPr>
                <w:bCs/>
                <w:sz w:val="24"/>
                <w:szCs w:val="24"/>
                <w:lang w:val="en-IN"/>
              </w:rPr>
              <w:t>.</w:t>
            </w:r>
          </w:p>
          <w:p w:rsidR="00B76378" w:rsidRPr="00C30DD2" w:rsidRDefault="00B76378" w:rsidP="00CA5E13">
            <w:pPr>
              <w:pStyle w:val="ListParagraph"/>
              <w:numPr>
                <w:ilvl w:val="0"/>
                <w:numId w:val="30"/>
              </w:numPr>
              <w:jc w:val="both"/>
              <w:rPr>
                <w:sz w:val="24"/>
                <w:szCs w:val="24"/>
                <w:lang w:val="en-IN"/>
              </w:rPr>
            </w:pPr>
            <w:r w:rsidRPr="00C30DD2">
              <w:rPr>
                <w:bCs/>
                <w:sz w:val="24"/>
                <w:szCs w:val="24"/>
              </w:rPr>
              <w:t>Calibration of instrument</w:t>
            </w:r>
            <w:r>
              <w:rPr>
                <w:bCs/>
                <w:sz w:val="24"/>
                <w:szCs w:val="24"/>
              </w:rPr>
              <w:t>.</w:t>
            </w:r>
          </w:p>
          <w:p w:rsidR="00B76378" w:rsidRPr="00C30DD2" w:rsidRDefault="00B76378" w:rsidP="00CA5E13">
            <w:pPr>
              <w:pStyle w:val="ListParagraph"/>
              <w:numPr>
                <w:ilvl w:val="0"/>
                <w:numId w:val="30"/>
              </w:numPr>
              <w:jc w:val="both"/>
              <w:rPr>
                <w:sz w:val="24"/>
                <w:szCs w:val="24"/>
                <w:lang w:val="en-IN"/>
              </w:rPr>
            </w:pPr>
            <w:r w:rsidRPr="00C30DD2">
              <w:rPr>
                <w:bCs/>
                <w:sz w:val="24"/>
                <w:szCs w:val="24"/>
              </w:rPr>
              <w:t>Accuracy</w:t>
            </w:r>
            <w:r>
              <w:rPr>
                <w:bCs/>
                <w:sz w:val="24"/>
                <w:szCs w:val="24"/>
              </w:rPr>
              <w:t>.</w:t>
            </w:r>
          </w:p>
          <w:p w:rsidR="00B76378" w:rsidRPr="00C30DD2" w:rsidRDefault="00B76378" w:rsidP="00CA5E13">
            <w:pPr>
              <w:pStyle w:val="ListParagraph"/>
              <w:numPr>
                <w:ilvl w:val="0"/>
                <w:numId w:val="30"/>
              </w:numPr>
              <w:jc w:val="both"/>
              <w:rPr>
                <w:sz w:val="24"/>
                <w:szCs w:val="24"/>
                <w:lang w:val="en-IN"/>
              </w:rPr>
            </w:pPr>
            <w:r w:rsidRPr="00C30DD2">
              <w:rPr>
                <w:sz w:val="24"/>
                <w:szCs w:val="24"/>
                <w:lang w:val="en-IN"/>
              </w:rPr>
              <w:t>Qualitative and quantitative analysis</w:t>
            </w:r>
            <w:r>
              <w:rPr>
                <w:sz w:val="24"/>
                <w:szCs w:val="24"/>
                <w:lang w:val="en-IN"/>
              </w:rPr>
              <w:t>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CO3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30DD2">
              <w:rPr>
                <w:bCs/>
                <w:sz w:val="24"/>
                <w:szCs w:val="24"/>
                <w:lang w:bidi="hi-IN"/>
              </w:rPr>
              <w:t xml:space="preserve">Explain the principle </w:t>
            </w:r>
            <w:r>
              <w:rPr>
                <w:bCs/>
                <w:sz w:val="24"/>
                <w:szCs w:val="24"/>
                <w:lang w:bidi="hi-IN"/>
              </w:rPr>
              <w:t xml:space="preserve">of </w:t>
            </w:r>
            <w:r w:rsidRPr="00C30DD2">
              <w:rPr>
                <w:bCs/>
                <w:sz w:val="24"/>
                <w:szCs w:val="24"/>
                <w:lang w:bidi="hi-IN"/>
              </w:rPr>
              <w:t>any two hyphenated techniques and their application in forensic toxicology</w:t>
            </w:r>
            <w:r w:rsidRPr="00C30DD2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CO4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 xml:space="preserve">Clarify the principle, instrumentation and forensic applications of   </w:t>
            </w:r>
            <w:r w:rsidRPr="00C30DD2">
              <w:rPr>
                <w:bCs/>
                <w:sz w:val="24"/>
                <w:szCs w:val="24"/>
              </w:rPr>
              <w:t>Scanning Electron Microscopy</w:t>
            </w:r>
            <w:r w:rsidRPr="00C30DD2"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Discuss the following with application in question document analysis</w:t>
            </w:r>
          </w:p>
          <w:p w:rsidR="00B76378" w:rsidRPr="00C30DD2" w:rsidRDefault="00B76378" w:rsidP="00CA5E13">
            <w:pPr>
              <w:pStyle w:val="ListParagraph"/>
              <w:widowControl w:val="0"/>
              <w:numPr>
                <w:ilvl w:val="0"/>
                <w:numId w:val="31"/>
              </w:numPr>
              <w:autoSpaceDE w:val="0"/>
              <w:autoSpaceDN w:val="0"/>
              <w:jc w:val="both"/>
              <w:rPr>
                <w:sz w:val="24"/>
                <w:szCs w:val="24"/>
                <w:lang w:val="en-IN"/>
              </w:rPr>
            </w:pPr>
            <w:r w:rsidRPr="00C30DD2">
              <w:rPr>
                <w:bCs/>
                <w:sz w:val="24"/>
                <w:szCs w:val="24"/>
              </w:rPr>
              <w:t>Light microscope</w:t>
            </w:r>
            <w:r>
              <w:rPr>
                <w:bCs/>
                <w:sz w:val="24"/>
                <w:szCs w:val="24"/>
              </w:rPr>
              <w:t>.</w:t>
            </w:r>
          </w:p>
          <w:p w:rsidR="00B76378" w:rsidRPr="00C30DD2" w:rsidRDefault="00B76378" w:rsidP="00CA5E13">
            <w:pPr>
              <w:pStyle w:val="ListParagraph"/>
              <w:widowControl w:val="0"/>
              <w:numPr>
                <w:ilvl w:val="0"/>
                <w:numId w:val="31"/>
              </w:numPr>
              <w:autoSpaceDE w:val="0"/>
              <w:autoSpaceDN w:val="0"/>
              <w:contextualSpacing w:val="0"/>
              <w:rPr>
                <w:sz w:val="24"/>
                <w:szCs w:val="24"/>
                <w:lang w:val="en-IN"/>
              </w:rPr>
            </w:pPr>
            <w:r w:rsidRPr="00C30DD2">
              <w:rPr>
                <w:bCs/>
                <w:sz w:val="24"/>
                <w:szCs w:val="24"/>
                <w:lang w:val="en-IN"/>
              </w:rPr>
              <w:t>Compound light microscope</w:t>
            </w:r>
            <w:r>
              <w:rPr>
                <w:bCs/>
                <w:sz w:val="24"/>
                <w:szCs w:val="24"/>
                <w:lang w:val="en-IN"/>
              </w:rPr>
              <w:t>.</w:t>
            </w:r>
          </w:p>
          <w:p w:rsidR="00B76378" w:rsidRPr="00C30DD2" w:rsidRDefault="00B76378" w:rsidP="00CA5E13">
            <w:pPr>
              <w:pStyle w:val="ListParagraph"/>
              <w:widowControl w:val="0"/>
              <w:numPr>
                <w:ilvl w:val="0"/>
                <w:numId w:val="31"/>
              </w:numPr>
              <w:autoSpaceDE w:val="0"/>
              <w:autoSpaceDN w:val="0"/>
              <w:contextualSpacing w:val="0"/>
              <w:rPr>
                <w:bCs/>
                <w:sz w:val="24"/>
                <w:szCs w:val="24"/>
              </w:rPr>
            </w:pPr>
            <w:r w:rsidRPr="00C30DD2">
              <w:rPr>
                <w:bCs/>
                <w:sz w:val="24"/>
                <w:szCs w:val="24"/>
              </w:rPr>
              <w:t>Stereo-zoom microscope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C30DD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30DD2">
              <w:rPr>
                <w:rFonts w:eastAsia="Calibri"/>
                <w:bCs/>
                <w:sz w:val="24"/>
                <w:szCs w:val="24"/>
              </w:rPr>
              <w:t>How electron microscopy used in identification and comparison of trace evidences for forensic investigation? Explain</w:t>
            </w:r>
            <w:r w:rsidRPr="00C30DD2">
              <w:rPr>
                <w:rFonts w:eastAsia="Calibri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CO5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An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 xml:space="preserve">Discuss the principle, instrumentation and forensic applications of </w:t>
            </w:r>
            <w:r w:rsidRPr="00C30DD2">
              <w:rPr>
                <w:bCs/>
                <w:sz w:val="24"/>
                <w:szCs w:val="24"/>
              </w:rPr>
              <w:t>Transmission Electron Microscope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  <w:lang w:bidi="hi-IN"/>
              </w:rPr>
              <w:t>CO5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An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C11A61" w:rsidRDefault="00B76378" w:rsidP="00B76378">
            <w:pPr>
              <w:spacing w:line="276" w:lineRule="auto"/>
              <w:jc w:val="center"/>
              <w:rPr>
                <w:b/>
                <w:sz w:val="24"/>
                <w:szCs w:val="24"/>
                <w:u w:val="single"/>
              </w:rPr>
            </w:pPr>
            <w:r w:rsidRPr="00C11A61">
              <w:rPr>
                <w:b/>
                <w:sz w:val="24"/>
                <w:szCs w:val="24"/>
                <w:u w:val="single"/>
              </w:rPr>
              <w:t>PART – B (1 X 20 = 20 MARKS)</w:t>
            </w:r>
          </w:p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rFonts w:eastAsia="Calibri"/>
                <w:sz w:val="24"/>
                <w:szCs w:val="24"/>
                <w:lang w:val="en-IN" w:bidi="hi-IN"/>
              </w:rPr>
              <w:t>Deliberate</w:t>
            </w:r>
            <w:r w:rsidRPr="00C30DD2">
              <w:rPr>
                <w:color w:val="000000" w:themeColor="text1"/>
                <w:sz w:val="24"/>
                <w:szCs w:val="24"/>
                <w:lang w:bidi="hi-IN"/>
              </w:rPr>
              <w:t xml:space="preserve"> the principle and </w:t>
            </w:r>
            <w:r w:rsidRPr="00C30DD2">
              <w:rPr>
                <w:bCs/>
                <w:color w:val="000000" w:themeColor="text1"/>
                <w:sz w:val="24"/>
                <w:szCs w:val="24"/>
                <w:lang w:val="en-IN" w:bidi="hi-IN"/>
              </w:rPr>
              <w:t xml:space="preserve">forensic application of any two </w:t>
            </w:r>
            <w:r w:rsidRPr="00C30DD2">
              <w:rPr>
                <w:bCs/>
                <w:color w:val="000000" w:themeColor="text1"/>
                <w:sz w:val="24"/>
                <w:szCs w:val="24"/>
                <w:lang w:bidi="hi-IN"/>
              </w:rPr>
              <w:t>thermal methods.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U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rPr>
          <w:trHeight w:val="397"/>
        </w:trPr>
        <w:tc>
          <w:tcPr>
            <w:tcW w:w="26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C30DD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30DD2">
              <w:rPr>
                <w:bCs/>
                <w:sz w:val="24"/>
                <w:szCs w:val="24"/>
              </w:rPr>
              <w:t>Explain the principle and forensic science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C30DD2">
              <w:rPr>
                <w:bCs/>
                <w:sz w:val="24"/>
                <w:szCs w:val="24"/>
              </w:rPr>
              <w:t xml:space="preserve">application of X-ray diffraction techniques. Provide a case study. </w:t>
            </w:r>
          </w:p>
        </w:tc>
        <w:tc>
          <w:tcPr>
            <w:tcW w:w="51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E</w:t>
            </w:r>
          </w:p>
        </w:tc>
        <w:tc>
          <w:tcPr>
            <w:tcW w:w="403" w:type="pct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C30DD2" w:rsidTr="00B76378">
        <w:tc>
          <w:tcPr>
            <w:tcW w:w="675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C30DD2" w:rsidTr="00B76378">
        <w:tc>
          <w:tcPr>
            <w:tcW w:w="675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Summarize the types of chromatographic techniques</w:t>
            </w:r>
            <w:r>
              <w:rPr>
                <w:sz w:val="24"/>
                <w:szCs w:val="24"/>
              </w:rPr>
              <w:t>.</w:t>
            </w:r>
            <w:r w:rsidRPr="00C30DD2">
              <w:rPr>
                <w:sz w:val="24"/>
                <w:szCs w:val="24"/>
              </w:rPr>
              <w:t xml:space="preserve"> </w:t>
            </w:r>
          </w:p>
        </w:tc>
      </w:tr>
      <w:tr w:rsidR="00B76378" w:rsidRPr="00C30DD2" w:rsidTr="00B76378">
        <w:tc>
          <w:tcPr>
            <w:tcW w:w="675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Realize the importance of High Performance Liquid Chromatography</w:t>
            </w:r>
            <w:r>
              <w:rPr>
                <w:sz w:val="24"/>
                <w:szCs w:val="24"/>
              </w:rPr>
              <w:t>.</w:t>
            </w:r>
            <w:r w:rsidRPr="00C30DD2">
              <w:rPr>
                <w:sz w:val="24"/>
                <w:szCs w:val="24"/>
              </w:rPr>
              <w:t xml:space="preserve"> </w:t>
            </w:r>
          </w:p>
        </w:tc>
      </w:tr>
      <w:tr w:rsidR="00B76378" w:rsidRPr="00C30DD2" w:rsidTr="00B76378">
        <w:tc>
          <w:tcPr>
            <w:tcW w:w="675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Apply the principles of mass spectrometry in forensic science</w:t>
            </w:r>
            <w:r>
              <w:rPr>
                <w:sz w:val="24"/>
                <w:szCs w:val="24"/>
              </w:rPr>
              <w:t>.</w:t>
            </w:r>
            <w:r w:rsidRPr="00C30DD2">
              <w:rPr>
                <w:sz w:val="24"/>
                <w:szCs w:val="24"/>
              </w:rPr>
              <w:t xml:space="preserve"> </w:t>
            </w:r>
          </w:p>
        </w:tc>
      </w:tr>
      <w:tr w:rsidR="00B76378" w:rsidRPr="00C30DD2" w:rsidTr="00B76378">
        <w:tc>
          <w:tcPr>
            <w:tcW w:w="675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Realize the importance of hyphenated techniques</w:t>
            </w:r>
            <w:r>
              <w:rPr>
                <w:sz w:val="24"/>
                <w:szCs w:val="24"/>
              </w:rPr>
              <w:t>.</w:t>
            </w:r>
            <w:r w:rsidRPr="00C30DD2">
              <w:rPr>
                <w:sz w:val="24"/>
                <w:szCs w:val="24"/>
              </w:rPr>
              <w:t xml:space="preserve"> </w:t>
            </w:r>
          </w:p>
        </w:tc>
      </w:tr>
      <w:tr w:rsidR="00B76378" w:rsidRPr="00C30DD2" w:rsidTr="00B76378">
        <w:tc>
          <w:tcPr>
            <w:tcW w:w="675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Realize the use of microscopic techniques in forensic science</w:t>
            </w:r>
            <w:r>
              <w:rPr>
                <w:sz w:val="24"/>
                <w:szCs w:val="24"/>
              </w:rPr>
              <w:t>.</w:t>
            </w:r>
            <w:r w:rsidRPr="00C30DD2">
              <w:rPr>
                <w:sz w:val="24"/>
                <w:szCs w:val="24"/>
              </w:rPr>
              <w:t xml:space="preserve"> </w:t>
            </w:r>
          </w:p>
        </w:tc>
      </w:tr>
      <w:tr w:rsidR="00B76378" w:rsidRPr="00C30DD2" w:rsidTr="00B76378">
        <w:tc>
          <w:tcPr>
            <w:tcW w:w="675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C30DD2" w:rsidRDefault="00B76378" w:rsidP="00B76378">
            <w:pPr>
              <w:jc w:val="both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Utilize the role of X-ray diffraction techniques in forensic science</w:t>
            </w:r>
            <w:r>
              <w:rPr>
                <w:sz w:val="24"/>
                <w:szCs w:val="24"/>
              </w:rPr>
              <w:t>.</w:t>
            </w:r>
            <w:r w:rsidRPr="00C30DD2">
              <w:rPr>
                <w:sz w:val="24"/>
                <w:szCs w:val="24"/>
              </w:rPr>
              <w:t xml:space="preserve"> 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C30DD2" w:rsidTr="00B76378">
        <w:tc>
          <w:tcPr>
            <w:tcW w:w="10683" w:type="dxa"/>
            <w:gridSpan w:val="8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C30DD2" w:rsidTr="00B76378">
        <w:tc>
          <w:tcPr>
            <w:tcW w:w="959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C30DD2" w:rsidTr="00B76378">
        <w:tc>
          <w:tcPr>
            <w:tcW w:w="959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20</w:t>
            </w:r>
          </w:p>
        </w:tc>
        <w:tc>
          <w:tcPr>
            <w:tcW w:w="1497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40</w:t>
            </w:r>
          </w:p>
        </w:tc>
      </w:tr>
      <w:tr w:rsidR="00B76378" w:rsidRPr="00C30DD2" w:rsidTr="00B76378">
        <w:tc>
          <w:tcPr>
            <w:tcW w:w="959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20</w:t>
            </w:r>
          </w:p>
        </w:tc>
        <w:tc>
          <w:tcPr>
            <w:tcW w:w="1497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40</w:t>
            </w:r>
          </w:p>
        </w:tc>
      </w:tr>
      <w:tr w:rsidR="00B76378" w:rsidRPr="00C30DD2" w:rsidTr="00B76378">
        <w:tc>
          <w:tcPr>
            <w:tcW w:w="959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20</w:t>
            </w:r>
          </w:p>
        </w:tc>
        <w:tc>
          <w:tcPr>
            <w:tcW w:w="1497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30</w:t>
            </w:r>
          </w:p>
        </w:tc>
      </w:tr>
      <w:tr w:rsidR="00B76378" w:rsidRPr="00C30DD2" w:rsidTr="00B76378">
        <w:tc>
          <w:tcPr>
            <w:tcW w:w="959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</w:tr>
      <w:tr w:rsidR="00B76378" w:rsidRPr="00C30DD2" w:rsidTr="00B76378">
        <w:tc>
          <w:tcPr>
            <w:tcW w:w="959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20</w:t>
            </w:r>
          </w:p>
        </w:tc>
        <w:tc>
          <w:tcPr>
            <w:tcW w:w="1497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20</w:t>
            </w:r>
          </w:p>
        </w:tc>
        <w:tc>
          <w:tcPr>
            <w:tcW w:w="1375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40</w:t>
            </w:r>
          </w:p>
        </w:tc>
      </w:tr>
      <w:tr w:rsidR="00B76378" w:rsidRPr="00C30DD2" w:rsidTr="00B76378">
        <w:tc>
          <w:tcPr>
            <w:tcW w:w="959" w:type="dxa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C30DD2" w:rsidRDefault="00B76378" w:rsidP="00B76378">
            <w:pPr>
              <w:tabs>
                <w:tab w:val="left" w:pos="522"/>
                <w:tab w:val="center" w:pos="579"/>
              </w:tabs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ab/>
              <w:t>10</w:t>
            </w:r>
          </w:p>
        </w:tc>
        <w:tc>
          <w:tcPr>
            <w:tcW w:w="1321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30DD2" w:rsidRDefault="00B76378" w:rsidP="00B76378">
            <w:pPr>
              <w:jc w:val="center"/>
              <w:rPr>
                <w:sz w:val="24"/>
                <w:szCs w:val="24"/>
              </w:rPr>
            </w:pPr>
            <w:r w:rsidRPr="00C30DD2">
              <w:rPr>
                <w:sz w:val="24"/>
                <w:szCs w:val="24"/>
              </w:rPr>
              <w:t>20</w:t>
            </w:r>
          </w:p>
        </w:tc>
      </w:tr>
      <w:tr w:rsidR="00B76378" w:rsidRPr="00C30DD2" w:rsidTr="00B76378">
        <w:tc>
          <w:tcPr>
            <w:tcW w:w="9522" w:type="dxa"/>
            <w:gridSpan w:val="7"/>
          </w:tcPr>
          <w:p w:rsidR="00B76378" w:rsidRPr="00C30DD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C30DD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30DD2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Pr="00697699" w:rsidRDefault="00B76378" w:rsidP="00B76378">
      <w:pPr>
        <w:jc w:val="center"/>
        <w:rPr>
          <w:b/>
          <w:bCs/>
        </w:rPr>
      </w:pPr>
      <w:r w:rsidRPr="00697699">
        <w:rPr>
          <w:bCs/>
          <w:noProof/>
        </w:rPr>
        <w:lastRenderedPageBreak/>
        <w:drawing>
          <wp:inline distT="0" distB="0" distL="0" distR="0">
            <wp:extent cx="5848350" cy="1200150"/>
            <wp:effectExtent l="19050" t="0" r="0" b="0"/>
            <wp:docPr id="46" name="Picture 1" descr="header_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ader_new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8"/>
        <w:gridCol w:w="6030"/>
        <w:gridCol w:w="1890"/>
        <w:gridCol w:w="900"/>
      </w:tblGrid>
      <w:tr w:rsidR="00B76378" w:rsidRPr="00AA3F2E" w:rsidTr="00B76378">
        <w:tc>
          <w:tcPr>
            <w:tcW w:w="1818" w:type="dxa"/>
          </w:tcPr>
          <w:p w:rsidR="00B76378" w:rsidRPr="00AA3F2E" w:rsidRDefault="00B76378" w:rsidP="00B76378">
            <w:pPr>
              <w:pStyle w:val="Title"/>
              <w:jc w:val="left"/>
              <w:rPr>
                <w:b/>
              </w:rPr>
            </w:pPr>
          </w:p>
        </w:tc>
        <w:tc>
          <w:tcPr>
            <w:tcW w:w="6030" w:type="dxa"/>
          </w:tcPr>
          <w:p w:rsidR="00B76378" w:rsidRPr="00AA3F2E" w:rsidRDefault="00B76378" w:rsidP="00B76378">
            <w:pPr>
              <w:pStyle w:val="Title"/>
              <w:jc w:val="left"/>
              <w:rPr>
                <w:b/>
              </w:rPr>
            </w:pPr>
          </w:p>
        </w:tc>
        <w:tc>
          <w:tcPr>
            <w:tcW w:w="1890" w:type="dxa"/>
          </w:tcPr>
          <w:p w:rsidR="00B76378" w:rsidRPr="00B160C8" w:rsidRDefault="00B76378" w:rsidP="00B76378">
            <w:pPr>
              <w:pStyle w:val="Title"/>
              <w:ind w:left="-468" w:firstLine="468"/>
              <w:jc w:val="left"/>
            </w:pPr>
          </w:p>
        </w:tc>
        <w:tc>
          <w:tcPr>
            <w:tcW w:w="900" w:type="dxa"/>
          </w:tcPr>
          <w:p w:rsidR="00B76378" w:rsidRPr="00AA3F2E" w:rsidRDefault="00B76378" w:rsidP="00B76378">
            <w:pPr>
              <w:pStyle w:val="Title"/>
              <w:jc w:val="left"/>
              <w:rPr>
                <w:b/>
              </w:rPr>
            </w:pPr>
          </w:p>
        </w:tc>
      </w:tr>
      <w:tr w:rsidR="00B76378" w:rsidRPr="00AA3F2E" w:rsidTr="00B76378">
        <w:tc>
          <w:tcPr>
            <w:tcW w:w="1818" w:type="dxa"/>
          </w:tcPr>
          <w:p w:rsidR="00B76378" w:rsidRPr="00AA3F2E" w:rsidRDefault="00B76378" w:rsidP="00B76378">
            <w:pPr>
              <w:pStyle w:val="Title"/>
              <w:jc w:val="left"/>
              <w:rPr>
                <w:b/>
              </w:rPr>
            </w:pPr>
            <w:r>
              <w:rPr>
                <w:b/>
              </w:rPr>
              <w:t xml:space="preserve">Course Code </w:t>
            </w:r>
            <w:r w:rsidRPr="00AA3F2E">
              <w:rPr>
                <w:b/>
              </w:rPr>
              <w:t>:</w:t>
            </w:r>
          </w:p>
        </w:tc>
        <w:tc>
          <w:tcPr>
            <w:tcW w:w="6030" w:type="dxa"/>
          </w:tcPr>
          <w:p w:rsidR="00B76378" w:rsidRPr="00AA3F2E" w:rsidRDefault="00B76378" w:rsidP="00B76378">
            <w:pPr>
              <w:pStyle w:val="Title"/>
              <w:jc w:val="left"/>
              <w:rPr>
                <w:b/>
              </w:rPr>
            </w:pPr>
            <w:r>
              <w:rPr>
                <w:b/>
              </w:rPr>
              <w:t>20CH3061</w:t>
            </w:r>
          </w:p>
        </w:tc>
        <w:tc>
          <w:tcPr>
            <w:tcW w:w="1890" w:type="dxa"/>
          </w:tcPr>
          <w:p w:rsidR="00B76378" w:rsidRPr="00F90A0E" w:rsidRDefault="00B76378" w:rsidP="00B76378">
            <w:pPr>
              <w:pStyle w:val="Title"/>
              <w:jc w:val="left"/>
              <w:rPr>
                <w:b/>
                <w:bCs/>
              </w:rPr>
            </w:pPr>
            <w:r w:rsidRPr="00F90A0E">
              <w:rPr>
                <w:b/>
                <w:bCs/>
              </w:rPr>
              <w:t>Duration      :</w:t>
            </w:r>
          </w:p>
        </w:tc>
        <w:tc>
          <w:tcPr>
            <w:tcW w:w="900" w:type="dxa"/>
          </w:tcPr>
          <w:p w:rsidR="00B76378" w:rsidRPr="00AA3F2E" w:rsidRDefault="00B76378" w:rsidP="00B76378">
            <w:pPr>
              <w:pStyle w:val="Title"/>
              <w:jc w:val="left"/>
              <w:rPr>
                <w:b/>
              </w:rPr>
            </w:pPr>
            <w:r w:rsidRPr="00AA3F2E">
              <w:rPr>
                <w:b/>
              </w:rPr>
              <w:t>3hrs</w:t>
            </w:r>
          </w:p>
        </w:tc>
      </w:tr>
      <w:tr w:rsidR="00B76378" w:rsidRPr="00AA3F2E" w:rsidTr="00B76378">
        <w:tc>
          <w:tcPr>
            <w:tcW w:w="1818" w:type="dxa"/>
          </w:tcPr>
          <w:p w:rsidR="00B76378" w:rsidRPr="00AA3F2E" w:rsidRDefault="00B76378" w:rsidP="00B76378">
            <w:pPr>
              <w:pStyle w:val="Title"/>
              <w:jc w:val="left"/>
              <w:rPr>
                <w:b/>
              </w:rPr>
            </w:pPr>
            <w:r>
              <w:rPr>
                <w:b/>
              </w:rPr>
              <w:t>Course</w:t>
            </w:r>
            <w:r w:rsidRPr="00AA3F2E">
              <w:rPr>
                <w:b/>
              </w:rPr>
              <w:t xml:space="preserve"> Name :</w:t>
            </w:r>
          </w:p>
        </w:tc>
        <w:tc>
          <w:tcPr>
            <w:tcW w:w="6030" w:type="dxa"/>
          </w:tcPr>
          <w:p w:rsidR="00B76378" w:rsidRPr="00AA3F2E" w:rsidRDefault="00B76378" w:rsidP="00B76378">
            <w:pPr>
              <w:pStyle w:val="Title"/>
              <w:jc w:val="left"/>
              <w:rPr>
                <w:b/>
              </w:rPr>
            </w:pPr>
            <w:r>
              <w:rPr>
                <w:b/>
                <w:szCs w:val="24"/>
              </w:rPr>
              <w:t>ENTREPRENEURSHIP AND BUSINESS PLAN</w:t>
            </w:r>
          </w:p>
        </w:tc>
        <w:tc>
          <w:tcPr>
            <w:tcW w:w="1890" w:type="dxa"/>
          </w:tcPr>
          <w:p w:rsidR="00B76378" w:rsidRPr="00F90A0E" w:rsidRDefault="00B76378" w:rsidP="00B76378">
            <w:pPr>
              <w:pStyle w:val="Title"/>
              <w:jc w:val="left"/>
              <w:rPr>
                <w:b/>
                <w:bCs/>
              </w:rPr>
            </w:pPr>
            <w:r w:rsidRPr="00F90A0E">
              <w:rPr>
                <w:b/>
                <w:bCs/>
              </w:rPr>
              <w:t>Max. Marks :</w:t>
            </w:r>
          </w:p>
        </w:tc>
        <w:tc>
          <w:tcPr>
            <w:tcW w:w="900" w:type="dxa"/>
          </w:tcPr>
          <w:p w:rsidR="00B76378" w:rsidRPr="00AA3F2E" w:rsidRDefault="00B76378" w:rsidP="00B76378">
            <w:pPr>
              <w:pStyle w:val="Title"/>
              <w:jc w:val="left"/>
              <w:rPr>
                <w:b/>
              </w:rPr>
            </w:pPr>
            <w:r w:rsidRPr="00AA3F2E">
              <w:rPr>
                <w:b/>
              </w:rPr>
              <w:t>100</w:t>
            </w:r>
          </w:p>
        </w:tc>
      </w:tr>
    </w:tbl>
    <w:p w:rsidR="00B76378" w:rsidRDefault="00B76378" w:rsidP="00B76378">
      <w:pPr>
        <w:jc w:val="center"/>
        <w:rPr>
          <w:b/>
          <w:u w:val="single"/>
        </w:rPr>
      </w:pPr>
    </w:p>
    <w:tbl>
      <w:tblPr>
        <w:tblW w:w="10580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0"/>
        <w:gridCol w:w="698"/>
        <w:gridCol w:w="6952"/>
        <w:gridCol w:w="1170"/>
        <w:gridCol w:w="950"/>
      </w:tblGrid>
      <w:tr w:rsidR="00B76378" w:rsidRPr="004725CA" w:rsidTr="00B76378">
        <w:trPr>
          <w:trHeight w:val="132"/>
        </w:trPr>
        <w:tc>
          <w:tcPr>
            <w:tcW w:w="810" w:type="dxa"/>
            <w:shd w:val="clear" w:color="auto" w:fill="auto"/>
          </w:tcPr>
          <w:p w:rsidR="00B76378" w:rsidRPr="008C7BA2" w:rsidRDefault="00B76378" w:rsidP="00B76378">
            <w:pPr>
              <w:jc w:val="center"/>
              <w:rPr>
                <w:b/>
              </w:rPr>
            </w:pPr>
            <w:r w:rsidRPr="008C7BA2">
              <w:rPr>
                <w:b/>
              </w:rPr>
              <w:t>Q. No.</w:t>
            </w:r>
          </w:p>
        </w:tc>
        <w:tc>
          <w:tcPr>
            <w:tcW w:w="698" w:type="dxa"/>
            <w:shd w:val="clear" w:color="auto" w:fill="auto"/>
          </w:tcPr>
          <w:p w:rsidR="00B76378" w:rsidRPr="008C7BA2" w:rsidRDefault="00B76378" w:rsidP="00B76378">
            <w:pPr>
              <w:jc w:val="center"/>
              <w:rPr>
                <w:b/>
              </w:rPr>
            </w:pPr>
            <w:r w:rsidRPr="008C7BA2">
              <w:rPr>
                <w:b/>
              </w:rPr>
              <w:t>Sub Div.</w:t>
            </w:r>
          </w:p>
        </w:tc>
        <w:tc>
          <w:tcPr>
            <w:tcW w:w="6952" w:type="dxa"/>
            <w:shd w:val="clear" w:color="auto" w:fill="auto"/>
          </w:tcPr>
          <w:p w:rsidR="00B76378" w:rsidRPr="008C7BA2" w:rsidRDefault="00B76378" w:rsidP="00B76378">
            <w:pPr>
              <w:jc w:val="center"/>
              <w:rPr>
                <w:b/>
              </w:rPr>
            </w:pPr>
            <w:r w:rsidRPr="008C7BA2">
              <w:rPr>
                <w:b/>
              </w:rPr>
              <w:t>Questions</w:t>
            </w:r>
          </w:p>
        </w:tc>
        <w:tc>
          <w:tcPr>
            <w:tcW w:w="1170" w:type="dxa"/>
            <w:shd w:val="clear" w:color="auto" w:fill="auto"/>
          </w:tcPr>
          <w:p w:rsidR="00B76378" w:rsidRPr="008C7BA2" w:rsidRDefault="00B76378" w:rsidP="00B76378">
            <w:pPr>
              <w:rPr>
                <w:b/>
              </w:rPr>
            </w:pPr>
            <w:r w:rsidRPr="000E6B20">
              <w:rPr>
                <w:b/>
              </w:rPr>
              <w:t>Course Outcome / Pattern</w:t>
            </w:r>
          </w:p>
        </w:tc>
        <w:tc>
          <w:tcPr>
            <w:tcW w:w="950" w:type="dxa"/>
            <w:shd w:val="clear" w:color="auto" w:fill="auto"/>
          </w:tcPr>
          <w:p w:rsidR="00B76378" w:rsidRPr="008C7BA2" w:rsidRDefault="00B76378" w:rsidP="00B76378">
            <w:pPr>
              <w:rPr>
                <w:b/>
              </w:rPr>
            </w:pPr>
            <w:r w:rsidRPr="008C7BA2">
              <w:rPr>
                <w:b/>
              </w:rPr>
              <w:t>Marks</w:t>
            </w: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52" w:type="dxa"/>
            <w:shd w:val="clear" w:color="auto" w:fill="auto"/>
          </w:tcPr>
          <w:p w:rsidR="00B76378" w:rsidRPr="00122BC3" w:rsidRDefault="00B76378" w:rsidP="00B76378">
            <w:pPr>
              <w:jc w:val="center"/>
              <w:rPr>
                <w:b/>
                <w:u w:val="single"/>
              </w:rPr>
            </w:pPr>
            <w:r w:rsidRPr="00122BC3">
              <w:rPr>
                <w:b/>
                <w:u w:val="single"/>
              </w:rPr>
              <w:t>PART – A(4 X 20= 80 MARKS)</w:t>
            </w:r>
          </w:p>
          <w:p w:rsidR="00B76378" w:rsidRDefault="00B76378" w:rsidP="00B76378">
            <w:pPr>
              <w:ind w:right="-102"/>
              <w:jc w:val="center"/>
            </w:pPr>
            <w:r w:rsidRPr="00122BC3">
              <w:rPr>
                <w:b/>
              </w:rPr>
              <w:t>(Answer all the Questions)</w:t>
            </w:r>
          </w:p>
        </w:tc>
        <w:tc>
          <w:tcPr>
            <w:tcW w:w="1170" w:type="dxa"/>
            <w:shd w:val="clear" w:color="auto" w:fill="auto"/>
          </w:tcPr>
          <w:p w:rsidR="00B76378" w:rsidRPr="00D25054" w:rsidRDefault="00B76378" w:rsidP="00B76378"/>
        </w:tc>
        <w:tc>
          <w:tcPr>
            <w:tcW w:w="950" w:type="dxa"/>
            <w:shd w:val="clear" w:color="auto" w:fill="auto"/>
          </w:tcPr>
          <w:p w:rsidR="00B76378" w:rsidRDefault="00B76378" w:rsidP="00B76378">
            <w:pPr>
              <w:jc w:val="center"/>
            </w:pP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1.</w:t>
            </w: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pPr>
              <w:ind w:right="-102"/>
              <w:jc w:val="both"/>
            </w:pPr>
            <w:r>
              <w:t>Give short notes on reference standards and matrix effect in Standard.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D25054">
              <w:t>CO</w:t>
            </w:r>
            <w:r>
              <w:t>1</w:t>
            </w:r>
            <w:r w:rsidRPr="00D25054">
              <w:t xml:space="preserve"> /  </w:t>
            </w:r>
            <w:r>
              <w:t>A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42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pPr>
              <w:jc w:val="both"/>
            </w:pPr>
            <w:r>
              <w:t>Narrate the microbial cell line culture procedure as standard protocols.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D25054">
              <w:t>CO</w:t>
            </w:r>
            <w:r>
              <w:t>1</w:t>
            </w:r>
            <w:r w:rsidRPr="00D25054">
              <w:t xml:space="preserve">/  </w:t>
            </w:r>
            <w:r>
              <w:t>An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90"/>
        </w:trPr>
        <w:tc>
          <w:tcPr>
            <w:tcW w:w="10580" w:type="dxa"/>
            <w:gridSpan w:val="5"/>
            <w:shd w:val="clear" w:color="auto" w:fill="auto"/>
          </w:tcPr>
          <w:p w:rsidR="00B76378" w:rsidRPr="007107BB" w:rsidRDefault="00B76378" w:rsidP="00B76378">
            <w:pPr>
              <w:jc w:val="center"/>
              <w:rPr>
                <w:b/>
                <w:bCs/>
              </w:rPr>
            </w:pPr>
            <w:r w:rsidRPr="007107BB">
              <w:rPr>
                <w:b/>
                <w:bCs/>
              </w:rPr>
              <w:t>(OR)</w:t>
            </w: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2.</w:t>
            </w: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r>
              <w:t>Describe the importance of Analytical Standards.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413B53">
              <w:t>CO</w:t>
            </w:r>
            <w:r>
              <w:t>1</w:t>
            </w:r>
            <w:r w:rsidRPr="00413B53">
              <w:t xml:space="preserve">  /  </w:t>
            </w:r>
            <w:r>
              <w:t>E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42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r>
              <w:t>Summarize the Biochemical and biological standards with examples.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413B53">
              <w:t>CO</w:t>
            </w:r>
            <w:r>
              <w:t xml:space="preserve">1 </w:t>
            </w:r>
            <w:r w:rsidRPr="00413B53">
              <w:t xml:space="preserve">/ </w:t>
            </w:r>
            <w:r>
              <w:t>An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/>
        </w:tc>
        <w:tc>
          <w:tcPr>
            <w:tcW w:w="1170" w:type="dxa"/>
            <w:shd w:val="clear" w:color="auto" w:fill="auto"/>
          </w:tcPr>
          <w:p w:rsidR="00B76378" w:rsidRPr="00875196" w:rsidRDefault="00B76378" w:rsidP="00B76378">
            <w:pPr>
              <w:jc w:val="center"/>
            </w:pP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3.</w:t>
            </w: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r>
              <w:t>Discuss the five steps of making quality plan.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0E21E7">
              <w:t>CO</w:t>
            </w:r>
            <w:r>
              <w:t>2 / An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r>
              <w:t>Discuss how we can manage the quality – three process.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0E21E7">
              <w:t>CO</w:t>
            </w:r>
            <w:r>
              <w:t>2</w:t>
            </w:r>
            <w:r w:rsidRPr="000E21E7">
              <w:t xml:space="preserve">/  </w:t>
            </w:r>
            <w:r>
              <w:t>A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90"/>
        </w:trPr>
        <w:tc>
          <w:tcPr>
            <w:tcW w:w="10580" w:type="dxa"/>
            <w:gridSpan w:val="5"/>
            <w:shd w:val="clear" w:color="auto" w:fill="auto"/>
          </w:tcPr>
          <w:p w:rsidR="00B76378" w:rsidRPr="007107BB" w:rsidRDefault="00B76378" w:rsidP="00B76378">
            <w:pPr>
              <w:jc w:val="center"/>
              <w:rPr>
                <w:b/>
                <w:bCs/>
              </w:rPr>
            </w:pPr>
            <w:r w:rsidRPr="007107BB">
              <w:rPr>
                <w:b/>
                <w:bCs/>
              </w:rPr>
              <w:t>(OR)</w:t>
            </w: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4.</w:t>
            </w: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r>
              <w:t>Illustrate the four basic principles of quality management systems.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DA0181">
              <w:t>CO</w:t>
            </w:r>
            <w:r>
              <w:t>2</w:t>
            </w:r>
            <w:r w:rsidRPr="00DA0181">
              <w:t xml:space="preserve">  /  </w:t>
            </w:r>
            <w:r>
              <w:t>E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r>
              <w:t>Discuss the various concepts in the control of Inspection.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0E21E7">
              <w:t>CO</w:t>
            </w:r>
            <w:r>
              <w:t>2</w:t>
            </w:r>
            <w:r w:rsidRPr="000E21E7">
              <w:t xml:space="preserve">  /  </w:t>
            </w:r>
            <w:r>
              <w:t>A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/>
        </w:tc>
        <w:tc>
          <w:tcPr>
            <w:tcW w:w="1170" w:type="dxa"/>
            <w:shd w:val="clear" w:color="auto" w:fill="auto"/>
          </w:tcPr>
          <w:p w:rsidR="00B76378" w:rsidRPr="00875196" w:rsidRDefault="00B76378" w:rsidP="00B76378">
            <w:pPr>
              <w:jc w:val="center"/>
            </w:pP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5.</w:t>
            </w: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r>
              <w:t xml:space="preserve">Describe the concept of ISO 9000 for laboratory accreditation. 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727E91">
              <w:t>CO</w:t>
            </w:r>
            <w:r>
              <w:t>3</w:t>
            </w:r>
            <w:r w:rsidRPr="00727E91">
              <w:t xml:space="preserve">/  </w:t>
            </w:r>
            <w:r>
              <w:t>An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>
              <w:t>b</w:t>
            </w:r>
            <w:r w:rsidRPr="00EF5853">
              <w:t>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r>
              <w:t>Summarize the NABL guidelines for Accreditations.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727E91">
              <w:t>CO</w:t>
            </w:r>
            <w:r>
              <w:t>3</w:t>
            </w:r>
            <w:r w:rsidRPr="00727E91">
              <w:t xml:space="preserve">  /  </w:t>
            </w:r>
            <w:r>
              <w:t>E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90"/>
        </w:trPr>
        <w:tc>
          <w:tcPr>
            <w:tcW w:w="10580" w:type="dxa"/>
            <w:gridSpan w:val="5"/>
            <w:shd w:val="clear" w:color="auto" w:fill="auto"/>
          </w:tcPr>
          <w:p w:rsidR="00B76378" w:rsidRPr="007107BB" w:rsidRDefault="00B76378" w:rsidP="00B76378">
            <w:pPr>
              <w:jc w:val="center"/>
              <w:rPr>
                <w:b/>
                <w:bCs/>
              </w:rPr>
            </w:pPr>
            <w:r w:rsidRPr="007107BB">
              <w:rPr>
                <w:b/>
                <w:bCs/>
              </w:rPr>
              <w:t>(OR)</w:t>
            </w: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6.</w:t>
            </w: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pPr>
              <w:jc w:val="both"/>
            </w:pPr>
            <w:r>
              <w:t>Summarize the importance of ISO 14000.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A20CA0">
              <w:t>CO</w:t>
            </w:r>
            <w:r>
              <w:t>3</w:t>
            </w:r>
            <w:r w:rsidRPr="00A20CA0">
              <w:t xml:space="preserve">  /  </w:t>
            </w:r>
            <w:r>
              <w:t>E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pPr>
              <w:jc w:val="both"/>
            </w:pPr>
            <w:r>
              <w:t>Narrate the advantages of accreditation.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A20CA0">
              <w:t>CO</w:t>
            </w:r>
            <w:r>
              <w:t>3</w:t>
            </w:r>
            <w:r w:rsidRPr="00A20CA0">
              <w:t xml:space="preserve"> / </w:t>
            </w:r>
            <w:r>
              <w:t>An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pPr>
              <w:jc w:val="both"/>
            </w:pPr>
          </w:p>
        </w:tc>
        <w:tc>
          <w:tcPr>
            <w:tcW w:w="1170" w:type="dxa"/>
            <w:shd w:val="clear" w:color="auto" w:fill="auto"/>
          </w:tcPr>
          <w:p w:rsidR="00B76378" w:rsidRPr="00875196" w:rsidRDefault="00B76378" w:rsidP="00B76378">
            <w:pPr>
              <w:jc w:val="center"/>
            </w:pP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7.</w:t>
            </w: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pPr>
              <w:jc w:val="both"/>
            </w:pPr>
            <w:r>
              <w:t>What do you mean be incubation and start-ups? List of the various types of startups.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6F61C6">
              <w:t>CO</w:t>
            </w:r>
            <w:r>
              <w:t>4</w:t>
            </w:r>
            <w:r w:rsidRPr="006F61C6">
              <w:t xml:space="preserve">  /  </w:t>
            </w:r>
            <w:r>
              <w:t>E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90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pPr>
              <w:jc w:val="both"/>
            </w:pPr>
            <w:r>
              <w:t>What is your opinion about the factors involved in a successful business?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6F61C6">
              <w:t>CO</w:t>
            </w:r>
            <w:r>
              <w:t>4</w:t>
            </w:r>
            <w:r w:rsidRPr="006F61C6">
              <w:t xml:space="preserve">  /  </w:t>
            </w:r>
            <w:r>
              <w:t>A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42"/>
        </w:trPr>
        <w:tc>
          <w:tcPr>
            <w:tcW w:w="10580" w:type="dxa"/>
            <w:gridSpan w:val="5"/>
            <w:shd w:val="clear" w:color="auto" w:fill="auto"/>
          </w:tcPr>
          <w:p w:rsidR="00B76378" w:rsidRPr="007107BB" w:rsidRDefault="00B76378" w:rsidP="00B76378">
            <w:pPr>
              <w:jc w:val="center"/>
              <w:rPr>
                <w:b/>
                <w:bCs/>
              </w:rPr>
            </w:pPr>
            <w:r w:rsidRPr="007107BB">
              <w:rPr>
                <w:b/>
                <w:bCs/>
              </w:rPr>
              <w:t>(OR)</w:t>
            </w:r>
          </w:p>
        </w:tc>
      </w:tr>
      <w:tr w:rsidR="00B76378" w:rsidRPr="00EF5853" w:rsidTr="00B76378">
        <w:trPr>
          <w:trHeight w:val="42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8.</w:t>
            </w: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pPr>
              <w:jc w:val="both"/>
            </w:pPr>
            <w:r>
              <w:t>Discuss the seven steps of product planning and developments.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052E75">
              <w:t>CO</w:t>
            </w:r>
            <w:r>
              <w:t>6</w:t>
            </w:r>
            <w:r w:rsidRPr="00052E75">
              <w:t xml:space="preserve">/  </w:t>
            </w:r>
            <w:r>
              <w:t>An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224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pPr>
              <w:jc w:val="both"/>
            </w:pPr>
            <w:r>
              <w:t>Describe the various role of project manager.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052E75">
              <w:t>CO</w:t>
            </w:r>
            <w:r>
              <w:t>5</w:t>
            </w:r>
            <w:r w:rsidRPr="00052E75">
              <w:t xml:space="preserve">  /  </w:t>
            </w:r>
            <w:r>
              <w:t>E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42"/>
        </w:trPr>
        <w:tc>
          <w:tcPr>
            <w:tcW w:w="1508" w:type="dxa"/>
            <w:gridSpan w:val="2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52" w:type="dxa"/>
            <w:shd w:val="clear" w:color="auto" w:fill="auto"/>
          </w:tcPr>
          <w:p w:rsidR="00B76378" w:rsidRPr="002F4F9B" w:rsidRDefault="00B76378" w:rsidP="00B76378">
            <w:pPr>
              <w:jc w:val="center"/>
              <w:rPr>
                <w:b/>
                <w:u w:val="single"/>
              </w:rPr>
            </w:pPr>
            <w:r w:rsidRPr="002F4F9B">
              <w:rPr>
                <w:b/>
                <w:u w:val="single"/>
              </w:rPr>
              <w:t xml:space="preserve">PART – </w:t>
            </w:r>
            <w:r>
              <w:rPr>
                <w:b/>
                <w:u w:val="single"/>
              </w:rPr>
              <w:t>B</w:t>
            </w:r>
            <w:r w:rsidRPr="002F4F9B">
              <w:rPr>
                <w:b/>
                <w:u w:val="single"/>
              </w:rPr>
              <w:t xml:space="preserve"> (</w:t>
            </w:r>
            <w:r>
              <w:rPr>
                <w:b/>
                <w:u w:val="single"/>
              </w:rPr>
              <w:t>1</w:t>
            </w:r>
            <w:r w:rsidRPr="002F4F9B">
              <w:rPr>
                <w:b/>
                <w:u w:val="single"/>
              </w:rPr>
              <w:t xml:space="preserve"> X 20 = </w:t>
            </w:r>
            <w:r>
              <w:rPr>
                <w:b/>
                <w:u w:val="single"/>
              </w:rPr>
              <w:t>2</w:t>
            </w:r>
            <w:r w:rsidRPr="002F4F9B">
              <w:rPr>
                <w:b/>
                <w:u w:val="single"/>
              </w:rPr>
              <w:t>0 MARKS)</w:t>
            </w:r>
          </w:p>
          <w:p w:rsidR="00B76378" w:rsidRPr="00875196" w:rsidRDefault="00B76378" w:rsidP="00B76378">
            <w:pPr>
              <w:jc w:val="center"/>
              <w:rPr>
                <w:u w:val="single"/>
              </w:rPr>
            </w:pPr>
            <w:r w:rsidRPr="002F4F9B">
              <w:rPr>
                <w:b/>
                <w:bCs/>
              </w:rPr>
              <w:t>COMPULSORY QUESTION</w:t>
            </w:r>
          </w:p>
        </w:tc>
        <w:tc>
          <w:tcPr>
            <w:tcW w:w="1170" w:type="dxa"/>
            <w:shd w:val="clear" w:color="auto" w:fill="auto"/>
          </w:tcPr>
          <w:p w:rsidR="00B76378" w:rsidRPr="00875196" w:rsidRDefault="00B76378" w:rsidP="00B76378">
            <w:pPr>
              <w:jc w:val="center"/>
            </w:pP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</w:p>
        </w:tc>
      </w:tr>
      <w:tr w:rsidR="00B76378" w:rsidRPr="00EF5853" w:rsidTr="00B76378">
        <w:trPr>
          <w:trHeight w:val="42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9.</w:t>
            </w: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a.</w:t>
            </w:r>
          </w:p>
        </w:tc>
        <w:tc>
          <w:tcPr>
            <w:tcW w:w="6952" w:type="dxa"/>
            <w:shd w:val="clear" w:color="auto" w:fill="auto"/>
          </w:tcPr>
          <w:p w:rsidR="00B76378" w:rsidRPr="00EF5853" w:rsidRDefault="00B76378" w:rsidP="00B76378">
            <w:pPr>
              <w:jc w:val="both"/>
            </w:pPr>
            <w:r>
              <w:t>Explain the difference between project report and project appraisal.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8364A2">
              <w:t>CO</w:t>
            </w:r>
            <w:r>
              <w:t>6  /  E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  <w:tr w:rsidR="00B76378" w:rsidRPr="00EF5853" w:rsidTr="00B76378">
        <w:trPr>
          <w:trHeight w:val="42"/>
        </w:trPr>
        <w:tc>
          <w:tcPr>
            <w:tcW w:w="810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</w:p>
        </w:tc>
        <w:tc>
          <w:tcPr>
            <w:tcW w:w="698" w:type="dxa"/>
            <w:shd w:val="clear" w:color="auto" w:fill="auto"/>
          </w:tcPr>
          <w:p w:rsidR="00B76378" w:rsidRPr="00EF5853" w:rsidRDefault="00B76378" w:rsidP="00B76378">
            <w:pPr>
              <w:jc w:val="center"/>
            </w:pPr>
            <w:r w:rsidRPr="00EF5853">
              <w:t>b.</w:t>
            </w:r>
          </w:p>
        </w:tc>
        <w:tc>
          <w:tcPr>
            <w:tcW w:w="6952" w:type="dxa"/>
            <w:shd w:val="clear" w:color="auto" w:fill="auto"/>
          </w:tcPr>
          <w:p w:rsidR="00B76378" w:rsidRPr="004D4994" w:rsidRDefault="00B76378" w:rsidP="00B76378">
            <w:pPr>
              <w:jc w:val="both"/>
            </w:pPr>
            <w:r w:rsidRPr="004D4994">
              <w:t xml:space="preserve">Describe the various methods of </w:t>
            </w:r>
            <w:r w:rsidRPr="004D4994">
              <w:rPr>
                <w:bCs/>
              </w:rPr>
              <w:t>Networking with Industry and Organizations</w:t>
            </w:r>
            <w:r>
              <w:rPr>
                <w:bCs/>
              </w:rPr>
              <w:t>.</w:t>
            </w:r>
          </w:p>
        </w:tc>
        <w:tc>
          <w:tcPr>
            <w:tcW w:w="1170" w:type="dxa"/>
            <w:shd w:val="clear" w:color="auto" w:fill="auto"/>
          </w:tcPr>
          <w:p w:rsidR="00B76378" w:rsidRDefault="00B76378" w:rsidP="00B76378">
            <w:r w:rsidRPr="008364A2">
              <w:t>CO</w:t>
            </w:r>
            <w:r>
              <w:t>5</w:t>
            </w:r>
            <w:r w:rsidRPr="008364A2">
              <w:t xml:space="preserve">  /  </w:t>
            </w:r>
            <w:r>
              <w:t>E</w:t>
            </w:r>
          </w:p>
        </w:tc>
        <w:tc>
          <w:tcPr>
            <w:tcW w:w="950" w:type="dxa"/>
            <w:shd w:val="clear" w:color="auto" w:fill="auto"/>
          </w:tcPr>
          <w:p w:rsidR="00B76378" w:rsidRPr="005814FF" w:rsidRDefault="00B76378" w:rsidP="00B76378">
            <w:pPr>
              <w:jc w:val="center"/>
            </w:pPr>
            <w:r>
              <w:t>10</w:t>
            </w:r>
          </w:p>
        </w:tc>
      </w:tr>
    </w:tbl>
    <w:p w:rsidR="00B76378" w:rsidRDefault="00B76378" w:rsidP="00B76378">
      <w:pPr>
        <w:jc w:val="center"/>
      </w:pPr>
    </w:p>
    <w:p w:rsidR="00B76378" w:rsidRDefault="00B76378" w:rsidP="00B76378">
      <w:pPr>
        <w:jc w:val="center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Tr="00B76378">
        <w:tc>
          <w:tcPr>
            <w:tcW w:w="675" w:type="dxa"/>
          </w:tcPr>
          <w:p w:rsidR="00B76378" w:rsidRDefault="00B76378" w:rsidP="00B76378"/>
        </w:tc>
        <w:tc>
          <w:tcPr>
            <w:tcW w:w="10008" w:type="dxa"/>
          </w:tcPr>
          <w:p w:rsidR="00B76378" w:rsidRPr="007E5F37" w:rsidRDefault="00B76378" w:rsidP="00B76378">
            <w:pPr>
              <w:jc w:val="center"/>
              <w:rPr>
                <w:b/>
              </w:rPr>
            </w:pPr>
            <w:r w:rsidRPr="007E5F37">
              <w:rPr>
                <w:b/>
              </w:rPr>
              <w:t>COURSE OUTCOMES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CO1</w:t>
            </w:r>
          </w:p>
        </w:tc>
        <w:tc>
          <w:tcPr>
            <w:tcW w:w="10008" w:type="dxa"/>
          </w:tcPr>
          <w:p w:rsidR="00B76378" w:rsidRPr="003E08A2" w:rsidRDefault="00B76378" w:rsidP="00B76378">
            <w:pPr>
              <w:jc w:val="both"/>
            </w:pPr>
            <w:r>
              <w:t>S</w:t>
            </w:r>
            <w:r w:rsidRPr="003E08A2">
              <w:t>ummarize various chemical standards</w:t>
            </w:r>
            <w:r>
              <w:t>.</w:t>
            </w:r>
            <w:r w:rsidRPr="003E08A2">
              <w:t xml:space="preserve"> 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CO2</w:t>
            </w:r>
          </w:p>
        </w:tc>
        <w:tc>
          <w:tcPr>
            <w:tcW w:w="10008" w:type="dxa"/>
          </w:tcPr>
          <w:p w:rsidR="00B76378" w:rsidRPr="003E08A2" w:rsidRDefault="00B76378" w:rsidP="00B76378">
            <w:pPr>
              <w:jc w:val="both"/>
            </w:pPr>
            <w:r w:rsidRPr="003E08A2">
              <w:t>Summarize various biological standards</w:t>
            </w:r>
            <w:r>
              <w:t>.</w:t>
            </w:r>
            <w:r w:rsidRPr="003E08A2">
              <w:t xml:space="preserve"> 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CO3</w:t>
            </w:r>
          </w:p>
        </w:tc>
        <w:tc>
          <w:tcPr>
            <w:tcW w:w="10008" w:type="dxa"/>
          </w:tcPr>
          <w:p w:rsidR="00B76378" w:rsidRPr="003E08A2" w:rsidRDefault="00B76378" w:rsidP="00B76378">
            <w:pPr>
              <w:jc w:val="both"/>
            </w:pPr>
            <w:r w:rsidRPr="003E08A2">
              <w:t>Understand about the quality management systems</w:t>
            </w:r>
            <w:r>
              <w:t>.</w:t>
            </w:r>
            <w:r w:rsidRPr="003E08A2">
              <w:t xml:space="preserve"> 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CO4</w:t>
            </w:r>
          </w:p>
        </w:tc>
        <w:tc>
          <w:tcPr>
            <w:tcW w:w="10008" w:type="dxa"/>
          </w:tcPr>
          <w:p w:rsidR="00B76378" w:rsidRPr="003E08A2" w:rsidRDefault="00B76378" w:rsidP="00B76378">
            <w:pPr>
              <w:jc w:val="both"/>
            </w:pPr>
            <w:r w:rsidRPr="003E08A2">
              <w:t>Realize the importance of various accreditation</w:t>
            </w:r>
            <w:r>
              <w:t>.</w:t>
            </w:r>
            <w:r w:rsidRPr="003E08A2">
              <w:t xml:space="preserve"> 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CO5</w:t>
            </w:r>
          </w:p>
        </w:tc>
        <w:tc>
          <w:tcPr>
            <w:tcW w:w="10008" w:type="dxa"/>
          </w:tcPr>
          <w:p w:rsidR="00B76378" w:rsidRPr="003E08A2" w:rsidRDefault="00B76378" w:rsidP="00B76378">
            <w:pPr>
              <w:jc w:val="both"/>
            </w:pPr>
            <w:r>
              <w:t>U</w:t>
            </w:r>
            <w:r w:rsidRPr="003E08A2">
              <w:t>nderstand the basics of entrepreneurship</w:t>
            </w:r>
            <w:r>
              <w:t>.</w:t>
            </w:r>
            <w:r w:rsidRPr="003E08A2">
              <w:t xml:space="preserve"> </w:t>
            </w:r>
          </w:p>
        </w:tc>
      </w:tr>
      <w:tr w:rsidR="00B76378" w:rsidTr="00B76378">
        <w:tc>
          <w:tcPr>
            <w:tcW w:w="675" w:type="dxa"/>
          </w:tcPr>
          <w:p w:rsidR="00B76378" w:rsidRDefault="00B76378" w:rsidP="00B76378">
            <w:r>
              <w:t>CO6</w:t>
            </w:r>
          </w:p>
        </w:tc>
        <w:tc>
          <w:tcPr>
            <w:tcW w:w="10008" w:type="dxa"/>
          </w:tcPr>
          <w:p w:rsidR="00B76378" w:rsidRPr="003E08A2" w:rsidRDefault="00B76378" w:rsidP="00B76378">
            <w:pPr>
              <w:jc w:val="both"/>
            </w:pPr>
            <w:r>
              <w:t>A</w:t>
            </w:r>
            <w:r w:rsidRPr="003E08A2">
              <w:t>pply the steps used for project management</w:t>
            </w:r>
            <w:r>
              <w:t>.</w:t>
            </w:r>
            <w:r w:rsidRPr="003E08A2">
              <w:t xml:space="preserve"> </w:t>
            </w:r>
          </w:p>
        </w:tc>
      </w:tr>
    </w:tbl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Tr="00B76378">
        <w:tc>
          <w:tcPr>
            <w:tcW w:w="10683" w:type="dxa"/>
            <w:gridSpan w:val="8"/>
          </w:tcPr>
          <w:p w:rsidR="00B76378" w:rsidRPr="0009580C" w:rsidRDefault="00B76378" w:rsidP="00B76378">
            <w:pPr>
              <w:jc w:val="center"/>
              <w:rPr>
                <w:b/>
              </w:rPr>
            </w:pPr>
            <w:r w:rsidRPr="0009580C">
              <w:rPr>
                <w:b/>
              </w:rPr>
              <w:t>A</w:t>
            </w:r>
            <w:r>
              <w:rPr>
                <w:b/>
              </w:rPr>
              <w:t>ssessment Pattern</w:t>
            </w:r>
            <w:r w:rsidRPr="0009580C">
              <w:rPr>
                <w:b/>
              </w:rPr>
              <w:t xml:space="preserve"> as per Bloom’s Taxonomy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 / P</w:t>
            </w:r>
          </w:p>
        </w:tc>
        <w:tc>
          <w:tcPr>
            <w:tcW w:w="1362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Remember</w:t>
            </w:r>
          </w:p>
        </w:tc>
        <w:tc>
          <w:tcPr>
            <w:tcW w:w="1569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Understand</w:t>
            </w:r>
          </w:p>
        </w:tc>
        <w:tc>
          <w:tcPr>
            <w:tcW w:w="1439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Apply</w:t>
            </w:r>
          </w:p>
        </w:tc>
        <w:tc>
          <w:tcPr>
            <w:tcW w:w="1497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Analyze</w:t>
            </w:r>
          </w:p>
        </w:tc>
        <w:tc>
          <w:tcPr>
            <w:tcW w:w="1375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Evaluate</w:t>
            </w:r>
          </w:p>
        </w:tc>
        <w:tc>
          <w:tcPr>
            <w:tcW w:w="132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Create</w:t>
            </w:r>
          </w:p>
        </w:tc>
        <w:tc>
          <w:tcPr>
            <w:tcW w:w="116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Total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CO1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5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15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CO2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CO3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5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15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CO4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CO5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CO6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</w:tr>
      <w:tr w:rsidR="00B76378" w:rsidTr="00B76378">
        <w:tc>
          <w:tcPr>
            <w:tcW w:w="9522" w:type="dxa"/>
            <w:gridSpan w:val="7"/>
          </w:tcPr>
          <w:p w:rsidR="00B76378" w:rsidRDefault="00B76378" w:rsidP="00B76378"/>
        </w:tc>
        <w:tc>
          <w:tcPr>
            <w:tcW w:w="116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1</w:t>
            </w:r>
            <w:r>
              <w:rPr>
                <w:b/>
              </w:rPr>
              <w:t>8</w:t>
            </w:r>
            <w:r w:rsidRPr="00723EF4">
              <w:rPr>
                <w:b/>
              </w:rPr>
              <w:t>0</w:t>
            </w:r>
          </w:p>
        </w:tc>
      </w:tr>
    </w:tbl>
    <w:p w:rsidR="00B76378" w:rsidRDefault="00B76378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47" name="Picture 47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20OP2008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E6200C">
              <w:rPr>
                <w:b/>
                <w:szCs w:val="24"/>
              </w:rPr>
              <w:t>NUTRITION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14827" w:type="pct"/>
        <w:tblLook w:val="04A0" w:firstRow="1" w:lastRow="0" w:firstColumn="1" w:lastColumn="0" w:noHBand="0" w:noVBand="1"/>
      </w:tblPr>
      <w:tblGrid>
        <w:gridCol w:w="570"/>
        <w:gridCol w:w="396"/>
        <w:gridCol w:w="6720"/>
        <w:gridCol w:w="1150"/>
        <w:gridCol w:w="1056"/>
        <w:gridCol w:w="896"/>
        <w:gridCol w:w="5221"/>
        <w:gridCol w:w="5221"/>
        <w:gridCol w:w="5221"/>
        <w:gridCol w:w="5228"/>
      </w:tblGrid>
      <w:tr w:rsidR="00B76378" w:rsidRPr="0004565E" w:rsidTr="00B76378">
        <w:trPr>
          <w:gridAfter w:val="4"/>
          <w:wAfter w:w="3313" w:type="pct"/>
          <w:trHeight w:val="552"/>
        </w:trPr>
        <w:tc>
          <w:tcPr>
            <w:tcW w:w="88" w:type="pct"/>
            <w:vAlign w:val="center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1131" w:type="pct"/>
            <w:gridSpan w:val="2"/>
            <w:vAlign w:val="center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159" w:type="pct"/>
            <w:vAlign w:val="center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136" w:type="pct"/>
            <w:vAlign w:val="center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04565E" w:rsidTr="00B76378">
        <w:trPr>
          <w:gridAfter w:val="4"/>
          <w:wAfter w:w="3313" w:type="pct"/>
          <w:trHeight w:val="552"/>
        </w:trPr>
        <w:tc>
          <w:tcPr>
            <w:tcW w:w="1687" w:type="pct"/>
            <w:gridSpan w:val="6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04565E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1.</w:t>
            </w: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Describe the history of nutrition in brief.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CO1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U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b.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Illustrate</w:t>
            </w:r>
            <w:r>
              <w:rPr>
                <w:sz w:val="24"/>
                <w:szCs w:val="24"/>
              </w:rPr>
              <w:t xml:space="preserve"> </w:t>
            </w:r>
            <w:r w:rsidRPr="0004565E">
              <w:rPr>
                <w:sz w:val="24"/>
                <w:szCs w:val="24"/>
              </w:rPr>
              <w:t xml:space="preserve">different type of foods and food groups in detail with necessary examples. 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CO1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(OR)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2.</w:t>
            </w: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Discuss the limitations of daily diet for various age groups in detail.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CO1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R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b.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Differentiate macro and micro nutrient in detail. Discuss the important functions of food nutrients in detail.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CO1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An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3.</w:t>
            </w: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Describe the problems related to deficiency and excess of nutrient Carbohydrate in human body.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CO2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R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b.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Explain</w:t>
            </w:r>
            <w:r>
              <w:rPr>
                <w:sz w:val="24"/>
                <w:szCs w:val="24"/>
              </w:rPr>
              <w:t xml:space="preserve"> </w:t>
            </w:r>
            <w:r w:rsidRPr="0004565E">
              <w:rPr>
                <w:sz w:val="24"/>
                <w:szCs w:val="24"/>
              </w:rPr>
              <w:t>the various types, sources and functions of the nutrient Carbohydrate with adequate examples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CO2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An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4.</w:t>
            </w: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Describe recommended dietary allowance of carbohydrate for human eye.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CO2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U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b.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Explain resistant starch in brief and differentiate it with regular starch. Also describe the benefits of high-fibre diet and the health conditions linked to low dietary fibre.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CO2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5.</w:t>
            </w: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Compare and contrast complete and incomplete proteins with necessary examples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CO3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U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b.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Illustrate</w:t>
            </w:r>
            <w:r>
              <w:rPr>
                <w:sz w:val="24"/>
                <w:szCs w:val="24"/>
              </w:rPr>
              <w:t xml:space="preserve"> </w:t>
            </w:r>
            <w:r w:rsidRPr="0004565E">
              <w:rPr>
                <w:sz w:val="24"/>
                <w:szCs w:val="24"/>
              </w:rPr>
              <w:t>essential and non-essential amino acids in detail. Discuss various function and food sources of proteins with few examples.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CO3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An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(OR)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6.</w:t>
            </w: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a.</w:t>
            </w:r>
          </w:p>
        </w:tc>
        <w:tc>
          <w:tcPr>
            <w:tcW w:w="1065" w:type="pct"/>
          </w:tcPr>
          <w:p w:rsidR="00B76378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Describe the requirement of supplementary food for the health of an eye in detail.</w:t>
            </w:r>
          </w:p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CO3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b.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Explain the three main classification of protein in detail with relevant diagrams and examples.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CO3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An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7.</w:t>
            </w: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Differentiate various types of lipids based on bio-chemical classification of fats with necessary examples.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CO4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U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b.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 xml:space="preserve">Illustrate saturated and unsaturated in detail. Also discuss the sources of Omega 3 fatty acids and its health benefits in brief. 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CO4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04565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8.</w:t>
            </w: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Describe e</w:t>
            </w:r>
            <w:r w:rsidRPr="0004565E">
              <w:rPr>
                <w:spacing w:val="-1"/>
                <w:sz w:val="24"/>
                <w:szCs w:val="24"/>
              </w:rPr>
              <w:t>nergy imbalance in detail leading to obesity and starvation.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CO5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R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b.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Explain various food sources of fats and its functions and in detail. Also, explain the total calorie requirement for different age groups and associated diseasesdue to the deficiency of fats.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CO5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U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</w:tr>
      <w:tr w:rsidR="00B76378" w:rsidRPr="0004565E" w:rsidTr="00B76378">
        <w:trPr>
          <w:trHeight w:val="552"/>
        </w:trPr>
        <w:tc>
          <w:tcPr>
            <w:tcW w:w="1687" w:type="pct"/>
            <w:gridSpan w:val="6"/>
            <w:vAlign w:val="center"/>
          </w:tcPr>
          <w:p w:rsidR="00B76378" w:rsidRPr="00B1118A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B1118A">
              <w:rPr>
                <w:b/>
                <w:sz w:val="24"/>
                <w:szCs w:val="24"/>
                <w:u w:val="single"/>
              </w:rPr>
              <w:t xml:space="preserve">PART – </w:t>
            </w:r>
            <w:r>
              <w:rPr>
                <w:b/>
                <w:sz w:val="24"/>
                <w:szCs w:val="24"/>
                <w:u w:val="single"/>
              </w:rPr>
              <w:t>B</w:t>
            </w:r>
            <w:r w:rsidRPr="00B1118A">
              <w:rPr>
                <w:b/>
                <w:sz w:val="24"/>
                <w:szCs w:val="24"/>
                <w:u w:val="single"/>
              </w:rPr>
              <w:t>(</w:t>
            </w:r>
            <w:r>
              <w:rPr>
                <w:b/>
                <w:sz w:val="24"/>
                <w:szCs w:val="24"/>
                <w:u w:val="single"/>
              </w:rPr>
              <w:t>1</w:t>
            </w:r>
            <w:r w:rsidRPr="00B1118A">
              <w:rPr>
                <w:b/>
                <w:sz w:val="24"/>
                <w:szCs w:val="24"/>
                <w:u w:val="single"/>
              </w:rPr>
              <w:t xml:space="preserve"> X 20= </w:t>
            </w:r>
            <w:r>
              <w:rPr>
                <w:b/>
                <w:sz w:val="24"/>
                <w:szCs w:val="24"/>
                <w:u w:val="single"/>
              </w:rPr>
              <w:t>2</w:t>
            </w:r>
            <w:r w:rsidRPr="00B1118A">
              <w:rPr>
                <w:b/>
                <w:sz w:val="24"/>
                <w:szCs w:val="24"/>
                <w:u w:val="single"/>
              </w:rPr>
              <w:t>0 MARKS)</w:t>
            </w:r>
          </w:p>
          <w:p w:rsidR="00B76378" w:rsidRPr="00A86E3D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A86E3D">
              <w:rPr>
                <w:b/>
                <w:sz w:val="24"/>
                <w:szCs w:val="24"/>
              </w:rPr>
              <w:t>COMPULSORY QUESTION</w:t>
            </w:r>
          </w:p>
        </w:tc>
        <w:tc>
          <w:tcPr>
            <w:tcW w:w="828" w:type="pct"/>
          </w:tcPr>
          <w:p w:rsidR="00B76378" w:rsidRPr="0004565E" w:rsidRDefault="00B76378">
            <w:pPr>
              <w:spacing w:after="200" w:line="276" w:lineRule="auto"/>
              <w:rPr>
                <w:sz w:val="24"/>
                <w:szCs w:val="24"/>
              </w:rPr>
            </w:pPr>
          </w:p>
        </w:tc>
        <w:tc>
          <w:tcPr>
            <w:tcW w:w="828" w:type="pct"/>
          </w:tcPr>
          <w:p w:rsidR="00B76378" w:rsidRPr="0004565E" w:rsidRDefault="00B76378">
            <w:pPr>
              <w:spacing w:after="200" w:line="276" w:lineRule="auto"/>
              <w:rPr>
                <w:sz w:val="24"/>
                <w:szCs w:val="24"/>
              </w:rPr>
            </w:pPr>
          </w:p>
        </w:tc>
        <w:tc>
          <w:tcPr>
            <w:tcW w:w="828" w:type="pct"/>
          </w:tcPr>
          <w:p w:rsidR="00B76378" w:rsidRPr="0004565E" w:rsidRDefault="00B76378">
            <w:pPr>
              <w:spacing w:after="200" w:line="276" w:lineRule="auto"/>
              <w:rPr>
                <w:sz w:val="24"/>
                <w:szCs w:val="24"/>
              </w:rPr>
            </w:pPr>
          </w:p>
        </w:tc>
        <w:tc>
          <w:tcPr>
            <w:tcW w:w="829" w:type="pct"/>
          </w:tcPr>
          <w:p w:rsidR="00B76378" w:rsidRPr="0004565E" w:rsidRDefault="00B76378">
            <w:pPr>
              <w:spacing w:after="200" w:line="276" w:lineRule="auto"/>
              <w:rPr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  <w:u w:val="single"/>
              </w:rPr>
              <w:t>Compulsory</w:t>
            </w:r>
            <w:r w:rsidRPr="0004565E">
              <w:rPr>
                <w:sz w:val="24"/>
                <w:szCs w:val="24"/>
                <w:u w:val="single"/>
              </w:rPr>
              <w:t>: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9.</w:t>
            </w: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Discuss vitamin deficiencies and its associated eye disorders in detail.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CO6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</w:tr>
      <w:tr w:rsidR="00B76378" w:rsidRPr="0004565E" w:rsidTr="00B76378">
        <w:trPr>
          <w:gridAfter w:val="4"/>
          <w:wAfter w:w="3313" w:type="pct"/>
          <w:trHeight w:val="397"/>
        </w:trPr>
        <w:tc>
          <w:tcPr>
            <w:tcW w:w="88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b.</w:t>
            </w:r>
          </w:p>
        </w:tc>
        <w:tc>
          <w:tcPr>
            <w:tcW w:w="1065" w:type="pct"/>
          </w:tcPr>
          <w:p w:rsidR="00B76378" w:rsidRPr="0004565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Explain the macro and micro minerals with examples. Differentiatevarious types of vitamins and discuss its importance and general functions in the health of human eye.</w:t>
            </w:r>
          </w:p>
        </w:tc>
        <w:tc>
          <w:tcPr>
            <w:tcW w:w="173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CO6</w:t>
            </w:r>
          </w:p>
        </w:tc>
        <w:tc>
          <w:tcPr>
            <w:tcW w:w="159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An</w:t>
            </w:r>
          </w:p>
        </w:tc>
        <w:tc>
          <w:tcPr>
            <w:tcW w:w="136" w:type="pct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04565E" w:rsidTr="00B76378">
        <w:tc>
          <w:tcPr>
            <w:tcW w:w="675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04565E" w:rsidTr="00B76378">
        <w:tc>
          <w:tcPr>
            <w:tcW w:w="675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04565E" w:rsidRDefault="00B76378" w:rsidP="00B76378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sz w:val="24"/>
                <w:szCs w:val="24"/>
              </w:rPr>
            </w:pPr>
            <w:r w:rsidRPr="0004565E">
              <w:rPr>
                <w:rFonts w:eastAsiaTheme="minorHAnsi"/>
                <w:color w:val="000000"/>
                <w:sz w:val="24"/>
                <w:szCs w:val="24"/>
              </w:rPr>
              <w:t xml:space="preserve"> Understand the importance of balanced food and food groups. </w:t>
            </w:r>
          </w:p>
        </w:tc>
      </w:tr>
      <w:tr w:rsidR="00B76378" w:rsidRPr="0004565E" w:rsidTr="00B76378">
        <w:tc>
          <w:tcPr>
            <w:tcW w:w="675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rFonts w:eastAsiaTheme="minorHAnsi"/>
                <w:color w:val="000000"/>
                <w:sz w:val="24"/>
                <w:szCs w:val="24"/>
              </w:rPr>
              <w:t xml:space="preserve">Classify the carbohydrates, Fats and proteins and its presence in different sources. </w:t>
            </w:r>
          </w:p>
        </w:tc>
      </w:tr>
      <w:tr w:rsidR="00B76378" w:rsidRPr="0004565E" w:rsidTr="00B76378">
        <w:tc>
          <w:tcPr>
            <w:tcW w:w="675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rFonts w:eastAsiaTheme="minorHAnsi"/>
                <w:color w:val="000000"/>
                <w:sz w:val="24"/>
                <w:szCs w:val="24"/>
              </w:rPr>
              <w:t>Demonstrate the role of Macro and micro minerals associated with the eye defects</w:t>
            </w:r>
            <w:r>
              <w:rPr>
                <w:rFonts w:eastAsiaTheme="minorHAnsi"/>
                <w:color w:val="000000"/>
                <w:sz w:val="24"/>
                <w:szCs w:val="24"/>
              </w:rPr>
              <w:t>.</w:t>
            </w:r>
            <w:r w:rsidRPr="0004565E">
              <w:rPr>
                <w:rFonts w:eastAsiaTheme="minorHAnsi"/>
                <w:color w:val="000000"/>
                <w:sz w:val="24"/>
                <w:szCs w:val="24"/>
              </w:rPr>
              <w:t xml:space="preserve"> </w:t>
            </w:r>
          </w:p>
        </w:tc>
      </w:tr>
      <w:tr w:rsidR="00B76378" w:rsidRPr="0004565E" w:rsidTr="00B76378">
        <w:tc>
          <w:tcPr>
            <w:tcW w:w="675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rFonts w:eastAsiaTheme="minorHAnsi"/>
                <w:color w:val="000000"/>
                <w:sz w:val="24"/>
                <w:szCs w:val="24"/>
              </w:rPr>
              <w:t>Measure the energy value of food, Energy expenditure.</w:t>
            </w:r>
          </w:p>
        </w:tc>
      </w:tr>
      <w:tr w:rsidR="00B76378" w:rsidRPr="0004565E" w:rsidTr="00B76378">
        <w:tc>
          <w:tcPr>
            <w:tcW w:w="675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rFonts w:eastAsiaTheme="minorHAnsi"/>
                <w:color w:val="000000"/>
                <w:sz w:val="24"/>
                <w:szCs w:val="24"/>
              </w:rPr>
              <w:t xml:space="preserve">Calculate the total energy/calorie requirement for different age groups and diseases. </w:t>
            </w:r>
          </w:p>
        </w:tc>
      </w:tr>
      <w:tr w:rsidR="00B76378" w:rsidRPr="0004565E" w:rsidTr="00B76378">
        <w:tc>
          <w:tcPr>
            <w:tcW w:w="675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04565E" w:rsidRDefault="00B76378" w:rsidP="00B76378">
            <w:pPr>
              <w:jc w:val="both"/>
              <w:rPr>
                <w:sz w:val="24"/>
                <w:szCs w:val="24"/>
              </w:rPr>
            </w:pPr>
            <w:r w:rsidRPr="0004565E">
              <w:rPr>
                <w:rFonts w:eastAsiaTheme="minorHAnsi"/>
                <w:color w:val="000000"/>
                <w:sz w:val="24"/>
                <w:szCs w:val="24"/>
              </w:rPr>
              <w:t>Recommend suitable diet plan for a specific case related to different conditions of eye</w:t>
            </w:r>
            <w:r>
              <w:rPr>
                <w:rFonts w:eastAsiaTheme="minorHAnsi"/>
                <w:color w:val="000000"/>
                <w:sz w:val="24"/>
                <w:szCs w:val="24"/>
              </w:rPr>
              <w:t>.</w:t>
            </w:r>
            <w:r w:rsidRPr="0004565E">
              <w:rPr>
                <w:rFonts w:eastAsiaTheme="minorHAnsi"/>
                <w:color w:val="000000"/>
                <w:sz w:val="24"/>
                <w:szCs w:val="24"/>
              </w:rPr>
              <w:t xml:space="preserve"> 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04565E" w:rsidTr="00B76378">
        <w:tc>
          <w:tcPr>
            <w:tcW w:w="10683" w:type="dxa"/>
            <w:gridSpan w:val="8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04565E" w:rsidTr="00B76378">
        <w:tc>
          <w:tcPr>
            <w:tcW w:w="959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04565E" w:rsidTr="00B76378">
        <w:tc>
          <w:tcPr>
            <w:tcW w:w="959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  <w:tc>
          <w:tcPr>
            <w:tcW w:w="1439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  <w:tc>
          <w:tcPr>
            <w:tcW w:w="1497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  <w:tc>
          <w:tcPr>
            <w:tcW w:w="1375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34</w:t>
            </w:r>
          </w:p>
        </w:tc>
      </w:tr>
      <w:tr w:rsidR="00B76378" w:rsidRPr="0004565E" w:rsidTr="00B76378">
        <w:tc>
          <w:tcPr>
            <w:tcW w:w="959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  <w:tc>
          <w:tcPr>
            <w:tcW w:w="1569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  <w:tc>
          <w:tcPr>
            <w:tcW w:w="1439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  <w:tc>
          <w:tcPr>
            <w:tcW w:w="1497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  <w:tc>
          <w:tcPr>
            <w:tcW w:w="1375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40</w:t>
            </w:r>
          </w:p>
        </w:tc>
      </w:tr>
      <w:tr w:rsidR="00B76378" w:rsidRPr="0004565E" w:rsidTr="00B76378">
        <w:tc>
          <w:tcPr>
            <w:tcW w:w="959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  <w:tc>
          <w:tcPr>
            <w:tcW w:w="1439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  <w:tc>
          <w:tcPr>
            <w:tcW w:w="1375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20</w:t>
            </w:r>
          </w:p>
        </w:tc>
      </w:tr>
      <w:tr w:rsidR="00B76378" w:rsidRPr="0004565E" w:rsidTr="00B76378">
        <w:tc>
          <w:tcPr>
            <w:tcW w:w="959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  <w:tc>
          <w:tcPr>
            <w:tcW w:w="1569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  <w:tc>
          <w:tcPr>
            <w:tcW w:w="1439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  <w:tc>
          <w:tcPr>
            <w:tcW w:w="1497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  <w:tc>
          <w:tcPr>
            <w:tcW w:w="1375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32</w:t>
            </w:r>
          </w:p>
        </w:tc>
      </w:tr>
      <w:tr w:rsidR="00B76378" w:rsidRPr="0004565E" w:rsidTr="00B76378">
        <w:tc>
          <w:tcPr>
            <w:tcW w:w="959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  <w:tc>
          <w:tcPr>
            <w:tcW w:w="1569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  <w:tc>
          <w:tcPr>
            <w:tcW w:w="1439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  <w:tc>
          <w:tcPr>
            <w:tcW w:w="1497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34</w:t>
            </w:r>
          </w:p>
        </w:tc>
      </w:tr>
      <w:tr w:rsidR="00B76378" w:rsidRPr="0004565E" w:rsidTr="00B76378">
        <w:tc>
          <w:tcPr>
            <w:tcW w:w="959" w:type="dxa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6</w:t>
            </w:r>
          </w:p>
        </w:tc>
        <w:tc>
          <w:tcPr>
            <w:tcW w:w="1497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14</w:t>
            </w:r>
          </w:p>
        </w:tc>
        <w:tc>
          <w:tcPr>
            <w:tcW w:w="1375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04565E" w:rsidRDefault="00B76378" w:rsidP="00B76378">
            <w:pPr>
              <w:jc w:val="center"/>
              <w:rPr>
                <w:sz w:val="24"/>
                <w:szCs w:val="24"/>
              </w:rPr>
            </w:pPr>
            <w:r w:rsidRPr="0004565E">
              <w:rPr>
                <w:sz w:val="24"/>
                <w:szCs w:val="24"/>
              </w:rPr>
              <w:t>20</w:t>
            </w:r>
          </w:p>
        </w:tc>
      </w:tr>
      <w:tr w:rsidR="00B76378" w:rsidRPr="0004565E" w:rsidTr="00B76378">
        <w:tc>
          <w:tcPr>
            <w:tcW w:w="9522" w:type="dxa"/>
            <w:gridSpan w:val="7"/>
          </w:tcPr>
          <w:p w:rsidR="00B76378" w:rsidRPr="0004565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04565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4565E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48" name="Picture 48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color w:val="333333"/>
                <w:szCs w:val="24"/>
                <w:shd w:val="clear" w:color="auto" w:fill="FFFFFF"/>
              </w:rPr>
              <w:t>20OP2011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</w:rPr>
              <w:t>OPTOMETRIC OPTICS-I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348"/>
        <w:gridCol w:w="1150"/>
        <w:gridCol w:w="1323"/>
        <w:gridCol w:w="896"/>
      </w:tblGrid>
      <w:tr w:rsidR="00B76378" w:rsidRPr="001161DE" w:rsidTr="00B76378">
        <w:trPr>
          <w:trHeight w:val="552"/>
        </w:trPr>
        <w:tc>
          <w:tcPr>
            <w:tcW w:w="258" w:type="pct"/>
            <w:vAlign w:val="center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3" w:type="pct"/>
            <w:vAlign w:val="center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1161DE" w:rsidTr="00B76378">
        <w:trPr>
          <w:trHeight w:val="552"/>
        </w:trPr>
        <w:tc>
          <w:tcPr>
            <w:tcW w:w="5000" w:type="pct"/>
            <w:gridSpan w:val="6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1161DE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Explain the following</w:t>
            </w:r>
          </w:p>
          <w:p w:rsidR="00B76378" w:rsidRPr="001161DE" w:rsidRDefault="00B76378" w:rsidP="00CA5E13">
            <w:pPr>
              <w:pStyle w:val="ListParagraph"/>
              <w:numPr>
                <w:ilvl w:val="0"/>
                <w:numId w:val="32"/>
              </w:numPr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Refraction</w:t>
            </w:r>
            <w:r>
              <w:rPr>
                <w:sz w:val="24"/>
                <w:szCs w:val="24"/>
              </w:rPr>
              <w:t>.</w:t>
            </w:r>
          </w:p>
          <w:p w:rsidR="00B76378" w:rsidRPr="001161DE" w:rsidRDefault="00B76378" w:rsidP="00CA5E13">
            <w:pPr>
              <w:pStyle w:val="ListParagraph"/>
              <w:numPr>
                <w:ilvl w:val="0"/>
                <w:numId w:val="32"/>
              </w:numPr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Vertex power</w:t>
            </w:r>
            <w:r>
              <w:rPr>
                <w:sz w:val="24"/>
                <w:szCs w:val="24"/>
              </w:rPr>
              <w:t>.</w:t>
            </w:r>
          </w:p>
          <w:p w:rsidR="00B76378" w:rsidRPr="001161DE" w:rsidRDefault="00B76378" w:rsidP="00CA5E13">
            <w:pPr>
              <w:pStyle w:val="ListParagraph"/>
              <w:numPr>
                <w:ilvl w:val="0"/>
                <w:numId w:val="32"/>
              </w:numPr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Vertex distance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5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Summarize the cylindrical, spherical and sphero-cylindrical lenses with necessary diagrams and power cross.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15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1161D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A lens has surface curves of +12.00D and -4.00D, it has a center thickness of 8 mm and the refractive index is 1.60. Calculate the front vertex power of the lens.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Analyze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5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Classify and paraphrase the aberrations in ophthalmic lenses.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15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Demonstrate the various steps involved in the fabrication of lens with a neat sketch.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20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Illustrate the following</w:t>
            </w:r>
          </w:p>
          <w:p w:rsidR="00B76378" w:rsidRPr="001161DE" w:rsidRDefault="00B76378" w:rsidP="00CA5E13">
            <w:pPr>
              <w:pStyle w:val="ListParagraph"/>
              <w:numPr>
                <w:ilvl w:val="0"/>
                <w:numId w:val="33"/>
              </w:numPr>
              <w:jc w:val="both"/>
            </w:pPr>
            <w:r>
              <w:t>L</w:t>
            </w:r>
            <w:r w:rsidRPr="001161DE">
              <w:t>ens surfacing</w:t>
            </w:r>
            <w:r>
              <w:t>.</w:t>
            </w:r>
          </w:p>
          <w:p w:rsidR="00B76378" w:rsidRPr="001161DE" w:rsidRDefault="00B76378" w:rsidP="00CA5E13">
            <w:pPr>
              <w:pStyle w:val="ListParagraph"/>
              <w:numPr>
                <w:ilvl w:val="0"/>
                <w:numId w:val="33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</w:t>
            </w:r>
            <w:r w:rsidRPr="001161DE">
              <w:rPr>
                <w:sz w:val="24"/>
                <w:szCs w:val="24"/>
              </w:rPr>
              <w:t>urface generation processes</w:t>
            </w:r>
            <w:r>
              <w:rPr>
                <w:sz w:val="24"/>
                <w:szCs w:val="24"/>
              </w:rPr>
              <w:t>.</w:t>
            </w:r>
          </w:p>
          <w:p w:rsidR="00B76378" w:rsidRPr="001161DE" w:rsidRDefault="00B76378" w:rsidP="00CA5E13">
            <w:pPr>
              <w:pStyle w:val="ListParagraph"/>
              <w:numPr>
                <w:ilvl w:val="0"/>
                <w:numId w:val="33"/>
              </w:numPr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Edging, Mounting and inspection of lens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20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Interpret the various defects in the material of the lens and on lens surfaces in detail.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Analyze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20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 xml:space="preserve">List the characteristics of toughened lenses. 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Apply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5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Demonstrate the thermal and chemical processing methods for the toughening of lenses.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15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lastRenderedPageBreak/>
              <w:t>7.</w:t>
            </w: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Describe</w:t>
            </w:r>
            <w:r w:rsidRPr="001161DE">
              <w:rPr>
                <w:sz w:val="24"/>
                <w:szCs w:val="24"/>
              </w:rPr>
              <w:t xml:space="preserve"> the following</w:t>
            </w:r>
          </w:p>
          <w:p w:rsidR="00B76378" w:rsidRPr="001161DE" w:rsidRDefault="00B76378" w:rsidP="00CA5E13">
            <w:pPr>
              <w:pStyle w:val="ListParagraph"/>
              <w:numPr>
                <w:ilvl w:val="0"/>
                <w:numId w:val="34"/>
              </w:numPr>
              <w:ind w:left="735" w:hanging="425"/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Ophthalmic prism</w:t>
            </w:r>
            <w:r>
              <w:rPr>
                <w:sz w:val="24"/>
                <w:szCs w:val="24"/>
              </w:rPr>
              <w:t>.</w:t>
            </w:r>
          </w:p>
          <w:p w:rsidR="00B76378" w:rsidRPr="001161DE" w:rsidRDefault="00B76378" w:rsidP="00CA5E13">
            <w:pPr>
              <w:pStyle w:val="ListParagraph"/>
              <w:numPr>
                <w:ilvl w:val="0"/>
                <w:numId w:val="34"/>
              </w:numPr>
              <w:ind w:left="735" w:hanging="425"/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Units of Prism power</w:t>
            </w:r>
            <w:r>
              <w:rPr>
                <w:sz w:val="24"/>
                <w:szCs w:val="24"/>
              </w:rPr>
              <w:t>.</w:t>
            </w:r>
          </w:p>
          <w:p w:rsidR="00B76378" w:rsidRPr="001161DE" w:rsidRDefault="00B76378" w:rsidP="00CA5E13">
            <w:pPr>
              <w:pStyle w:val="ListParagraph"/>
              <w:numPr>
                <w:ilvl w:val="0"/>
                <w:numId w:val="34"/>
              </w:numPr>
              <w:ind w:left="735" w:hanging="425"/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Prentice formula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Remember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5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Categori</w:t>
            </w:r>
            <w:r>
              <w:rPr>
                <w:sz w:val="24"/>
                <w:szCs w:val="24"/>
              </w:rPr>
              <w:t>ze</w:t>
            </w:r>
            <w:r w:rsidRPr="001161DE">
              <w:rPr>
                <w:sz w:val="24"/>
                <w:szCs w:val="24"/>
              </w:rPr>
              <w:t xml:space="preserve"> strabismus and illustrate the neutralization of strabismus using prism.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Evaluate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15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1161DE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161DE">
              <w:rPr>
                <w:bCs/>
                <w:sz w:val="24"/>
                <w:szCs w:val="24"/>
              </w:rPr>
              <w:t>Discuss the effect of prism o</w:t>
            </w:r>
            <w:r w:rsidRPr="001161DE">
              <w:rPr>
                <w:sz w:val="24"/>
                <w:szCs w:val="24"/>
              </w:rPr>
              <w:t>n movement of eyes</w:t>
            </w:r>
            <w:r>
              <w:rPr>
                <w:sz w:val="24"/>
                <w:szCs w:val="24"/>
              </w:rPr>
              <w:t>.</w:t>
            </w:r>
            <w:r w:rsidRPr="001161DE">
              <w:rPr>
                <w:sz w:val="24"/>
                <w:szCs w:val="24"/>
              </w:rPr>
              <w:t xml:space="preserve"> 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5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161DE">
              <w:rPr>
                <w:bCs/>
                <w:sz w:val="24"/>
                <w:szCs w:val="24"/>
              </w:rPr>
              <w:t>Discuss the following with examples</w:t>
            </w:r>
          </w:p>
          <w:p w:rsidR="00B76378" w:rsidRPr="001161DE" w:rsidRDefault="00B76378" w:rsidP="00CA5E13">
            <w:pPr>
              <w:pStyle w:val="ListParagraph"/>
              <w:numPr>
                <w:ilvl w:val="0"/>
                <w:numId w:val="35"/>
              </w:numPr>
              <w:jc w:val="both"/>
              <w:rPr>
                <w:bCs/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Resultant horizontal and vertical prismatic effect when prism is placed in front of the eye.</w:t>
            </w:r>
          </w:p>
          <w:p w:rsidR="00B76378" w:rsidRPr="001161DE" w:rsidRDefault="00B76378" w:rsidP="00CA5E13">
            <w:pPr>
              <w:pStyle w:val="ListParagraph"/>
              <w:numPr>
                <w:ilvl w:val="0"/>
                <w:numId w:val="35"/>
              </w:numPr>
              <w:jc w:val="both"/>
              <w:rPr>
                <w:bCs/>
                <w:sz w:val="24"/>
                <w:szCs w:val="24"/>
              </w:rPr>
            </w:pPr>
            <w:r w:rsidRPr="001161DE">
              <w:rPr>
                <w:bCs/>
                <w:sz w:val="24"/>
                <w:szCs w:val="24"/>
              </w:rPr>
              <w:t>Prismatic effect of the le</w:t>
            </w:r>
            <w:r w:rsidRPr="001161DE">
              <w:rPr>
                <w:sz w:val="24"/>
                <w:szCs w:val="24"/>
              </w:rPr>
              <w:t>ns.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Evaluate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15</w:t>
            </w:r>
          </w:p>
        </w:tc>
      </w:tr>
      <w:tr w:rsidR="00B76378" w:rsidRPr="001161DE" w:rsidTr="00B76378">
        <w:trPr>
          <w:trHeight w:val="552"/>
        </w:trPr>
        <w:tc>
          <w:tcPr>
            <w:tcW w:w="5000" w:type="pct"/>
            <w:gridSpan w:val="6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1161DE" w:rsidTr="00B76378">
        <w:trPr>
          <w:trHeight w:val="397"/>
        </w:trPr>
        <w:tc>
          <w:tcPr>
            <w:tcW w:w="26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161DE" w:rsidRDefault="00B76378" w:rsidP="00B76378">
            <w:pPr>
              <w:jc w:val="both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 xml:space="preserve">Elucidate the construction of spectacle frames, its measurement and markings in detail.    </w:t>
            </w:r>
          </w:p>
        </w:tc>
        <w:tc>
          <w:tcPr>
            <w:tcW w:w="51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Understand</w:t>
            </w:r>
          </w:p>
        </w:tc>
        <w:tc>
          <w:tcPr>
            <w:tcW w:w="403" w:type="pct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20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1161DE" w:rsidTr="00B76378">
        <w:tc>
          <w:tcPr>
            <w:tcW w:w="675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1161DE" w:rsidTr="00B76378">
        <w:tc>
          <w:tcPr>
            <w:tcW w:w="675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Recall the types of optical lenses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1161DE" w:rsidTr="00B76378">
        <w:tc>
          <w:tcPr>
            <w:tcW w:w="675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Understand the properties of optical lenses through laws of physics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1161DE" w:rsidTr="00B76378">
        <w:tc>
          <w:tcPr>
            <w:tcW w:w="675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Apply the knowledge on optical properties in  lens manufacturing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1161DE" w:rsidTr="00B76378">
        <w:tc>
          <w:tcPr>
            <w:tcW w:w="675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Analyze the quality of lenses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1161DE" w:rsidTr="00B76378">
        <w:tc>
          <w:tcPr>
            <w:tcW w:w="675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Identify the type of spectacle frames</w:t>
            </w:r>
            <w:r>
              <w:rPr>
                <w:sz w:val="24"/>
                <w:szCs w:val="24"/>
              </w:rPr>
              <w:t>.</w:t>
            </w:r>
            <w:r w:rsidRPr="001161DE">
              <w:rPr>
                <w:sz w:val="24"/>
                <w:szCs w:val="24"/>
              </w:rPr>
              <w:t xml:space="preserve"> </w:t>
            </w:r>
          </w:p>
        </w:tc>
      </w:tr>
      <w:tr w:rsidR="00B76378" w:rsidRPr="001161DE" w:rsidTr="00B76378">
        <w:tc>
          <w:tcPr>
            <w:tcW w:w="675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Appreciate the knowledge gained on optical lenses to solve vision problems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1161DE" w:rsidTr="00B76378">
        <w:tc>
          <w:tcPr>
            <w:tcW w:w="10683" w:type="dxa"/>
            <w:gridSpan w:val="8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1161DE" w:rsidTr="00B76378">
        <w:tc>
          <w:tcPr>
            <w:tcW w:w="959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1161DE" w:rsidTr="00B76378">
        <w:tc>
          <w:tcPr>
            <w:tcW w:w="959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15</w:t>
            </w:r>
          </w:p>
        </w:tc>
        <w:tc>
          <w:tcPr>
            <w:tcW w:w="1497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5</w:t>
            </w:r>
          </w:p>
        </w:tc>
        <w:tc>
          <w:tcPr>
            <w:tcW w:w="1375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20</w:t>
            </w:r>
          </w:p>
        </w:tc>
      </w:tr>
      <w:tr w:rsidR="00B76378" w:rsidRPr="001161DE" w:rsidTr="00B76378">
        <w:tc>
          <w:tcPr>
            <w:tcW w:w="959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5</w:t>
            </w:r>
          </w:p>
        </w:tc>
        <w:tc>
          <w:tcPr>
            <w:tcW w:w="1569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15</w:t>
            </w:r>
          </w:p>
        </w:tc>
        <w:tc>
          <w:tcPr>
            <w:tcW w:w="1439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20</w:t>
            </w:r>
          </w:p>
        </w:tc>
      </w:tr>
      <w:tr w:rsidR="00B76378" w:rsidRPr="001161DE" w:rsidTr="00B76378">
        <w:tc>
          <w:tcPr>
            <w:tcW w:w="959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40</w:t>
            </w:r>
          </w:p>
        </w:tc>
        <w:tc>
          <w:tcPr>
            <w:tcW w:w="1439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20</w:t>
            </w:r>
          </w:p>
        </w:tc>
        <w:tc>
          <w:tcPr>
            <w:tcW w:w="1375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60</w:t>
            </w:r>
          </w:p>
        </w:tc>
      </w:tr>
      <w:tr w:rsidR="00B76378" w:rsidRPr="001161DE" w:rsidTr="00B76378">
        <w:tc>
          <w:tcPr>
            <w:tcW w:w="959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15</w:t>
            </w:r>
          </w:p>
        </w:tc>
        <w:tc>
          <w:tcPr>
            <w:tcW w:w="1439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5</w:t>
            </w:r>
          </w:p>
        </w:tc>
        <w:tc>
          <w:tcPr>
            <w:tcW w:w="1497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20</w:t>
            </w:r>
          </w:p>
        </w:tc>
      </w:tr>
      <w:tr w:rsidR="00B76378" w:rsidRPr="001161DE" w:rsidTr="00B76378">
        <w:tc>
          <w:tcPr>
            <w:tcW w:w="959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20</w:t>
            </w:r>
          </w:p>
        </w:tc>
      </w:tr>
      <w:tr w:rsidR="00B76378" w:rsidRPr="001161DE" w:rsidTr="00B76378">
        <w:tc>
          <w:tcPr>
            <w:tcW w:w="959" w:type="dxa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5</w:t>
            </w:r>
          </w:p>
        </w:tc>
        <w:tc>
          <w:tcPr>
            <w:tcW w:w="1569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5</w:t>
            </w:r>
          </w:p>
        </w:tc>
        <w:tc>
          <w:tcPr>
            <w:tcW w:w="1439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30</w:t>
            </w:r>
          </w:p>
        </w:tc>
        <w:tc>
          <w:tcPr>
            <w:tcW w:w="1321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1161DE" w:rsidRDefault="00B76378" w:rsidP="00B76378">
            <w:pPr>
              <w:jc w:val="center"/>
              <w:rPr>
                <w:sz w:val="24"/>
                <w:szCs w:val="24"/>
              </w:rPr>
            </w:pPr>
            <w:r w:rsidRPr="001161DE">
              <w:rPr>
                <w:sz w:val="24"/>
                <w:szCs w:val="24"/>
              </w:rPr>
              <w:t>40</w:t>
            </w:r>
          </w:p>
        </w:tc>
      </w:tr>
      <w:tr w:rsidR="00B76378" w:rsidRPr="001161DE" w:rsidTr="00B76378">
        <w:tc>
          <w:tcPr>
            <w:tcW w:w="9522" w:type="dxa"/>
            <w:gridSpan w:val="7"/>
          </w:tcPr>
          <w:p w:rsidR="00B76378" w:rsidRPr="001161DE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1161DE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161DE">
              <w:rPr>
                <w:b/>
                <w:sz w:val="24"/>
                <w:szCs w:val="24"/>
              </w:rPr>
              <w:t>180</w:t>
            </w:r>
          </w:p>
        </w:tc>
      </w:tr>
    </w:tbl>
    <w:p w:rsidR="006770A4" w:rsidRDefault="006770A4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49" name="Picture 49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37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2F1E1A">
              <w:rPr>
                <w:b/>
                <w:color w:val="000000" w:themeColor="text1"/>
                <w:szCs w:val="24"/>
              </w:rPr>
              <w:t>20OP2012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37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2F1E1A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2F1E1A">
              <w:rPr>
                <w:b/>
                <w:color w:val="000000" w:themeColor="text1"/>
                <w:szCs w:val="24"/>
              </w:rPr>
              <w:t>OCULAR DISEASES I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37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F71627" w:rsidTr="00B76378">
        <w:trPr>
          <w:trHeight w:val="552"/>
        </w:trPr>
        <w:tc>
          <w:tcPr>
            <w:tcW w:w="258" w:type="pct"/>
            <w:vAlign w:val="center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F71627" w:rsidTr="00B76378">
        <w:trPr>
          <w:trHeight w:val="552"/>
        </w:trPr>
        <w:tc>
          <w:tcPr>
            <w:tcW w:w="5000" w:type="pct"/>
            <w:gridSpan w:val="6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F71627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Describe in detail the evaluation of lacrimal system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Describe in detail any 3 acquired lacrimal system obstructions and 2 congenital lacrimal system obstructions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F7162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Describe in detail the chronic and acute dacryocystsis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Draw the lacrimal system and label the parts, explain the physiology of tear drainage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 xml:space="preserve">Describe in detail the following Congenital eye lid malformation i) Epicanthal folds, ii) Telecanthus iii) Blepharophemosis </w:t>
            </w:r>
          </w:p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iv) Epiblepharon v) Lid coloboma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Write short notes on dermis and epidermis of eye lids, write short notes on chalazion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Describe B</w:t>
            </w:r>
            <w:r w:rsidRPr="00F71627">
              <w:rPr>
                <w:sz w:val="24"/>
                <w:szCs w:val="24"/>
              </w:rPr>
              <w:t xml:space="preserve">acterial eye lid infection </w:t>
            </w:r>
            <w:r>
              <w:rPr>
                <w:sz w:val="24"/>
                <w:szCs w:val="24"/>
              </w:rPr>
              <w:t xml:space="preserve">-- </w:t>
            </w:r>
            <w:r w:rsidRPr="00F71627">
              <w:rPr>
                <w:sz w:val="24"/>
                <w:szCs w:val="24"/>
              </w:rPr>
              <w:t xml:space="preserve">(i) External hardeolum </w:t>
            </w:r>
          </w:p>
          <w:p w:rsidR="00B76378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ii) Necrotizing</w:t>
            </w:r>
            <w:r>
              <w:rPr>
                <w:sz w:val="24"/>
                <w:szCs w:val="24"/>
              </w:rPr>
              <w:t xml:space="preserve"> fasciitis, iii) Erysipelas</w:t>
            </w:r>
            <w:r w:rsidRPr="00F71627">
              <w:rPr>
                <w:sz w:val="24"/>
                <w:szCs w:val="24"/>
              </w:rPr>
              <w:t xml:space="preserve"> and </w:t>
            </w:r>
          </w:p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</w:t>
            </w:r>
            <w:r w:rsidRPr="00F71627">
              <w:rPr>
                <w:sz w:val="24"/>
                <w:szCs w:val="24"/>
              </w:rPr>
              <w:t>iral eye lid infection</w:t>
            </w:r>
            <w:r>
              <w:rPr>
                <w:sz w:val="24"/>
                <w:szCs w:val="24"/>
              </w:rPr>
              <w:t xml:space="preserve"> – </w:t>
            </w:r>
            <w:r w:rsidRPr="00F71627">
              <w:rPr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 xml:space="preserve">) </w:t>
            </w:r>
            <w:r w:rsidRPr="00B71D64">
              <w:rPr>
                <w:sz w:val="24"/>
                <w:szCs w:val="24"/>
              </w:rPr>
              <w:t>Molluscumcontagiosum</w:t>
            </w:r>
            <w:r>
              <w:rPr>
                <w:sz w:val="24"/>
                <w:szCs w:val="24"/>
              </w:rPr>
              <w:t xml:space="preserve"> ii) Herpes Simples virus.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Describe in detail about Ptosis, classification, clinical evaluation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Write short notes on i) Orbital cellulitis and intra-orbital abscesses ii) Pre-septal cellulitis iii) Orbital mucormycosis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Write about the anatomy of the Orbit, explain the exophthalmometry and its procedure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 xml:space="preserve">Describe in detail </w:t>
            </w:r>
            <w:r>
              <w:rPr>
                <w:sz w:val="24"/>
                <w:szCs w:val="24"/>
              </w:rPr>
              <w:t xml:space="preserve">the </w:t>
            </w:r>
            <w:r w:rsidRPr="00F71627">
              <w:rPr>
                <w:sz w:val="24"/>
                <w:szCs w:val="24"/>
              </w:rPr>
              <w:t>Grave’s Ophthalmopathy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 xml:space="preserve">Describe in detail </w:t>
            </w:r>
            <w:r>
              <w:rPr>
                <w:sz w:val="24"/>
                <w:szCs w:val="24"/>
              </w:rPr>
              <w:t xml:space="preserve">the </w:t>
            </w:r>
            <w:r w:rsidRPr="00F71627">
              <w:rPr>
                <w:sz w:val="24"/>
                <w:szCs w:val="24"/>
              </w:rPr>
              <w:t>blow out fracture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Write about Allergic conjunctivitis (i)</w:t>
            </w:r>
            <w:r>
              <w:rPr>
                <w:sz w:val="24"/>
                <w:szCs w:val="24"/>
              </w:rPr>
              <w:t xml:space="preserve"> </w:t>
            </w:r>
            <w:r w:rsidRPr="00F71627">
              <w:rPr>
                <w:sz w:val="24"/>
                <w:szCs w:val="24"/>
              </w:rPr>
              <w:t>Simple allergic conjunctivitis ii) Vernal kerato conjunctivitis, iii) Atopic kerato conjunctivitis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Describe in detail the anatomy of conjunctiva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F7162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Write about bacterial conjunctivitis and any two clinical classification of bacterial conjunctivitis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 xml:space="preserve">Write short notes on conjunctival degenerations i) Pterygium, </w:t>
            </w:r>
          </w:p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ii) Pinguecula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Describe in detail Keratoconus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  <w:tr w:rsidR="00B76378" w:rsidRPr="00F71627" w:rsidTr="00B76378">
        <w:trPr>
          <w:trHeight w:val="397"/>
        </w:trPr>
        <w:tc>
          <w:tcPr>
            <w:tcW w:w="26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F7162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Describe in detail anatomy and physiology of cornea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F71627" w:rsidTr="00B76378">
        <w:trPr>
          <w:trHeight w:val="251"/>
        </w:trPr>
        <w:tc>
          <w:tcPr>
            <w:tcW w:w="675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F71627" w:rsidTr="00B76378">
        <w:tc>
          <w:tcPr>
            <w:tcW w:w="675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Recall the anatomy of eye.</w:t>
            </w:r>
          </w:p>
        </w:tc>
      </w:tr>
      <w:tr w:rsidR="00B76378" w:rsidRPr="00F71627" w:rsidTr="00B76378">
        <w:tc>
          <w:tcPr>
            <w:tcW w:w="675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Understand the functioning of eyes.</w:t>
            </w:r>
          </w:p>
        </w:tc>
      </w:tr>
      <w:tr w:rsidR="00B76378" w:rsidRPr="00F71627" w:rsidTr="00B76378">
        <w:tc>
          <w:tcPr>
            <w:tcW w:w="675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Apply the knowledge of eye anatomy in finding the eye tumors.</w:t>
            </w:r>
          </w:p>
        </w:tc>
      </w:tr>
      <w:tr w:rsidR="00B76378" w:rsidRPr="00F71627" w:rsidTr="00B76378">
        <w:tc>
          <w:tcPr>
            <w:tcW w:w="675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Analyze the quality of vision through eye anatomy.</w:t>
            </w:r>
          </w:p>
        </w:tc>
      </w:tr>
      <w:tr w:rsidR="00B76378" w:rsidRPr="00F71627" w:rsidTr="00B76378">
        <w:tc>
          <w:tcPr>
            <w:tcW w:w="675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 xml:space="preserve">Identify the type of eye tumor, </w:t>
            </w:r>
            <w:r w:rsidRPr="00F71627">
              <w:rPr>
                <w:bCs/>
                <w:sz w:val="24"/>
                <w:szCs w:val="24"/>
              </w:rPr>
              <w:t>conjunctiva and cornea.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F71627" w:rsidTr="00B76378">
        <w:tc>
          <w:tcPr>
            <w:tcW w:w="10683" w:type="dxa"/>
            <w:gridSpan w:val="8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F71627" w:rsidTr="00B76378">
        <w:tc>
          <w:tcPr>
            <w:tcW w:w="959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F71627" w:rsidTr="00B76378">
        <w:tc>
          <w:tcPr>
            <w:tcW w:w="959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40</w:t>
            </w:r>
          </w:p>
        </w:tc>
        <w:tc>
          <w:tcPr>
            <w:tcW w:w="1569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40</w:t>
            </w:r>
          </w:p>
        </w:tc>
      </w:tr>
      <w:tr w:rsidR="00B76378" w:rsidRPr="00F71627" w:rsidTr="00B76378">
        <w:tc>
          <w:tcPr>
            <w:tcW w:w="959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40</w:t>
            </w:r>
          </w:p>
        </w:tc>
        <w:tc>
          <w:tcPr>
            <w:tcW w:w="1569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40</w:t>
            </w:r>
          </w:p>
        </w:tc>
      </w:tr>
      <w:tr w:rsidR="00B76378" w:rsidRPr="00F71627" w:rsidTr="00B76378">
        <w:tc>
          <w:tcPr>
            <w:tcW w:w="959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40</w:t>
            </w:r>
          </w:p>
        </w:tc>
        <w:tc>
          <w:tcPr>
            <w:tcW w:w="1439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40</w:t>
            </w:r>
          </w:p>
        </w:tc>
      </w:tr>
      <w:tr w:rsidR="00B76378" w:rsidRPr="00F71627" w:rsidTr="00B76378">
        <w:tc>
          <w:tcPr>
            <w:tcW w:w="959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40</w:t>
            </w:r>
          </w:p>
        </w:tc>
        <w:tc>
          <w:tcPr>
            <w:tcW w:w="1569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40</w:t>
            </w:r>
          </w:p>
        </w:tc>
      </w:tr>
      <w:tr w:rsidR="00B76378" w:rsidRPr="00F71627" w:rsidTr="00B76378">
        <w:tc>
          <w:tcPr>
            <w:tcW w:w="959" w:type="dxa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20</w:t>
            </w:r>
          </w:p>
        </w:tc>
        <w:tc>
          <w:tcPr>
            <w:tcW w:w="1497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71627" w:rsidRDefault="00B76378" w:rsidP="00B76378">
            <w:pPr>
              <w:jc w:val="center"/>
              <w:rPr>
                <w:sz w:val="24"/>
                <w:szCs w:val="24"/>
              </w:rPr>
            </w:pPr>
            <w:r w:rsidRPr="00F71627">
              <w:rPr>
                <w:sz w:val="24"/>
                <w:szCs w:val="24"/>
              </w:rPr>
              <w:t>20</w:t>
            </w:r>
          </w:p>
        </w:tc>
      </w:tr>
      <w:tr w:rsidR="00B76378" w:rsidRPr="00F71627" w:rsidTr="00B76378">
        <w:tc>
          <w:tcPr>
            <w:tcW w:w="9522" w:type="dxa"/>
            <w:gridSpan w:val="7"/>
          </w:tcPr>
          <w:p w:rsidR="00B76378" w:rsidRPr="00F7162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7162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71627">
              <w:rPr>
                <w:b/>
                <w:sz w:val="24"/>
                <w:szCs w:val="24"/>
              </w:rPr>
              <w:t>100</w:t>
            </w:r>
          </w:p>
        </w:tc>
      </w:tr>
    </w:tbl>
    <w:p w:rsidR="006770A4" w:rsidRDefault="006770A4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50" name="Picture 50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20OP2013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VISUAL OPTICS 1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14827" w:type="pct"/>
        <w:tblLook w:val="04A0" w:firstRow="1" w:lastRow="0" w:firstColumn="1" w:lastColumn="0" w:noHBand="0" w:noVBand="1"/>
      </w:tblPr>
      <w:tblGrid>
        <w:gridCol w:w="570"/>
        <w:gridCol w:w="396"/>
        <w:gridCol w:w="6720"/>
        <w:gridCol w:w="1150"/>
        <w:gridCol w:w="1056"/>
        <w:gridCol w:w="896"/>
        <w:gridCol w:w="5221"/>
        <w:gridCol w:w="5221"/>
        <w:gridCol w:w="5221"/>
        <w:gridCol w:w="5228"/>
      </w:tblGrid>
      <w:tr w:rsidR="00B76378" w:rsidRPr="00F927EF" w:rsidTr="00B76378">
        <w:trPr>
          <w:gridAfter w:val="4"/>
          <w:wAfter w:w="3314" w:type="pct"/>
          <w:trHeight w:val="552"/>
        </w:trPr>
        <w:tc>
          <w:tcPr>
            <w:tcW w:w="87" w:type="pct"/>
            <w:vAlign w:val="center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1131" w:type="pct"/>
            <w:gridSpan w:val="2"/>
            <w:vAlign w:val="center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159" w:type="pct"/>
            <w:vAlign w:val="center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136" w:type="pct"/>
            <w:vAlign w:val="center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F927EF" w:rsidTr="00B76378">
        <w:trPr>
          <w:gridAfter w:val="4"/>
          <w:wAfter w:w="3314" w:type="pct"/>
          <w:trHeight w:val="552"/>
        </w:trPr>
        <w:tc>
          <w:tcPr>
            <w:tcW w:w="1686" w:type="pct"/>
            <w:gridSpan w:val="6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F927EF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1.</w:t>
            </w: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Describe refraction at spherical surfaces in detail.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CO1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U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4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b.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Explain ‘Six Cardinal points’ of an optical system in detail with appropriate diagrams.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CO1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16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F927E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2.</w:t>
            </w: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Define the terms ‘object space’ and ‘image space’ in the optical system in brief and mention few of its properties.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CO1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R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4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b.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Compare and contrast the spherical refracting convex and concave surfaces along with its sign conventions in detail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CO1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An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16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3.</w:t>
            </w: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Define ‘optic axis’ in human eye. Discuss various axial and axis of associated with eye.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CO2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R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4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b.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Describe ‘Aqueous humor’ in human eye. Explain its various composition and functions in detail.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CO2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An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16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4.</w:t>
            </w: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Illustrate the concept of Phakometry and its assumptions in detail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CO2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U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4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b.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Explain different layers of cornea with a neat diagram and explain its structure and functions in detail.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CO2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16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5.</w:t>
            </w: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Compare and contrast various aspects and characteristics of corneal curvature and thickness of human eye.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CO3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U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4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b.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Illustrate the two different methods of Phakometry in analyzing curvature of the lens in detail with necessary diagram.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CO3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An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16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6.</w:t>
            </w: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Articulate the basic components and uses of Keratometer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CO3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4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b.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 xml:space="preserve">Explain the construction and working of a Keratometer with its block diagram. Also, describe the measurement of the reflected image in assessing the corneal curvature of the eye in detail. 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CO3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An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16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7.</w:t>
            </w: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Describe the cause and risk factors involved due to the refractive errors in detail.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CO4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U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4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b.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Illustrate the ‘Aetiology of refractive anomalies’ in detail for the refractive errors myopia, hyperopia and presbyopia.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CO4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16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F927E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8.</w:t>
            </w: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Explain the populating distribution of anomalies of refractive errors in children and adults in detail.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CO5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R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4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b.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Describe any four treatment procedures involved in the correction of various refractive errors in detail.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CO5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U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16</w:t>
            </w:r>
          </w:p>
        </w:tc>
      </w:tr>
      <w:tr w:rsidR="00B76378" w:rsidRPr="00F927EF" w:rsidTr="00B76378">
        <w:trPr>
          <w:trHeight w:val="552"/>
        </w:trPr>
        <w:tc>
          <w:tcPr>
            <w:tcW w:w="1686" w:type="pct"/>
            <w:gridSpan w:val="6"/>
            <w:vAlign w:val="center"/>
          </w:tcPr>
          <w:p w:rsidR="00B76378" w:rsidRPr="00DE018A" w:rsidRDefault="00B76378" w:rsidP="00B76378">
            <w:pPr>
              <w:spacing w:line="276" w:lineRule="auto"/>
              <w:jc w:val="center"/>
              <w:rPr>
                <w:b/>
                <w:sz w:val="24"/>
                <w:szCs w:val="24"/>
                <w:u w:val="single"/>
              </w:rPr>
            </w:pPr>
            <w:r w:rsidRPr="00DE018A">
              <w:rPr>
                <w:b/>
                <w:sz w:val="24"/>
                <w:szCs w:val="24"/>
                <w:u w:val="single"/>
              </w:rPr>
              <w:t>PART – B (1 X 20 = 20 MARKS)</w:t>
            </w:r>
          </w:p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b/>
                <w:bCs/>
                <w:sz w:val="24"/>
                <w:szCs w:val="24"/>
              </w:rPr>
              <w:t>COMPULSORY QUESTION</w:t>
            </w:r>
          </w:p>
        </w:tc>
        <w:tc>
          <w:tcPr>
            <w:tcW w:w="828" w:type="pct"/>
          </w:tcPr>
          <w:p w:rsidR="00B76378" w:rsidRPr="00F927EF" w:rsidRDefault="00B76378">
            <w:pPr>
              <w:spacing w:after="200" w:line="276" w:lineRule="auto"/>
              <w:rPr>
                <w:sz w:val="24"/>
                <w:szCs w:val="24"/>
              </w:rPr>
            </w:pPr>
          </w:p>
        </w:tc>
        <w:tc>
          <w:tcPr>
            <w:tcW w:w="828" w:type="pct"/>
          </w:tcPr>
          <w:p w:rsidR="00B76378" w:rsidRPr="00F927EF" w:rsidRDefault="00B76378">
            <w:pPr>
              <w:spacing w:after="200" w:line="276" w:lineRule="auto"/>
              <w:rPr>
                <w:sz w:val="24"/>
                <w:szCs w:val="24"/>
              </w:rPr>
            </w:pPr>
          </w:p>
        </w:tc>
        <w:tc>
          <w:tcPr>
            <w:tcW w:w="828" w:type="pct"/>
          </w:tcPr>
          <w:p w:rsidR="00B76378" w:rsidRPr="00F927EF" w:rsidRDefault="00B76378">
            <w:pPr>
              <w:spacing w:after="200" w:line="276" w:lineRule="auto"/>
              <w:rPr>
                <w:sz w:val="24"/>
                <w:szCs w:val="24"/>
              </w:rPr>
            </w:pPr>
          </w:p>
        </w:tc>
        <w:tc>
          <w:tcPr>
            <w:tcW w:w="828" w:type="pct"/>
          </w:tcPr>
          <w:p w:rsidR="00B76378" w:rsidRPr="00F927EF" w:rsidRDefault="00B76378">
            <w:pPr>
              <w:spacing w:after="200" w:line="276" w:lineRule="auto"/>
              <w:rPr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  <w:u w:val="single"/>
              </w:rPr>
              <w:t>Compulsory</w:t>
            </w:r>
            <w:r w:rsidRPr="00F927EF">
              <w:rPr>
                <w:sz w:val="24"/>
                <w:szCs w:val="24"/>
                <w:u w:val="single"/>
              </w:rPr>
              <w:t>: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9.</w:t>
            </w: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Analyze the factors and parameters involved in the growth of eye in relation to refractive error.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CO6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4</w:t>
            </w:r>
          </w:p>
        </w:tc>
      </w:tr>
      <w:tr w:rsidR="00B76378" w:rsidRPr="00F927EF" w:rsidTr="00B76378">
        <w:trPr>
          <w:gridAfter w:val="4"/>
          <w:wAfter w:w="3314" w:type="pct"/>
          <w:trHeight w:val="397"/>
        </w:trPr>
        <w:tc>
          <w:tcPr>
            <w:tcW w:w="88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b.</w:t>
            </w:r>
          </w:p>
        </w:tc>
        <w:tc>
          <w:tcPr>
            <w:tcW w:w="1064" w:type="pct"/>
          </w:tcPr>
          <w:p w:rsidR="00B76378" w:rsidRPr="00F927EF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Illustrate the eye’s optical component system and its measurements with regard to ‘Cornea, Crystalline lens and the Pupil’ in detail. Also mention the characteristics and limitations of the optical components.</w:t>
            </w:r>
          </w:p>
        </w:tc>
        <w:tc>
          <w:tcPr>
            <w:tcW w:w="173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CO6</w:t>
            </w:r>
          </w:p>
        </w:tc>
        <w:tc>
          <w:tcPr>
            <w:tcW w:w="159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An</w:t>
            </w:r>
          </w:p>
        </w:tc>
        <w:tc>
          <w:tcPr>
            <w:tcW w:w="136" w:type="pct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16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F927EF" w:rsidTr="00B76378">
        <w:tc>
          <w:tcPr>
            <w:tcW w:w="675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F927EF" w:rsidTr="00B76378">
        <w:tc>
          <w:tcPr>
            <w:tcW w:w="675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Recall the physical laws in geometric optics.</w:t>
            </w:r>
          </w:p>
        </w:tc>
      </w:tr>
      <w:tr w:rsidR="00B76378" w:rsidRPr="00F927EF" w:rsidTr="00B76378">
        <w:tc>
          <w:tcPr>
            <w:tcW w:w="675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Understand the optics of ocular structures.</w:t>
            </w:r>
          </w:p>
        </w:tc>
      </w:tr>
      <w:tr w:rsidR="00B76378" w:rsidRPr="00F927EF" w:rsidTr="00B76378">
        <w:tc>
          <w:tcPr>
            <w:tcW w:w="675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Apply the knowledge of optics in measurement of optical constants of the eye.</w:t>
            </w:r>
          </w:p>
        </w:tc>
      </w:tr>
      <w:tr w:rsidR="00B76378" w:rsidRPr="00F927EF" w:rsidTr="00B76378">
        <w:tc>
          <w:tcPr>
            <w:tcW w:w="675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Analyze the quality of vision through eye anatomy.</w:t>
            </w:r>
          </w:p>
        </w:tc>
      </w:tr>
      <w:tr w:rsidR="00B76378" w:rsidRPr="00F927EF" w:rsidTr="00B76378">
        <w:tc>
          <w:tcPr>
            <w:tcW w:w="675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Evaluate the refractive anomalies.</w:t>
            </w:r>
          </w:p>
        </w:tc>
      </w:tr>
      <w:tr w:rsidR="00B76378" w:rsidRPr="00F927EF" w:rsidTr="00B76378">
        <w:tc>
          <w:tcPr>
            <w:tcW w:w="675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Appreciate the knowledge gained on visual optics in treatment of eye problems.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F927EF" w:rsidTr="00B76378">
        <w:tc>
          <w:tcPr>
            <w:tcW w:w="10683" w:type="dxa"/>
            <w:gridSpan w:val="8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F927EF" w:rsidTr="00B76378">
        <w:tc>
          <w:tcPr>
            <w:tcW w:w="959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F927EF" w:rsidTr="00B76378">
        <w:tc>
          <w:tcPr>
            <w:tcW w:w="959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6</w:t>
            </w:r>
          </w:p>
        </w:tc>
        <w:tc>
          <w:tcPr>
            <w:tcW w:w="1569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6</w:t>
            </w:r>
          </w:p>
        </w:tc>
        <w:tc>
          <w:tcPr>
            <w:tcW w:w="1439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14</w:t>
            </w:r>
          </w:p>
        </w:tc>
        <w:tc>
          <w:tcPr>
            <w:tcW w:w="1497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14</w:t>
            </w:r>
          </w:p>
        </w:tc>
        <w:tc>
          <w:tcPr>
            <w:tcW w:w="1375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40</w:t>
            </w:r>
          </w:p>
        </w:tc>
      </w:tr>
      <w:tr w:rsidR="00B76378" w:rsidRPr="00F927EF" w:rsidTr="00B76378">
        <w:tc>
          <w:tcPr>
            <w:tcW w:w="959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6</w:t>
            </w:r>
          </w:p>
        </w:tc>
        <w:tc>
          <w:tcPr>
            <w:tcW w:w="1569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6</w:t>
            </w:r>
          </w:p>
        </w:tc>
        <w:tc>
          <w:tcPr>
            <w:tcW w:w="1439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14</w:t>
            </w:r>
          </w:p>
        </w:tc>
        <w:tc>
          <w:tcPr>
            <w:tcW w:w="1497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14</w:t>
            </w:r>
          </w:p>
        </w:tc>
        <w:tc>
          <w:tcPr>
            <w:tcW w:w="1375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40</w:t>
            </w:r>
          </w:p>
        </w:tc>
      </w:tr>
      <w:tr w:rsidR="00B76378" w:rsidRPr="00F927EF" w:rsidTr="00B76378">
        <w:tc>
          <w:tcPr>
            <w:tcW w:w="959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6</w:t>
            </w:r>
          </w:p>
        </w:tc>
        <w:tc>
          <w:tcPr>
            <w:tcW w:w="1439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14</w:t>
            </w:r>
          </w:p>
        </w:tc>
        <w:tc>
          <w:tcPr>
            <w:tcW w:w="1375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20</w:t>
            </w:r>
          </w:p>
        </w:tc>
      </w:tr>
      <w:tr w:rsidR="00B76378" w:rsidRPr="00F927EF" w:rsidTr="00B76378">
        <w:tc>
          <w:tcPr>
            <w:tcW w:w="959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6</w:t>
            </w:r>
          </w:p>
        </w:tc>
        <w:tc>
          <w:tcPr>
            <w:tcW w:w="1569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6</w:t>
            </w:r>
          </w:p>
        </w:tc>
        <w:tc>
          <w:tcPr>
            <w:tcW w:w="1497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14</w:t>
            </w:r>
          </w:p>
        </w:tc>
        <w:tc>
          <w:tcPr>
            <w:tcW w:w="1375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26</w:t>
            </w:r>
          </w:p>
        </w:tc>
      </w:tr>
      <w:tr w:rsidR="00B76378" w:rsidRPr="00F927EF" w:rsidTr="00B76378">
        <w:tc>
          <w:tcPr>
            <w:tcW w:w="959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6</w:t>
            </w:r>
          </w:p>
        </w:tc>
        <w:tc>
          <w:tcPr>
            <w:tcW w:w="1569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14</w:t>
            </w:r>
          </w:p>
        </w:tc>
        <w:tc>
          <w:tcPr>
            <w:tcW w:w="1439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14</w:t>
            </w:r>
          </w:p>
        </w:tc>
        <w:tc>
          <w:tcPr>
            <w:tcW w:w="1497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34</w:t>
            </w:r>
          </w:p>
        </w:tc>
      </w:tr>
      <w:tr w:rsidR="00B76378" w:rsidRPr="00F927EF" w:rsidTr="00B76378">
        <w:tc>
          <w:tcPr>
            <w:tcW w:w="959" w:type="dxa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6</w:t>
            </w:r>
          </w:p>
        </w:tc>
        <w:tc>
          <w:tcPr>
            <w:tcW w:w="1497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14</w:t>
            </w:r>
          </w:p>
        </w:tc>
        <w:tc>
          <w:tcPr>
            <w:tcW w:w="1375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927EF" w:rsidRDefault="00B76378" w:rsidP="00B76378">
            <w:pPr>
              <w:jc w:val="center"/>
              <w:rPr>
                <w:sz w:val="24"/>
                <w:szCs w:val="24"/>
              </w:rPr>
            </w:pPr>
            <w:r w:rsidRPr="00F927EF">
              <w:rPr>
                <w:sz w:val="24"/>
                <w:szCs w:val="24"/>
              </w:rPr>
              <w:t>20</w:t>
            </w:r>
          </w:p>
        </w:tc>
      </w:tr>
      <w:tr w:rsidR="00B76378" w:rsidRPr="00F927EF" w:rsidTr="00B76378">
        <w:tc>
          <w:tcPr>
            <w:tcW w:w="9522" w:type="dxa"/>
            <w:gridSpan w:val="7"/>
          </w:tcPr>
          <w:p w:rsidR="00B76378" w:rsidRPr="00F927E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927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F927EF">
              <w:rPr>
                <w:b/>
                <w:sz w:val="24"/>
                <w:szCs w:val="24"/>
              </w:rPr>
              <w:t>180</w:t>
            </w:r>
          </w:p>
        </w:tc>
      </w:tr>
    </w:tbl>
    <w:p w:rsidR="006770A4" w:rsidRDefault="006770A4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drawing>
          <wp:inline distT="0" distB="0" distL="0" distR="0">
            <wp:extent cx="6230219" cy="1657581"/>
            <wp:effectExtent l="0" t="0" r="0" b="0"/>
            <wp:docPr id="51" name="Picture 51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9F37C1" w:rsidTr="00B76378">
        <w:trPr>
          <w:trHeight w:val="397"/>
        </w:trPr>
        <w:tc>
          <w:tcPr>
            <w:tcW w:w="1696" w:type="dxa"/>
            <w:vAlign w:val="center"/>
          </w:tcPr>
          <w:p w:rsidR="00B76378" w:rsidRPr="009F37C1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9F37C1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9F37C1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9F37C1">
              <w:rPr>
                <w:b/>
                <w:szCs w:val="24"/>
              </w:rPr>
              <w:t>20OP2014</w:t>
            </w:r>
          </w:p>
        </w:tc>
        <w:tc>
          <w:tcPr>
            <w:tcW w:w="1504" w:type="dxa"/>
            <w:vAlign w:val="center"/>
          </w:tcPr>
          <w:p w:rsidR="00B76378" w:rsidRPr="009F37C1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9F37C1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9F37C1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9F37C1">
              <w:rPr>
                <w:b/>
                <w:szCs w:val="24"/>
              </w:rPr>
              <w:t>3hrs</w:t>
            </w:r>
          </w:p>
        </w:tc>
      </w:tr>
      <w:tr w:rsidR="00B76378" w:rsidRPr="009F37C1" w:rsidTr="00B76378">
        <w:trPr>
          <w:trHeight w:val="397"/>
        </w:trPr>
        <w:tc>
          <w:tcPr>
            <w:tcW w:w="1696" w:type="dxa"/>
            <w:vAlign w:val="center"/>
          </w:tcPr>
          <w:p w:rsidR="00B76378" w:rsidRPr="009F37C1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9F37C1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9F37C1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9F37C1">
              <w:rPr>
                <w:b/>
                <w:szCs w:val="24"/>
              </w:rPr>
              <w:t>OCULAR ANATOMY AND OCULAR PHYSIOLOGY</w:t>
            </w:r>
          </w:p>
        </w:tc>
        <w:tc>
          <w:tcPr>
            <w:tcW w:w="1504" w:type="dxa"/>
            <w:vAlign w:val="center"/>
          </w:tcPr>
          <w:p w:rsidR="00B76378" w:rsidRPr="009F37C1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9F37C1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9F37C1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9F37C1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9F37C1" w:rsidTr="00B76378">
        <w:trPr>
          <w:trHeight w:val="552"/>
        </w:trPr>
        <w:tc>
          <w:tcPr>
            <w:tcW w:w="258" w:type="pct"/>
            <w:vAlign w:val="center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9F37C1" w:rsidTr="00B76378">
        <w:trPr>
          <w:trHeight w:val="552"/>
        </w:trPr>
        <w:tc>
          <w:tcPr>
            <w:tcW w:w="5000" w:type="pct"/>
            <w:gridSpan w:val="6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9F37C1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Draw and explain the origin, position, innervation of EOM of eye ball.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15</w:t>
            </w:r>
          </w:p>
        </w:tc>
      </w:tr>
      <w:tr w:rsidR="00B76378" w:rsidRPr="009F37C1" w:rsidTr="00B76378">
        <w:trPr>
          <w:trHeight w:val="260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spacing w:after="160" w:line="259" w:lineRule="auto"/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Explain the types of eye movements and their functions.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5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9F37C1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Tabulate EOM actions and cardinal position of gaze.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15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F37C1" w:rsidRDefault="00B76378" w:rsidP="00CA5E13">
            <w:pPr>
              <w:pStyle w:val="ListParagraph"/>
              <w:numPr>
                <w:ilvl w:val="0"/>
                <w:numId w:val="36"/>
              </w:numPr>
              <w:spacing w:after="160" w:line="259" w:lineRule="auto"/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List out the parts of floor of the orbit.</w:t>
            </w:r>
          </w:p>
          <w:p w:rsidR="00B76378" w:rsidRPr="009F37C1" w:rsidRDefault="00B76378" w:rsidP="00CA5E13">
            <w:pPr>
              <w:pStyle w:val="ListParagraph"/>
              <w:numPr>
                <w:ilvl w:val="0"/>
                <w:numId w:val="36"/>
              </w:numPr>
              <w:spacing w:after="160" w:line="259" w:lineRule="auto"/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Name the 7 EOM of eye ball.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5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Explain the layers of Cornea with diagrams.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15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spacing w:after="160" w:line="259" w:lineRule="auto"/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Write a short note on origin of Cornea.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5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Explain Cornea dimensions, radius of curvature and thickness.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15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1) Explain in brief why cornea is transparent?</w:t>
            </w:r>
          </w:p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2) Demonstrate the lacrimal apparatus system by naming its parts.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5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Draw the parts of the lens.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10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Explain different types and mechanism of accommodation.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10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Briefly explain each layer of lens.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10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1) Differentiate depth of field and Pupil size</w:t>
            </w:r>
            <w:r>
              <w:rPr>
                <w:sz w:val="24"/>
                <w:szCs w:val="24"/>
              </w:rPr>
              <w:t>.</w:t>
            </w:r>
          </w:p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2) Describe presbyopia and how it is treated.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10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lastRenderedPageBreak/>
              <w:t>7.</w:t>
            </w: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Discuss the pathway of light reflex.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10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 xml:space="preserve">Illustrate Afferent &amp; Efferent pathway defects. 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10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9F37C1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 xml:space="preserve">Demonstrate </w:t>
            </w:r>
            <w:r>
              <w:rPr>
                <w:sz w:val="24"/>
                <w:szCs w:val="24"/>
              </w:rPr>
              <w:t>the</w:t>
            </w:r>
            <w:r w:rsidRPr="009F37C1">
              <w:rPr>
                <w:sz w:val="24"/>
                <w:szCs w:val="24"/>
              </w:rPr>
              <w:t xml:space="preserve"> pupillary light near dissociation.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10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Describe the sympathetic pathway defect.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10</w:t>
            </w:r>
          </w:p>
        </w:tc>
      </w:tr>
      <w:tr w:rsidR="00B76378" w:rsidRPr="009F37C1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B1118A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B1118A">
              <w:rPr>
                <w:b/>
                <w:sz w:val="24"/>
                <w:szCs w:val="24"/>
                <w:u w:val="single"/>
              </w:rPr>
              <w:t xml:space="preserve">PART – </w:t>
            </w:r>
            <w:r>
              <w:rPr>
                <w:b/>
                <w:sz w:val="24"/>
                <w:szCs w:val="24"/>
                <w:u w:val="single"/>
              </w:rPr>
              <w:t>B</w:t>
            </w:r>
            <w:r w:rsidRPr="00B1118A">
              <w:rPr>
                <w:b/>
                <w:sz w:val="24"/>
                <w:szCs w:val="24"/>
                <w:u w:val="single"/>
              </w:rPr>
              <w:t>(</w:t>
            </w:r>
            <w:r>
              <w:rPr>
                <w:b/>
                <w:sz w:val="24"/>
                <w:szCs w:val="24"/>
                <w:u w:val="single"/>
              </w:rPr>
              <w:t>1</w:t>
            </w:r>
            <w:r w:rsidRPr="00B1118A">
              <w:rPr>
                <w:b/>
                <w:sz w:val="24"/>
                <w:szCs w:val="24"/>
                <w:u w:val="single"/>
              </w:rPr>
              <w:t xml:space="preserve"> X 20= </w:t>
            </w:r>
            <w:r>
              <w:rPr>
                <w:b/>
                <w:sz w:val="24"/>
                <w:szCs w:val="24"/>
                <w:u w:val="single"/>
              </w:rPr>
              <w:t>2</w:t>
            </w:r>
            <w:r w:rsidRPr="00B1118A">
              <w:rPr>
                <w:b/>
                <w:sz w:val="24"/>
                <w:szCs w:val="24"/>
                <w:u w:val="single"/>
              </w:rPr>
              <w:t>0 MARKS)</w:t>
            </w:r>
          </w:p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 xml:space="preserve">Explain in detail </w:t>
            </w:r>
            <w:r>
              <w:rPr>
                <w:sz w:val="24"/>
                <w:szCs w:val="24"/>
              </w:rPr>
              <w:t>the</w:t>
            </w:r>
            <w:r w:rsidRPr="009F37C1">
              <w:rPr>
                <w:sz w:val="24"/>
                <w:szCs w:val="24"/>
              </w:rPr>
              <w:t xml:space="preserve"> Horner’s Syndrome.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15</w:t>
            </w:r>
          </w:p>
        </w:tc>
      </w:tr>
      <w:tr w:rsidR="00B76378" w:rsidRPr="009F37C1" w:rsidTr="00B76378">
        <w:trPr>
          <w:trHeight w:val="397"/>
        </w:trPr>
        <w:tc>
          <w:tcPr>
            <w:tcW w:w="26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9F37C1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Write </w:t>
            </w:r>
            <w:r w:rsidRPr="009F37C1">
              <w:rPr>
                <w:bCs/>
                <w:sz w:val="24"/>
                <w:szCs w:val="24"/>
              </w:rPr>
              <w:t>short notes o</w:t>
            </w:r>
            <w:r>
              <w:rPr>
                <w:bCs/>
                <w:sz w:val="24"/>
                <w:szCs w:val="24"/>
              </w:rPr>
              <w:t>n</w:t>
            </w:r>
            <w:r w:rsidRPr="009F37C1">
              <w:rPr>
                <w:bCs/>
                <w:sz w:val="24"/>
                <w:szCs w:val="24"/>
              </w:rPr>
              <w:t xml:space="preserve"> </w:t>
            </w:r>
            <w:r w:rsidRPr="009F37C1">
              <w:rPr>
                <w:sz w:val="24"/>
                <w:szCs w:val="24"/>
              </w:rPr>
              <w:t>Photochemistry of Retina.</w:t>
            </w:r>
          </w:p>
        </w:tc>
        <w:tc>
          <w:tcPr>
            <w:tcW w:w="513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5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9F37C1" w:rsidTr="00B76378">
        <w:trPr>
          <w:trHeight w:val="251"/>
        </w:trPr>
        <w:tc>
          <w:tcPr>
            <w:tcW w:w="675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9F37C1" w:rsidTr="00B76378">
        <w:tc>
          <w:tcPr>
            <w:tcW w:w="675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Recall the working of eye lid, lacrimal apparatus and extra ocular muscles.</w:t>
            </w:r>
          </w:p>
        </w:tc>
      </w:tr>
      <w:tr w:rsidR="00B76378" w:rsidRPr="009F37C1" w:rsidTr="00B76378">
        <w:tc>
          <w:tcPr>
            <w:tcW w:w="675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Understand the cornea aqueous secretion and dynamics.</w:t>
            </w:r>
          </w:p>
        </w:tc>
      </w:tr>
      <w:tr w:rsidR="00B76378" w:rsidRPr="009F37C1" w:rsidTr="00B76378">
        <w:tc>
          <w:tcPr>
            <w:tcW w:w="675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Apply the knowledge of crystalline lens and accommodation for curing eye anomalies.</w:t>
            </w:r>
          </w:p>
        </w:tc>
      </w:tr>
      <w:tr w:rsidR="00B76378" w:rsidRPr="009F37C1" w:rsidTr="00B76378">
        <w:tc>
          <w:tcPr>
            <w:tcW w:w="675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Analyze the quality of iris and pupil.</w:t>
            </w:r>
          </w:p>
        </w:tc>
      </w:tr>
      <w:tr w:rsidR="00B76378" w:rsidRPr="009F37C1" w:rsidTr="00B76378">
        <w:tc>
          <w:tcPr>
            <w:tcW w:w="675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 xml:space="preserve">Evaluate the problems associated with retina and acuity of vision. </w:t>
            </w:r>
          </w:p>
        </w:tc>
      </w:tr>
      <w:tr w:rsidR="00B76378" w:rsidRPr="009F37C1" w:rsidTr="00B76378">
        <w:tc>
          <w:tcPr>
            <w:tcW w:w="675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9F37C1" w:rsidRDefault="00B76378" w:rsidP="00B76378">
            <w:pPr>
              <w:jc w:val="both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Appreciate the knowledge gained on ocular physiology in rectifying defects in colour vision.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9F37C1" w:rsidTr="00B76378">
        <w:tc>
          <w:tcPr>
            <w:tcW w:w="10683" w:type="dxa"/>
            <w:gridSpan w:val="8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9F37C1" w:rsidTr="00B76378">
        <w:tc>
          <w:tcPr>
            <w:tcW w:w="959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9F37C1" w:rsidTr="00B76378">
        <w:tc>
          <w:tcPr>
            <w:tcW w:w="959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5</w:t>
            </w:r>
          </w:p>
        </w:tc>
        <w:tc>
          <w:tcPr>
            <w:tcW w:w="1569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15</w:t>
            </w:r>
          </w:p>
        </w:tc>
        <w:tc>
          <w:tcPr>
            <w:tcW w:w="1375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40</w:t>
            </w:r>
          </w:p>
        </w:tc>
      </w:tr>
      <w:tr w:rsidR="00B76378" w:rsidRPr="009F37C1" w:rsidTr="00B76378">
        <w:tc>
          <w:tcPr>
            <w:tcW w:w="959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5</w:t>
            </w:r>
          </w:p>
        </w:tc>
        <w:tc>
          <w:tcPr>
            <w:tcW w:w="1569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35</w:t>
            </w:r>
          </w:p>
        </w:tc>
        <w:tc>
          <w:tcPr>
            <w:tcW w:w="1439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40</w:t>
            </w:r>
          </w:p>
        </w:tc>
      </w:tr>
      <w:tr w:rsidR="00B76378" w:rsidRPr="009F37C1" w:rsidTr="00B76378">
        <w:tc>
          <w:tcPr>
            <w:tcW w:w="959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40</w:t>
            </w:r>
          </w:p>
        </w:tc>
      </w:tr>
      <w:tr w:rsidR="00B76378" w:rsidRPr="009F37C1" w:rsidTr="00B76378">
        <w:tc>
          <w:tcPr>
            <w:tcW w:w="959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30</w:t>
            </w:r>
          </w:p>
        </w:tc>
        <w:tc>
          <w:tcPr>
            <w:tcW w:w="1439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40</w:t>
            </w:r>
          </w:p>
        </w:tc>
      </w:tr>
      <w:tr w:rsidR="00B76378" w:rsidRPr="009F37C1" w:rsidTr="00B76378">
        <w:tc>
          <w:tcPr>
            <w:tcW w:w="959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15</w:t>
            </w:r>
          </w:p>
        </w:tc>
        <w:tc>
          <w:tcPr>
            <w:tcW w:w="1439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15</w:t>
            </w:r>
          </w:p>
        </w:tc>
      </w:tr>
      <w:tr w:rsidR="00B76378" w:rsidRPr="009F37C1" w:rsidTr="00B76378">
        <w:tc>
          <w:tcPr>
            <w:tcW w:w="959" w:type="dxa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69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97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5</w:t>
            </w:r>
          </w:p>
        </w:tc>
        <w:tc>
          <w:tcPr>
            <w:tcW w:w="1375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9F37C1" w:rsidRDefault="00B76378" w:rsidP="00B76378">
            <w:pPr>
              <w:jc w:val="center"/>
              <w:rPr>
                <w:sz w:val="24"/>
                <w:szCs w:val="24"/>
              </w:rPr>
            </w:pPr>
            <w:r w:rsidRPr="009F37C1">
              <w:rPr>
                <w:sz w:val="24"/>
                <w:szCs w:val="24"/>
              </w:rPr>
              <w:t>05</w:t>
            </w:r>
          </w:p>
        </w:tc>
      </w:tr>
      <w:tr w:rsidR="00B76378" w:rsidRPr="009F37C1" w:rsidTr="00B76378">
        <w:tc>
          <w:tcPr>
            <w:tcW w:w="9522" w:type="dxa"/>
            <w:gridSpan w:val="7"/>
          </w:tcPr>
          <w:p w:rsidR="00B76378" w:rsidRPr="009F37C1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9F37C1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9F37C1">
              <w:rPr>
                <w:b/>
                <w:sz w:val="24"/>
                <w:szCs w:val="24"/>
              </w:rPr>
              <w:t>180</w:t>
            </w:r>
          </w:p>
        </w:tc>
      </w:tr>
    </w:tbl>
    <w:p w:rsidR="006770A4" w:rsidRDefault="006770A4" w:rsidP="00B76378"/>
    <w:p w:rsidR="006770A4" w:rsidRDefault="006770A4">
      <w:pPr>
        <w:spacing w:after="200" w:line="276" w:lineRule="auto"/>
      </w:pPr>
      <w:r>
        <w:br w:type="page"/>
      </w:r>
    </w:p>
    <w:p w:rsidR="00B76378" w:rsidRPr="00233DA8" w:rsidRDefault="00B76378" w:rsidP="00B76378">
      <w:pPr>
        <w:jc w:val="center"/>
        <w:rPr>
          <w:sz w:val="22"/>
          <w:szCs w:val="22"/>
        </w:rPr>
      </w:pPr>
      <w:r w:rsidRPr="00233DA8">
        <w:rPr>
          <w:noProof/>
          <w:sz w:val="22"/>
          <w:szCs w:val="22"/>
        </w:rPr>
        <w:lastRenderedPageBreak/>
        <w:drawing>
          <wp:inline distT="0" distB="0" distL="0" distR="0">
            <wp:extent cx="6515100" cy="1393190"/>
            <wp:effectExtent l="0" t="0" r="0" b="0"/>
            <wp:docPr id="52" name="Picture 52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52193" cy="1401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Pr="00233DA8" w:rsidRDefault="00B76378" w:rsidP="00B76378">
      <w:pPr>
        <w:rPr>
          <w:sz w:val="22"/>
          <w:szCs w:val="22"/>
        </w:rPr>
      </w:pPr>
    </w:p>
    <w:tbl>
      <w:tblPr>
        <w:tblW w:w="104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056"/>
      </w:tblGrid>
      <w:tr w:rsidR="00B76378" w:rsidRPr="00233DA8" w:rsidTr="00B76378">
        <w:trPr>
          <w:trHeight w:val="95"/>
        </w:trPr>
        <w:tc>
          <w:tcPr>
            <w:tcW w:w="1696" w:type="dxa"/>
            <w:vAlign w:val="center"/>
          </w:tcPr>
          <w:p w:rsidR="00B76378" w:rsidRPr="00233DA8" w:rsidRDefault="00B76378" w:rsidP="00B76378">
            <w:pPr>
              <w:pStyle w:val="Title"/>
              <w:jc w:val="left"/>
              <w:rPr>
                <w:b/>
                <w:szCs w:val="22"/>
              </w:rPr>
            </w:pPr>
            <w:r w:rsidRPr="00233DA8">
              <w:rPr>
                <w:b/>
                <w:sz w:val="22"/>
                <w:szCs w:val="22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233DA8" w:rsidRDefault="00B76378" w:rsidP="00B76378">
            <w:pPr>
              <w:pStyle w:val="Title"/>
              <w:jc w:val="left"/>
              <w:rPr>
                <w:b/>
                <w:szCs w:val="22"/>
              </w:rPr>
            </w:pPr>
            <w:r w:rsidRPr="00233DA8">
              <w:rPr>
                <w:b/>
                <w:color w:val="000000" w:themeColor="text1"/>
                <w:sz w:val="22"/>
                <w:szCs w:val="22"/>
              </w:rPr>
              <w:t>20OP2025</w:t>
            </w:r>
          </w:p>
        </w:tc>
        <w:tc>
          <w:tcPr>
            <w:tcW w:w="1504" w:type="dxa"/>
            <w:vAlign w:val="center"/>
          </w:tcPr>
          <w:p w:rsidR="00B76378" w:rsidRPr="00233DA8" w:rsidRDefault="00B76378" w:rsidP="00B76378">
            <w:pPr>
              <w:pStyle w:val="Title"/>
              <w:ind w:left="-468" w:firstLine="468"/>
              <w:jc w:val="left"/>
              <w:rPr>
                <w:szCs w:val="22"/>
              </w:rPr>
            </w:pPr>
            <w:r w:rsidRPr="00233DA8">
              <w:rPr>
                <w:b/>
                <w:bCs/>
                <w:sz w:val="22"/>
                <w:szCs w:val="22"/>
              </w:rPr>
              <w:t xml:space="preserve">Duration       </w:t>
            </w:r>
          </w:p>
        </w:tc>
        <w:tc>
          <w:tcPr>
            <w:tcW w:w="1056" w:type="dxa"/>
            <w:vAlign w:val="center"/>
          </w:tcPr>
          <w:p w:rsidR="00B76378" w:rsidRPr="00233DA8" w:rsidRDefault="00B76378" w:rsidP="00B76378">
            <w:pPr>
              <w:pStyle w:val="Title"/>
              <w:jc w:val="left"/>
              <w:rPr>
                <w:b/>
                <w:szCs w:val="22"/>
              </w:rPr>
            </w:pPr>
            <w:r w:rsidRPr="00233DA8">
              <w:rPr>
                <w:b/>
                <w:sz w:val="22"/>
                <w:szCs w:val="22"/>
              </w:rPr>
              <w:t>3hrs</w:t>
            </w:r>
          </w:p>
        </w:tc>
      </w:tr>
      <w:tr w:rsidR="00B76378" w:rsidRPr="00233DA8" w:rsidTr="00B76378">
        <w:trPr>
          <w:trHeight w:val="113"/>
        </w:trPr>
        <w:tc>
          <w:tcPr>
            <w:tcW w:w="1696" w:type="dxa"/>
            <w:vAlign w:val="center"/>
          </w:tcPr>
          <w:p w:rsidR="00B76378" w:rsidRPr="00233DA8" w:rsidRDefault="00B76378" w:rsidP="00B76378">
            <w:pPr>
              <w:pStyle w:val="Title"/>
              <w:ind w:right="-160"/>
              <w:jc w:val="left"/>
              <w:rPr>
                <w:b/>
                <w:szCs w:val="22"/>
              </w:rPr>
            </w:pPr>
            <w:r w:rsidRPr="00233DA8">
              <w:rPr>
                <w:b/>
                <w:sz w:val="22"/>
                <w:szCs w:val="22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233DA8" w:rsidRDefault="00B76378" w:rsidP="00B76378">
            <w:pPr>
              <w:pStyle w:val="Title"/>
              <w:jc w:val="left"/>
              <w:rPr>
                <w:b/>
                <w:szCs w:val="22"/>
              </w:rPr>
            </w:pPr>
            <w:r w:rsidRPr="00233DA8">
              <w:rPr>
                <w:b/>
                <w:color w:val="000000" w:themeColor="text1"/>
                <w:sz w:val="22"/>
                <w:szCs w:val="22"/>
              </w:rPr>
              <w:t>CLINICAL EXAMINATION OF VISUAL SYSTEM</w:t>
            </w:r>
          </w:p>
        </w:tc>
        <w:tc>
          <w:tcPr>
            <w:tcW w:w="1504" w:type="dxa"/>
            <w:vAlign w:val="center"/>
          </w:tcPr>
          <w:p w:rsidR="00B76378" w:rsidRPr="00233DA8" w:rsidRDefault="00B76378" w:rsidP="00B76378">
            <w:pPr>
              <w:pStyle w:val="Title"/>
              <w:jc w:val="left"/>
              <w:rPr>
                <w:b/>
                <w:bCs/>
                <w:szCs w:val="22"/>
              </w:rPr>
            </w:pPr>
            <w:r w:rsidRPr="00233DA8">
              <w:rPr>
                <w:b/>
                <w:bCs/>
                <w:sz w:val="22"/>
                <w:szCs w:val="22"/>
              </w:rPr>
              <w:t xml:space="preserve">Max. Marks </w:t>
            </w:r>
          </w:p>
        </w:tc>
        <w:tc>
          <w:tcPr>
            <w:tcW w:w="1056" w:type="dxa"/>
            <w:vAlign w:val="center"/>
          </w:tcPr>
          <w:p w:rsidR="00B76378" w:rsidRPr="00233DA8" w:rsidRDefault="00B76378" w:rsidP="00B76378">
            <w:pPr>
              <w:pStyle w:val="Title"/>
              <w:jc w:val="left"/>
              <w:rPr>
                <w:b/>
                <w:szCs w:val="22"/>
              </w:rPr>
            </w:pPr>
            <w:r w:rsidRPr="00233DA8">
              <w:rPr>
                <w:b/>
                <w:sz w:val="22"/>
                <w:szCs w:val="22"/>
              </w:rPr>
              <w:t>100</w:t>
            </w:r>
          </w:p>
        </w:tc>
      </w:tr>
    </w:tbl>
    <w:p w:rsidR="00B76378" w:rsidRPr="00233DA8" w:rsidRDefault="00B76378" w:rsidP="00B76378">
      <w:pPr>
        <w:rPr>
          <w:sz w:val="22"/>
          <w:szCs w:val="22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58"/>
        <w:gridCol w:w="421"/>
        <w:gridCol w:w="6747"/>
        <w:gridCol w:w="1096"/>
        <w:gridCol w:w="1006"/>
        <w:gridCol w:w="855"/>
      </w:tblGrid>
      <w:tr w:rsidR="00B76378" w:rsidRPr="00233DA8" w:rsidTr="00B76378">
        <w:trPr>
          <w:trHeight w:val="552"/>
        </w:trPr>
        <w:tc>
          <w:tcPr>
            <w:tcW w:w="258" w:type="pct"/>
            <w:vAlign w:val="center"/>
          </w:tcPr>
          <w:p w:rsidR="00B76378" w:rsidRPr="00233DA8" w:rsidRDefault="00B76378" w:rsidP="00B76378">
            <w:pPr>
              <w:jc w:val="center"/>
              <w:rPr>
                <w:b/>
              </w:rPr>
            </w:pPr>
            <w:r w:rsidRPr="00233DA8">
              <w:rPr>
                <w:b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233DA8" w:rsidRDefault="00B76378" w:rsidP="00B76378">
            <w:pPr>
              <w:jc w:val="center"/>
              <w:rPr>
                <w:b/>
              </w:rPr>
            </w:pPr>
            <w:r w:rsidRPr="00233DA8">
              <w:rPr>
                <w:b/>
              </w:rPr>
              <w:t>Questions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  <w:rPr>
                <w:b/>
              </w:rPr>
            </w:pPr>
            <w:r w:rsidRPr="00233DA8">
              <w:rPr>
                <w:b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233DA8" w:rsidRDefault="00B76378" w:rsidP="00B76378">
            <w:pPr>
              <w:jc w:val="center"/>
              <w:rPr>
                <w:b/>
              </w:rPr>
            </w:pPr>
            <w:r w:rsidRPr="00233DA8">
              <w:rPr>
                <w:b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233DA8" w:rsidRDefault="00B76378" w:rsidP="00B76378">
            <w:pPr>
              <w:jc w:val="center"/>
              <w:rPr>
                <w:b/>
              </w:rPr>
            </w:pPr>
            <w:r w:rsidRPr="00233DA8">
              <w:rPr>
                <w:b/>
              </w:rPr>
              <w:t>Marks</w:t>
            </w:r>
          </w:p>
        </w:tc>
      </w:tr>
      <w:tr w:rsidR="00B76378" w:rsidRPr="00233DA8" w:rsidTr="00B76378">
        <w:trPr>
          <w:trHeight w:val="552"/>
        </w:trPr>
        <w:tc>
          <w:tcPr>
            <w:tcW w:w="5000" w:type="pct"/>
            <w:gridSpan w:val="6"/>
          </w:tcPr>
          <w:p w:rsidR="00B76378" w:rsidRPr="00233DA8" w:rsidRDefault="00B76378" w:rsidP="00B76378">
            <w:pPr>
              <w:jc w:val="center"/>
              <w:rPr>
                <w:b/>
                <w:u w:val="single"/>
              </w:rPr>
            </w:pPr>
            <w:r w:rsidRPr="00233DA8">
              <w:rPr>
                <w:b/>
                <w:u w:val="single"/>
              </w:rPr>
              <w:t>PART – A(4 X 20= 80 MARKS)</w:t>
            </w:r>
          </w:p>
          <w:p w:rsidR="00B76378" w:rsidRPr="00233DA8" w:rsidRDefault="00B76378" w:rsidP="00B76378">
            <w:pPr>
              <w:jc w:val="center"/>
              <w:rPr>
                <w:b/>
              </w:rPr>
            </w:pPr>
            <w:r w:rsidRPr="00233DA8">
              <w:rPr>
                <w:b/>
              </w:rPr>
              <w:t>(Answer all the Questions)</w:t>
            </w:r>
          </w:p>
        </w:tc>
      </w:tr>
      <w:tr w:rsidR="00B76378" w:rsidRPr="00233DA8" w:rsidTr="00B76378">
        <w:trPr>
          <w:trHeight w:val="397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  <w:r w:rsidRPr="00233DA8">
              <w:t>1.</w:t>
            </w: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a.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both"/>
            </w:pPr>
            <w:r w:rsidRPr="00233DA8">
              <w:t>Describe about the complete history taking for the first time glaucoma patient with appropriate case scenario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CO1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A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397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b.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spacing w:line="259" w:lineRule="auto"/>
              <w:jc w:val="both"/>
            </w:pPr>
            <w:r w:rsidRPr="00233DA8">
              <w:t xml:space="preserve">Convert Snellen visual acuity to Log MAR visual acuity </w:t>
            </w:r>
          </w:p>
          <w:p w:rsidR="00B76378" w:rsidRPr="00233DA8" w:rsidRDefault="00B76378" w:rsidP="00B76378">
            <w:pPr>
              <w:spacing w:line="259" w:lineRule="auto"/>
              <w:jc w:val="both"/>
            </w:pPr>
            <w:r w:rsidRPr="00233DA8">
              <w:t>i) 6/12=                  ii) 6/36=            iii) 6/6=              iv) 6/24=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CO1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A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224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center"/>
              <w:rPr>
                <w:b/>
                <w:bCs/>
              </w:rPr>
            </w:pPr>
            <w:r w:rsidRPr="00233DA8">
              <w:rPr>
                <w:b/>
                <w:bCs/>
              </w:rPr>
              <w:t>(OR)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</w:p>
        </w:tc>
      </w:tr>
      <w:tr w:rsidR="00B76378" w:rsidRPr="00233DA8" w:rsidTr="00B76378">
        <w:trPr>
          <w:trHeight w:val="397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  <w:r w:rsidRPr="00233DA8">
              <w:t>2.</w:t>
            </w: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a.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both"/>
            </w:pPr>
            <w:r w:rsidRPr="00233DA8">
              <w:t>Describe the complete history taking for the first time Diabetic retinopathy patient with appropriate case scenario.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CO1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A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397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b.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both"/>
            </w:pPr>
            <w:r w:rsidRPr="00233DA8">
              <w:t xml:space="preserve">Convert the following visual acuity from 3m to 6m </w:t>
            </w:r>
          </w:p>
          <w:p w:rsidR="00B76378" w:rsidRPr="00233DA8" w:rsidRDefault="00B76378" w:rsidP="00B76378">
            <w:pPr>
              <w:jc w:val="both"/>
            </w:pPr>
            <w:r w:rsidRPr="00233DA8">
              <w:t xml:space="preserve">i) 3/60= ,        ii) 3/45= ,          iii) 3/36= ,           iv) 3/24= 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CO1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A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213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02" w:type="pct"/>
          </w:tcPr>
          <w:p w:rsidR="00B76378" w:rsidRPr="00233DA8" w:rsidRDefault="00B76378" w:rsidP="00B76378"/>
        </w:tc>
      </w:tr>
      <w:tr w:rsidR="00B76378" w:rsidRPr="00233DA8" w:rsidTr="00B76378">
        <w:trPr>
          <w:trHeight w:val="397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  <w:r w:rsidRPr="00233DA8">
              <w:t>3.</w:t>
            </w: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a.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both"/>
            </w:pPr>
            <w:r w:rsidRPr="00233DA8">
              <w:t>Write short notes on Cover test, Uncover test and Alternate test with example in Squint examination?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CO2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R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2691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b.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spacing w:line="259" w:lineRule="auto"/>
              <w:jc w:val="both"/>
            </w:pPr>
            <w:r w:rsidRPr="00233DA8">
              <w:t>Spot the findings and write tentative diagnosis.</w:t>
            </w:r>
          </w:p>
          <w:p w:rsidR="00B76378" w:rsidRPr="00233DA8" w:rsidRDefault="00B76378" w:rsidP="00B76378">
            <w:pPr>
              <w:spacing w:line="259" w:lineRule="auto"/>
              <w:jc w:val="both"/>
            </w:pPr>
            <w:r w:rsidRPr="00233DA8">
              <w:rPr>
                <w:noProof/>
              </w:rPr>
              <w:drawing>
                <wp:inline distT="0" distB="0" distL="0" distR="0" wp14:anchorId="7D3BA89C" wp14:editId="74C06666">
                  <wp:extent cx="1143000" cy="902167"/>
                  <wp:effectExtent l="0" t="0" r="0" b="0"/>
                  <wp:docPr id="53" name="Content Placeholder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Content Placeholder 3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4369" cy="919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33DA8">
              <w:rPr>
                <w:noProof/>
              </w:rPr>
              <w:drawing>
                <wp:inline distT="0" distB="0" distL="0" distR="0" wp14:anchorId="14254F78" wp14:editId="76665E2C">
                  <wp:extent cx="1266334" cy="866775"/>
                  <wp:effectExtent l="0" t="0" r="0" b="0"/>
                  <wp:docPr id="54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3767" cy="899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33DA8">
              <w:rPr>
                <w:noProof/>
              </w:rPr>
              <w:drawing>
                <wp:inline distT="0" distB="0" distL="0" distR="0" wp14:anchorId="5037A4EF" wp14:editId="01BF54D9">
                  <wp:extent cx="1228725" cy="850657"/>
                  <wp:effectExtent l="0" t="0" r="0" b="0"/>
                  <wp:docPr id="55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2636" cy="8810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33DA8">
              <w:rPr>
                <w:noProof/>
              </w:rPr>
              <w:drawing>
                <wp:inline distT="0" distB="0" distL="0" distR="0" wp14:anchorId="363917F1" wp14:editId="47585B15">
                  <wp:extent cx="1362075" cy="791552"/>
                  <wp:effectExtent l="0" t="0" r="0" b="0"/>
                  <wp:docPr id="56" name="Content Placeholder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Content Placeholder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/>
                          <a:srcRect t="3965" r="51191" b="15419"/>
                          <a:stretch/>
                        </pic:blipFill>
                        <pic:spPr bwMode="auto">
                          <a:xfrm>
                            <a:off x="0" y="0"/>
                            <a:ext cx="1377653" cy="8006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CO2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A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245"/>
        </w:trPr>
        <w:tc>
          <w:tcPr>
            <w:tcW w:w="261" w:type="pct"/>
          </w:tcPr>
          <w:p w:rsidR="00B76378" w:rsidRPr="00233DA8" w:rsidRDefault="00B76378" w:rsidP="00B76378"/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center"/>
            </w:pPr>
            <w:r w:rsidRPr="00233DA8">
              <w:rPr>
                <w:b/>
                <w:bCs/>
              </w:rPr>
              <w:t>(OR)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</w:p>
        </w:tc>
      </w:tr>
      <w:tr w:rsidR="00B76378" w:rsidRPr="00233DA8" w:rsidTr="00B76378">
        <w:trPr>
          <w:trHeight w:val="122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  <w:r w:rsidRPr="00233DA8">
              <w:t>4.</w:t>
            </w: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a.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both"/>
            </w:pPr>
            <w:r w:rsidRPr="00233DA8">
              <w:t>Describe in detail the Ptosis, classification, clinical evaluation.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CO2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R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139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b.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both"/>
            </w:pPr>
            <w:r w:rsidRPr="00233DA8">
              <w:t>Write short notes on Hirschberg test, krimsky and prism test.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CO2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R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70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</w:p>
        </w:tc>
      </w:tr>
      <w:tr w:rsidR="00B76378" w:rsidRPr="00233DA8" w:rsidTr="00B76378">
        <w:trPr>
          <w:trHeight w:val="397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  <w:r w:rsidRPr="00233DA8">
              <w:t>5.</w:t>
            </w: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a.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both"/>
            </w:pPr>
            <w:r w:rsidRPr="00233DA8">
              <w:t>Describe in detail the Goldmann Applanation tonometer and its principles.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CO3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U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397"/>
        </w:trPr>
        <w:tc>
          <w:tcPr>
            <w:tcW w:w="261" w:type="pct"/>
          </w:tcPr>
          <w:p w:rsidR="00B76378" w:rsidRPr="00233DA8" w:rsidRDefault="00B76378" w:rsidP="00B76378"/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b.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both"/>
            </w:pPr>
            <w:r w:rsidRPr="00233DA8">
              <w:t>Explain the step by step procedures during the measurement of intraocular pressure, recording the values and errors.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CO3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U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197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center"/>
            </w:pPr>
            <w:r w:rsidRPr="00233DA8">
              <w:rPr>
                <w:b/>
                <w:bCs/>
              </w:rPr>
              <w:t>(OR)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</w:p>
        </w:tc>
      </w:tr>
      <w:tr w:rsidR="00B76378" w:rsidRPr="00233DA8" w:rsidTr="00B76378">
        <w:trPr>
          <w:trHeight w:val="132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  <w:r w:rsidRPr="00233DA8">
              <w:t>6.</w:t>
            </w: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a.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both"/>
            </w:pPr>
            <w:r w:rsidRPr="00233DA8">
              <w:t>Describe in detail the principle behind gonioscopy and the structures of anterior chamber.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CO3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U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70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b.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both"/>
            </w:pPr>
            <w:r w:rsidRPr="00233DA8">
              <w:t>Describe in detail the examination of anterior chamber angle using gonioscopy.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CO3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U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70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</w:p>
        </w:tc>
      </w:tr>
      <w:tr w:rsidR="00B76378" w:rsidRPr="00233DA8" w:rsidTr="00B76378">
        <w:trPr>
          <w:trHeight w:val="90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  <w:r w:rsidRPr="00233DA8">
              <w:t>7.</w:t>
            </w: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a.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both"/>
            </w:pPr>
            <w:r w:rsidRPr="00233DA8">
              <w:t>Describe in detail the anatomy of lacrimal system.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CO4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R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96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b.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both"/>
            </w:pPr>
            <w:r w:rsidRPr="00233DA8">
              <w:t>Describe in detail the lacrimal system evaluation.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CO4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R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253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center"/>
              <w:rPr>
                <w:bCs/>
              </w:rPr>
            </w:pPr>
            <w:r w:rsidRPr="00233DA8">
              <w:rPr>
                <w:b/>
                <w:bCs/>
              </w:rPr>
              <w:t>(OR)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</w:p>
        </w:tc>
      </w:tr>
      <w:tr w:rsidR="00B76378" w:rsidRPr="00233DA8" w:rsidTr="00B76378">
        <w:trPr>
          <w:trHeight w:val="143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  <w:r w:rsidRPr="00233DA8">
              <w:t>8.</w:t>
            </w: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a.</w:t>
            </w:r>
          </w:p>
        </w:tc>
        <w:tc>
          <w:tcPr>
            <w:tcW w:w="3155" w:type="pct"/>
          </w:tcPr>
          <w:p w:rsidR="00B76378" w:rsidRPr="00233DA8" w:rsidRDefault="00B76378" w:rsidP="00B76378">
            <w:r w:rsidRPr="00233DA8">
              <w:t>Describe in detail the direct and indirect ophthalmoscopy.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CO4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R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397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b.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rPr>
                <w:noProof/>
              </w:rPr>
            </w:pPr>
            <w:r w:rsidRPr="00233DA8">
              <w:rPr>
                <w:noProof/>
              </w:rPr>
              <w:t>Spot the findings and write the tentative diagnosis.</w:t>
            </w:r>
          </w:p>
          <w:p w:rsidR="00B76378" w:rsidRPr="00233DA8" w:rsidRDefault="00B76378" w:rsidP="00B76378">
            <w:r w:rsidRPr="00233DA8">
              <w:t>1)</w:t>
            </w:r>
            <w:r w:rsidRPr="00233DA8">
              <w:rPr>
                <w:noProof/>
              </w:rPr>
              <w:drawing>
                <wp:inline distT="0" distB="0" distL="0" distR="0">
                  <wp:extent cx="1277405" cy="1009650"/>
                  <wp:effectExtent l="0" t="0" r="0" b="0"/>
                  <wp:docPr id="57" name="Picture 57" descr="DR,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R,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087" cy="10236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33DA8">
              <w:t xml:space="preserve"> 2)</w:t>
            </w:r>
            <w:r w:rsidRPr="00233DA8">
              <w:rPr>
                <w:noProof/>
              </w:rPr>
              <w:drawing>
                <wp:inline distT="0" distB="0" distL="0" distR="0">
                  <wp:extent cx="1343782" cy="1019175"/>
                  <wp:effectExtent l="0" t="0" r="0" b="0"/>
                  <wp:docPr id="58" name="Picture 58" descr="br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br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113" cy="1028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6378" w:rsidRPr="00233DA8" w:rsidRDefault="00B76378" w:rsidP="00B76378">
            <w:r w:rsidRPr="00233DA8">
              <w:t>3)</w:t>
            </w:r>
            <w:r w:rsidRPr="00233DA8">
              <w:rPr>
                <w:noProof/>
              </w:rPr>
              <w:drawing>
                <wp:inline distT="0" distB="0" distL="0" distR="0">
                  <wp:extent cx="1290165" cy="1133475"/>
                  <wp:effectExtent l="0" t="0" r="0" b="0"/>
                  <wp:docPr id="59" name="Picture 59" descr="CNV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NV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8615" cy="1140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33DA8">
              <w:t xml:space="preserve">4) </w:t>
            </w:r>
            <w:r w:rsidRPr="00233DA8">
              <w:rPr>
                <w:noProof/>
              </w:rPr>
              <w:drawing>
                <wp:inline distT="0" distB="0" distL="0" distR="0">
                  <wp:extent cx="1330242" cy="1076325"/>
                  <wp:effectExtent l="0" t="0" r="0" b="0"/>
                  <wp:docPr id="60" name="Picture 60" descr="Drusen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rusen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652" cy="108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CO4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A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257"/>
        </w:trPr>
        <w:tc>
          <w:tcPr>
            <w:tcW w:w="5000" w:type="pct"/>
            <w:gridSpan w:val="6"/>
            <w:vAlign w:val="center"/>
          </w:tcPr>
          <w:p w:rsidR="00B76378" w:rsidRPr="00233DA8" w:rsidRDefault="00B76378" w:rsidP="00B76378">
            <w:pPr>
              <w:jc w:val="center"/>
              <w:rPr>
                <w:b/>
                <w:u w:val="single"/>
              </w:rPr>
            </w:pPr>
            <w:r w:rsidRPr="00233DA8">
              <w:rPr>
                <w:b/>
                <w:u w:val="single"/>
              </w:rPr>
              <w:t>PART – B (1 X 20 = 20 MARKS)</w:t>
            </w:r>
          </w:p>
          <w:p w:rsidR="00B76378" w:rsidRPr="00233DA8" w:rsidRDefault="00B76378" w:rsidP="00B76378">
            <w:pPr>
              <w:jc w:val="center"/>
            </w:pPr>
            <w:r w:rsidRPr="00233DA8">
              <w:rPr>
                <w:b/>
                <w:bCs/>
              </w:rPr>
              <w:t>COMPULSORY QUESTION</w:t>
            </w:r>
          </w:p>
        </w:tc>
      </w:tr>
      <w:tr w:rsidR="00B76378" w:rsidRPr="00233DA8" w:rsidTr="00B76378">
        <w:trPr>
          <w:trHeight w:val="397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  <w:r w:rsidRPr="00233DA8">
              <w:t>9.</w:t>
            </w: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a.</w:t>
            </w:r>
          </w:p>
        </w:tc>
        <w:tc>
          <w:tcPr>
            <w:tcW w:w="3155" w:type="pct"/>
          </w:tcPr>
          <w:p w:rsidR="00B76378" w:rsidRPr="00233DA8" w:rsidRDefault="00B76378" w:rsidP="00B76378">
            <w:r w:rsidRPr="00233DA8">
              <w:t xml:space="preserve">Describe in detail about the Amsler’s chart examination, NPA and NPC. </w:t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CO5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A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  <w:tr w:rsidR="00B76378" w:rsidRPr="00233DA8" w:rsidTr="00B76378">
        <w:trPr>
          <w:trHeight w:val="397"/>
        </w:trPr>
        <w:tc>
          <w:tcPr>
            <w:tcW w:w="261" w:type="pct"/>
          </w:tcPr>
          <w:p w:rsidR="00B76378" w:rsidRPr="00233DA8" w:rsidRDefault="00B76378" w:rsidP="00B76378">
            <w:pPr>
              <w:jc w:val="center"/>
            </w:pPr>
          </w:p>
        </w:tc>
        <w:tc>
          <w:tcPr>
            <w:tcW w:w="197" w:type="pct"/>
          </w:tcPr>
          <w:p w:rsidR="00B76378" w:rsidRPr="00233DA8" w:rsidRDefault="00B76378" w:rsidP="00B76378">
            <w:pPr>
              <w:jc w:val="center"/>
            </w:pPr>
            <w:r w:rsidRPr="00233DA8">
              <w:t>b.</w:t>
            </w:r>
          </w:p>
        </w:tc>
        <w:tc>
          <w:tcPr>
            <w:tcW w:w="3155" w:type="pct"/>
          </w:tcPr>
          <w:p w:rsidR="00B76378" w:rsidRPr="00233DA8" w:rsidRDefault="00B76378" w:rsidP="00B76378">
            <w:pPr>
              <w:jc w:val="both"/>
              <w:rPr>
                <w:bCs/>
              </w:rPr>
            </w:pPr>
            <w:r w:rsidRPr="00233DA8">
              <w:rPr>
                <w:bCs/>
              </w:rPr>
              <w:t>Identify the instruments and write the indications for the test.</w:t>
            </w:r>
          </w:p>
          <w:p w:rsidR="00B76378" w:rsidRPr="00233DA8" w:rsidRDefault="00B76378" w:rsidP="00CA5E13">
            <w:pPr>
              <w:pStyle w:val="ListParagraph"/>
              <w:numPr>
                <w:ilvl w:val="0"/>
                <w:numId w:val="37"/>
              </w:numPr>
              <w:jc w:val="both"/>
              <w:rPr>
                <w:bCs/>
              </w:rPr>
            </w:pPr>
            <w:r w:rsidRPr="00233DA8">
              <w:rPr>
                <w:noProof/>
                <w:color w:val="000000"/>
                <w:w w:val="0"/>
                <w:u w:color="000000"/>
                <w:bdr w:val="none" w:sz="0" w:space="0" w:color="000000"/>
                <w:shd w:val="clear" w:color="000000" w:fill="000000"/>
              </w:rPr>
              <w:drawing>
                <wp:inline distT="0" distB="0" distL="0" distR="0">
                  <wp:extent cx="1107872" cy="828675"/>
                  <wp:effectExtent l="0" t="0" r="0" b="0"/>
                  <wp:docPr id="61" name="Picture 61" descr="Schrimers te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Schrimers te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8448" cy="836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33DA8">
              <w:rPr>
                <w:bCs/>
              </w:rPr>
              <w:t xml:space="preserve"> 2) </w:t>
            </w:r>
            <w:r w:rsidRPr="00233DA8">
              <w:rPr>
                <w:noProof/>
              </w:rPr>
              <w:drawing>
                <wp:inline distT="0" distB="0" distL="0" distR="0">
                  <wp:extent cx="1217591" cy="800100"/>
                  <wp:effectExtent l="0" t="0" r="0" b="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785" cy="807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76378" w:rsidRPr="00233DA8" w:rsidRDefault="00B76378" w:rsidP="00CA5E13">
            <w:pPr>
              <w:pStyle w:val="ListParagraph"/>
              <w:numPr>
                <w:ilvl w:val="0"/>
                <w:numId w:val="38"/>
              </w:numPr>
              <w:jc w:val="both"/>
              <w:rPr>
                <w:bCs/>
              </w:rPr>
            </w:pPr>
            <w:r w:rsidRPr="00233DA8">
              <w:rPr>
                <w:noProof/>
              </w:rPr>
              <w:drawing>
                <wp:inline distT="0" distB="0" distL="0" distR="0">
                  <wp:extent cx="1066800" cy="859222"/>
                  <wp:effectExtent l="0" t="0" r="0" b="0"/>
                  <wp:docPr id="63" name="Picture 63" descr="Goni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Goni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69" cy="868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33DA8">
              <w:rPr>
                <w:bCs/>
              </w:rPr>
              <w:t xml:space="preserve"> 4)</w:t>
            </w:r>
            <w:r w:rsidRPr="00233DA8">
              <w:rPr>
                <w:noProof/>
              </w:rPr>
              <w:drawing>
                <wp:inline distT="0" distB="0" distL="0" distR="0">
                  <wp:extent cx="1333500" cy="801446"/>
                  <wp:effectExtent l="0" t="0" r="0" b="0"/>
                  <wp:docPr id="2048" name="Picture 20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7767" cy="810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" w:type="pct"/>
          </w:tcPr>
          <w:p w:rsidR="00B76378" w:rsidRPr="00233DA8" w:rsidRDefault="00B76378" w:rsidP="00B76378">
            <w:pPr>
              <w:jc w:val="center"/>
            </w:pPr>
            <w:r w:rsidRPr="00233DA8">
              <w:t>CO5</w:t>
            </w:r>
          </w:p>
        </w:tc>
        <w:tc>
          <w:tcPr>
            <w:tcW w:w="471" w:type="pct"/>
          </w:tcPr>
          <w:p w:rsidR="00B76378" w:rsidRPr="00233DA8" w:rsidRDefault="00B76378" w:rsidP="00B76378">
            <w:pPr>
              <w:jc w:val="center"/>
            </w:pPr>
            <w:r w:rsidRPr="00233DA8">
              <w:t>A</w:t>
            </w:r>
          </w:p>
        </w:tc>
        <w:tc>
          <w:tcPr>
            <w:tcW w:w="402" w:type="pct"/>
          </w:tcPr>
          <w:p w:rsidR="00B76378" w:rsidRPr="00233DA8" w:rsidRDefault="00B76378" w:rsidP="00B76378">
            <w:pPr>
              <w:jc w:val="center"/>
            </w:pPr>
            <w:r w:rsidRPr="00233DA8">
              <w:t>10</w:t>
            </w:r>
          </w:p>
        </w:tc>
      </w:tr>
    </w:tbl>
    <w:p w:rsidR="00B76378" w:rsidRPr="00233DA8" w:rsidRDefault="00B76378" w:rsidP="00B76378">
      <w:pPr>
        <w:rPr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233DA8" w:rsidTr="00B76378">
        <w:trPr>
          <w:trHeight w:val="251"/>
        </w:trPr>
        <w:tc>
          <w:tcPr>
            <w:tcW w:w="675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</w:p>
        </w:tc>
        <w:tc>
          <w:tcPr>
            <w:tcW w:w="10008" w:type="dxa"/>
          </w:tcPr>
          <w:p w:rsidR="00B76378" w:rsidRPr="00233DA8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233DA8">
              <w:rPr>
                <w:b/>
                <w:sz w:val="20"/>
                <w:szCs w:val="20"/>
              </w:rPr>
              <w:t>COURSE OUTCOMES</w:t>
            </w:r>
          </w:p>
        </w:tc>
      </w:tr>
      <w:tr w:rsidR="00B76378" w:rsidRPr="00233DA8" w:rsidTr="00B76378">
        <w:trPr>
          <w:trHeight w:val="251"/>
        </w:trPr>
        <w:tc>
          <w:tcPr>
            <w:tcW w:w="675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</w:p>
        </w:tc>
        <w:tc>
          <w:tcPr>
            <w:tcW w:w="10008" w:type="dxa"/>
          </w:tcPr>
          <w:p w:rsidR="00B76378" w:rsidRPr="00233DA8" w:rsidRDefault="00B76378" w:rsidP="00B76378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76378" w:rsidRPr="00233DA8" w:rsidTr="00B76378">
        <w:tc>
          <w:tcPr>
            <w:tcW w:w="675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CO1</w:t>
            </w:r>
          </w:p>
        </w:tc>
        <w:tc>
          <w:tcPr>
            <w:tcW w:w="10008" w:type="dxa"/>
          </w:tcPr>
          <w:p w:rsidR="00B76378" w:rsidRPr="00233DA8" w:rsidRDefault="00B76378" w:rsidP="00B76378">
            <w:pPr>
              <w:jc w:val="both"/>
              <w:rPr>
                <w:sz w:val="20"/>
                <w:szCs w:val="20"/>
              </w:rPr>
            </w:pPr>
            <w:r w:rsidRPr="00233DA8">
              <w:rPr>
                <w:color w:val="000000"/>
                <w:sz w:val="20"/>
                <w:szCs w:val="20"/>
              </w:rPr>
              <w:t>Understand the basics of Ophthalmic subject, symptoms and testing in visual system.</w:t>
            </w:r>
          </w:p>
        </w:tc>
      </w:tr>
      <w:tr w:rsidR="00B76378" w:rsidRPr="00233DA8" w:rsidTr="00B76378">
        <w:tc>
          <w:tcPr>
            <w:tcW w:w="675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CO2</w:t>
            </w:r>
          </w:p>
        </w:tc>
        <w:tc>
          <w:tcPr>
            <w:tcW w:w="10008" w:type="dxa"/>
          </w:tcPr>
          <w:p w:rsidR="00B76378" w:rsidRPr="00233DA8" w:rsidRDefault="00B76378" w:rsidP="00B76378">
            <w:pPr>
              <w:jc w:val="both"/>
              <w:rPr>
                <w:sz w:val="20"/>
                <w:szCs w:val="20"/>
              </w:rPr>
            </w:pPr>
            <w:r w:rsidRPr="00233DA8">
              <w:rPr>
                <w:color w:val="000000"/>
                <w:sz w:val="20"/>
                <w:szCs w:val="20"/>
              </w:rPr>
              <w:t xml:space="preserve">Examine various steps involved in Ophthalmic treatment. </w:t>
            </w:r>
          </w:p>
        </w:tc>
      </w:tr>
      <w:tr w:rsidR="00B76378" w:rsidRPr="00233DA8" w:rsidTr="00B76378">
        <w:tc>
          <w:tcPr>
            <w:tcW w:w="675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CO3</w:t>
            </w:r>
          </w:p>
        </w:tc>
        <w:tc>
          <w:tcPr>
            <w:tcW w:w="10008" w:type="dxa"/>
          </w:tcPr>
          <w:p w:rsidR="00B76378" w:rsidRPr="00233DA8" w:rsidRDefault="00B76378" w:rsidP="00B76378">
            <w:pPr>
              <w:jc w:val="both"/>
              <w:rPr>
                <w:sz w:val="20"/>
                <w:szCs w:val="20"/>
              </w:rPr>
            </w:pPr>
            <w:r w:rsidRPr="00233DA8">
              <w:rPr>
                <w:color w:val="000000"/>
                <w:sz w:val="20"/>
                <w:szCs w:val="20"/>
              </w:rPr>
              <w:t>Illustrate the different types of  lens examination and diagnosis.</w:t>
            </w:r>
          </w:p>
        </w:tc>
      </w:tr>
      <w:tr w:rsidR="00B76378" w:rsidRPr="00233DA8" w:rsidTr="00B76378">
        <w:tc>
          <w:tcPr>
            <w:tcW w:w="675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CO4</w:t>
            </w:r>
          </w:p>
        </w:tc>
        <w:tc>
          <w:tcPr>
            <w:tcW w:w="10008" w:type="dxa"/>
          </w:tcPr>
          <w:p w:rsidR="00B76378" w:rsidRPr="00233DA8" w:rsidRDefault="00B76378" w:rsidP="00B76378">
            <w:pPr>
              <w:jc w:val="both"/>
              <w:rPr>
                <w:sz w:val="20"/>
                <w:szCs w:val="20"/>
              </w:rPr>
            </w:pPr>
            <w:r w:rsidRPr="00233DA8">
              <w:rPr>
                <w:color w:val="000000"/>
                <w:sz w:val="20"/>
                <w:szCs w:val="20"/>
              </w:rPr>
              <w:t xml:space="preserve">Describe </w:t>
            </w:r>
            <w:r w:rsidRPr="00233DA8">
              <w:rPr>
                <w:sz w:val="20"/>
                <w:szCs w:val="20"/>
              </w:rPr>
              <w:t>Ophthalmoscopy and its different types of treatment methods.</w:t>
            </w:r>
          </w:p>
        </w:tc>
      </w:tr>
      <w:tr w:rsidR="00B76378" w:rsidRPr="00233DA8" w:rsidTr="00B76378">
        <w:tc>
          <w:tcPr>
            <w:tcW w:w="675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CO5</w:t>
            </w:r>
          </w:p>
        </w:tc>
        <w:tc>
          <w:tcPr>
            <w:tcW w:w="10008" w:type="dxa"/>
          </w:tcPr>
          <w:p w:rsidR="00B76378" w:rsidRPr="00233DA8" w:rsidRDefault="00B76378" w:rsidP="00B76378">
            <w:pPr>
              <w:jc w:val="both"/>
              <w:rPr>
                <w:sz w:val="20"/>
                <w:szCs w:val="20"/>
              </w:rPr>
            </w:pPr>
            <w:r w:rsidRPr="00233DA8">
              <w:rPr>
                <w:color w:val="000000"/>
                <w:sz w:val="20"/>
                <w:szCs w:val="20"/>
              </w:rPr>
              <w:t>Appraise the concepts of Fundus and Lacrimal examinations.</w:t>
            </w:r>
          </w:p>
        </w:tc>
      </w:tr>
      <w:tr w:rsidR="00B76378" w:rsidRPr="00233DA8" w:rsidTr="00B76378">
        <w:tc>
          <w:tcPr>
            <w:tcW w:w="675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CO6</w:t>
            </w:r>
          </w:p>
        </w:tc>
        <w:tc>
          <w:tcPr>
            <w:tcW w:w="10008" w:type="dxa"/>
          </w:tcPr>
          <w:p w:rsidR="00B76378" w:rsidRPr="00233DA8" w:rsidRDefault="00B76378" w:rsidP="00B76378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 w:rsidRPr="00233DA8">
              <w:rPr>
                <w:color w:val="000000"/>
                <w:sz w:val="20"/>
                <w:szCs w:val="20"/>
              </w:rPr>
              <w:t xml:space="preserve">Demonstrate the macular functioning and testing in </w:t>
            </w:r>
            <w:r w:rsidRPr="00233DA8">
              <w:rPr>
                <w:sz w:val="20"/>
                <w:szCs w:val="20"/>
              </w:rPr>
              <w:t>ophthalmological examination.</w:t>
            </w:r>
          </w:p>
        </w:tc>
      </w:tr>
    </w:tbl>
    <w:p w:rsidR="00B76378" w:rsidRPr="00233DA8" w:rsidRDefault="00B76378" w:rsidP="00B76378">
      <w:pPr>
        <w:ind w:left="720"/>
        <w:rPr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233DA8" w:rsidTr="00B76378">
        <w:tc>
          <w:tcPr>
            <w:tcW w:w="10683" w:type="dxa"/>
            <w:gridSpan w:val="8"/>
          </w:tcPr>
          <w:p w:rsidR="00B76378" w:rsidRPr="00233DA8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233DA8">
              <w:rPr>
                <w:b/>
                <w:sz w:val="20"/>
                <w:szCs w:val="20"/>
              </w:rPr>
              <w:t>Assessment Pattern as per Bloom’s Taxonomy</w:t>
            </w:r>
          </w:p>
        </w:tc>
      </w:tr>
      <w:tr w:rsidR="00B76378" w:rsidRPr="00233DA8" w:rsidTr="00B76378">
        <w:tc>
          <w:tcPr>
            <w:tcW w:w="959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CO / P</w:t>
            </w:r>
          </w:p>
        </w:tc>
        <w:tc>
          <w:tcPr>
            <w:tcW w:w="1362" w:type="dxa"/>
          </w:tcPr>
          <w:p w:rsidR="00B76378" w:rsidRPr="00233DA8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233DA8">
              <w:rPr>
                <w:b/>
                <w:sz w:val="20"/>
                <w:szCs w:val="20"/>
              </w:rPr>
              <w:t>Remember</w:t>
            </w:r>
          </w:p>
        </w:tc>
        <w:tc>
          <w:tcPr>
            <w:tcW w:w="1569" w:type="dxa"/>
          </w:tcPr>
          <w:p w:rsidR="00B76378" w:rsidRPr="00233DA8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233DA8">
              <w:rPr>
                <w:b/>
                <w:sz w:val="20"/>
                <w:szCs w:val="20"/>
              </w:rPr>
              <w:t>Understand</w:t>
            </w:r>
          </w:p>
        </w:tc>
        <w:tc>
          <w:tcPr>
            <w:tcW w:w="1439" w:type="dxa"/>
          </w:tcPr>
          <w:p w:rsidR="00B76378" w:rsidRPr="00233DA8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233DA8">
              <w:rPr>
                <w:b/>
                <w:sz w:val="20"/>
                <w:szCs w:val="20"/>
              </w:rPr>
              <w:t>Apply</w:t>
            </w:r>
          </w:p>
        </w:tc>
        <w:tc>
          <w:tcPr>
            <w:tcW w:w="1497" w:type="dxa"/>
          </w:tcPr>
          <w:p w:rsidR="00B76378" w:rsidRPr="00233DA8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233DA8">
              <w:rPr>
                <w:b/>
                <w:sz w:val="20"/>
                <w:szCs w:val="20"/>
              </w:rPr>
              <w:t>Analyze</w:t>
            </w:r>
          </w:p>
        </w:tc>
        <w:tc>
          <w:tcPr>
            <w:tcW w:w="1375" w:type="dxa"/>
          </w:tcPr>
          <w:p w:rsidR="00B76378" w:rsidRPr="00233DA8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233DA8">
              <w:rPr>
                <w:b/>
                <w:sz w:val="20"/>
                <w:szCs w:val="20"/>
              </w:rPr>
              <w:t>Evaluate</w:t>
            </w:r>
          </w:p>
        </w:tc>
        <w:tc>
          <w:tcPr>
            <w:tcW w:w="1321" w:type="dxa"/>
          </w:tcPr>
          <w:p w:rsidR="00B76378" w:rsidRPr="00233DA8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233DA8">
              <w:rPr>
                <w:b/>
                <w:sz w:val="20"/>
                <w:szCs w:val="20"/>
              </w:rPr>
              <w:t>Create</w:t>
            </w:r>
          </w:p>
        </w:tc>
        <w:tc>
          <w:tcPr>
            <w:tcW w:w="1161" w:type="dxa"/>
          </w:tcPr>
          <w:p w:rsidR="00B76378" w:rsidRPr="00233DA8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233DA8">
              <w:rPr>
                <w:b/>
                <w:sz w:val="20"/>
                <w:szCs w:val="20"/>
              </w:rPr>
              <w:t>Total</w:t>
            </w:r>
          </w:p>
        </w:tc>
      </w:tr>
      <w:tr w:rsidR="00B76378" w:rsidRPr="00233DA8" w:rsidTr="00B76378">
        <w:tc>
          <w:tcPr>
            <w:tcW w:w="959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CO1</w:t>
            </w:r>
          </w:p>
        </w:tc>
        <w:tc>
          <w:tcPr>
            <w:tcW w:w="1362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69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39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40</w:t>
            </w:r>
          </w:p>
        </w:tc>
        <w:tc>
          <w:tcPr>
            <w:tcW w:w="1497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61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40</w:t>
            </w:r>
          </w:p>
        </w:tc>
      </w:tr>
      <w:tr w:rsidR="00B76378" w:rsidRPr="00233DA8" w:rsidTr="00B76378">
        <w:tc>
          <w:tcPr>
            <w:tcW w:w="959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CO2</w:t>
            </w:r>
          </w:p>
        </w:tc>
        <w:tc>
          <w:tcPr>
            <w:tcW w:w="1362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30</w:t>
            </w:r>
          </w:p>
        </w:tc>
        <w:tc>
          <w:tcPr>
            <w:tcW w:w="1569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39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10</w:t>
            </w:r>
          </w:p>
        </w:tc>
        <w:tc>
          <w:tcPr>
            <w:tcW w:w="1497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61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40</w:t>
            </w:r>
          </w:p>
        </w:tc>
      </w:tr>
      <w:tr w:rsidR="00B76378" w:rsidRPr="00233DA8" w:rsidTr="00B76378">
        <w:tc>
          <w:tcPr>
            <w:tcW w:w="959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CO3</w:t>
            </w:r>
          </w:p>
        </w:tc>
        <w:tc>
          <w:tcPr>
            <w:tcW w:w="1362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69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40</w:t>
            </w:r>
          </w:p>
        </w:tc>
        <w:tc>
          <w:tcPr>
            <w:tcW w:w="1439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97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61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40</w:t>
            </w:r>
          </w:p>
        </w:tc>
      </w:tr>
      <w:tr w:rsidR="00B76378" w:rsidRPr="00233DA8" w:rsidTr="00B76378">
        <w:tc>
          <w:tcPr>
            <w:tcW w:w="959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CO4</w:t>
            </w:r>
          </w:p>
        </w:tc>
        <w:tc>
          <w:tcPr>
            <w:tcW w:w="1362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30</w:t>
            </w:r>
          </w:p>
        </w:tc>
        <w:tc>
          <w:tcPr>
            <w:tcW w:w="1569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39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10</w:t>
            </w:r>
          </w:p>
        </w:tc>
        <w:tc>
          <w:tcPr>
            <w:tcW w:w="1497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61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40</w:t>
            </w:r>
          </w:p>
        </w:tc>
      </w:tr>
      <w:tr w:rsidR="00B76378" w:rsidRPr="00233DA8" w:rsidTr="00B76378">
        <w:tc>
          <w:tcPr>
            <w:tcW w:w="959" w:type="dxa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CO5</w:t>
            </w:r>
          </w:p>
        </w:tc>
        <w:tc>
          <w:tcPr>
            <w:tcW w:w="1362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69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39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20</w:t>
            </w:r>
          </w:p>
        </w:tc>
        <w:tc>
          <w:tcPr>
            <w:tcW w:w="1497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61" w:type="dxa"/>
          </w:tcPr>
          <w:p w:rsidR="00B76378" w:rsidRPr="00233DA8" w:rsidRDefault="00B76378" w:rsidP="00B76378">
            <w:pPr>
              <w:jc w:val="center"/>
              <w:rPr>
                <w:sz w:val="20"/>
                <w:szCs w:val="20"/>
              </w:rPr>
            </w:pPr>
            <w:r w:rsidRPr="00233DA8">
              <w:rPr>
                <w:sz w:val="20"/>
                <w:szCs w:val="20"/>
              </w:rPr>
              <w:t>20</w:t>
            </w:r>
          </w:p>
        </w:tc>
      </w:tr>
      <w:tr w:rsidR="00B76378" w:rsidRPr="00233DA8" w:rsidTr="00B76378">
        <w:tc>
          <w:tcPr>
            <w:tcW w:w="9522" w:type="dxa"/>
            <w:gridSpan w:val="7"/>
          </w:tcPr>
          <w:p w:rsidR="00B76378" w:rsidRPr="00233DA8" w:rsidRDefault="00B76378" w:rsidP="00B76378">
            <w:pPr>
              <w:rPr>
                <w:sz w:val="20"/>
                <w:szCs w:val="20"/>
              </w:rPr>
            </w:pPr>
          </w:p>
        </w:tc>
        <w:tc>
          <w:tcPr>
            <w:tcW w:w="1161" w:type="dxa"/>
          </w:tcPr>
          <w:p w:rsidR="00B76378" w:rsidRPr="00233DA8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233DA8">
              <w:rPr>
                <w:b/>
                <w:sz w:val="20"/>
                <w:szCs w:val="20"/>
              </w:rPr>
              <w:t>180</w:t>
            </w:r>
          </w:p>
        </w:tc>
      </w:tr>
    </w:tbl>
    <w:p w:rsidR="00B76378" w:rsidRPr="00233DA8" w:rsidRDefault="00B76378" w:rsidP="00B76378">
      <w:pPr>
        <w:rPr>
          <w:sz w:val="22"/>
          <w:szCs w:val="22"/>
        </w:rPr>
      </w:pPr>
    </w:p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2049" name="Picture 2049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37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20OP2026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37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CLINICAL PSYCHOLOGY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37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CC64C8" w:rsidTr="00B76378">
        <w:trPr>
          <w:trHeight w:val="552"/>
        </w:trPr>
        <w:tc>
          <w:tcPr>
            <w:tcW w:w="260" w:type="pct"/>
            <w:vAlign w:val="center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4" w:type="pct"/>
            <w:gridSpan w:val="2"/>
            <w:vAlign w:val="center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CC64C8" w:rsidTr="00B76378">
        <w:trPr>
          <w:trHeight w:val="552"/>
        </w:trPr>
        <w:tc>
          <w:tcPr>
            <w:tcW w:w="5000" w:type="pct"/>
            <w:gridSpan w:val="6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CC64C8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 xml:space="preserve">Throw light on the scope of psychology. 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C64C8">
              <w:rPr>
                <w:bCs/>
                <w:sz w:val="24"/>
                <w:szCs w:val="24"/>
              </w:rPr>
              <w:t>Illustrate the concept of normality and abnormality.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CC64C8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Define Psychology. Elaborate on various branches of psychology.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20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Write a brief note on the psychological reaction to Vision loss and illness related to sight.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C64C8">
              <w:rPr>
                <w:bCs/>
                <w:sz w:val="24"/>
                <w:szCs w:val="24"/>
              </w:rPr>
              <w:t>Comment on personality integration.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What is perception? Write a detailed note on the Gestalt principles of perception.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20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Write a note on the Humanistic and Existential approach to psychology.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C64C8">
              <w:rPr>
                <w:bCs/>
                <w:sz w:val="24"/>
                <w:szCs w:val="24"/>
              </w:rPr>
              <w:t>What is Sigmund Freud’s contribution to understanding an individual’s personality?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Comment on the helpee-helper relationship in counseling settings.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C64C8">
              <w:rPr>
                <w:bCs/>
                <w:sz w:val="24"/>
                <w:szCs w:val="24"/>
              </w:rPr>
              <w:t>What are different assessment techniques available for patients with vision-related problems?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What is sensation? How is it related to perception?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C64C8">
              <w:rPr>
                <w:bCs/>
                <w:sz w:val="24"/>
                <w:szCs w:val="24"/>
              </w:rPr>
              <w:t>Define Attention. Elaborate on different theories of attention.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CC64C8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lastRenderedPageBreak/>
              <w:t>8.</w:t>
            </w: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C64C8">
              <w:rPr>
                <w:bCs/>
                <w:sz w:val="24"/>
                <w:szCs w:val="24"/>
              </w:rPr>
              <w:t>Briefly elaborate on the characteristic traits of a therapist.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C64C8">
              <w:rPr>
                <w:bCs/>
                <w:sz w:val="24"/>
                <w:szCs w:val="24"/>
              </w:rPr>
              <w:t>How do various psychological factors play role in understanding an individual’s personality?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C64C8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CC64C8">
              <w:rPr>
                <w:b/>
                <w:sz w:val="24"/>
                <w:szCs w:val="24"/>
                <w:u w:val="single"/>
              </w:rPr>
              <w:t>PART – B(1 X 20= 20 MARKS)</w:t>
            </w:r>
          </w:p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CC64C8" w:rsidTr="00B76378">
        <w:trPr>
          <w:trHeight w:val="397"/>
        </w:trPr>
        <w:tc>
          <w:tcPr>
            <w:tcW w:w="260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 xml:space="preserve">Illustrate different vision-related problem which requires psychological counseling. Also, state the reason how these problems are affecting them psychologically. </w:t>
            </w:r>
          </w:p>
        </w:tc>
        <w:tc>
          <w:tcPr>
            <w:tcW w:w="513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</w:t>
            </w:r>
          </w:p>
        </w:tc>
        <w:tc>
          <w:tcPr>
            <w:tcW w:w="402" w:type="pct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20</w:t>
            </w:r>
          </w:p>
        </w:tc>
      </w:tr>
    </w:tbl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CC64C8" w:rsidTr="00B76378">
        <w:tc>
          <w:tcPr>
            <w:tcW w:w="675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CC64C8" w:rsidTr="00B76378">
        <w:tc>
          <w:tcPr>
            <w:tcW w:w="675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Understand the basics of clinical psychology and its various methods.</w:t>
            </w:r>
          </w:p>
        </w:tc>
      </w:tr>
      <w:tr w:rsidR="00B76378" w:rsidRPr="00CC64C8" w:rsidTr="00B76378">
        <w:tc>
          <w:tcPr>
            <w:tcW w:w="675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Analyze the various steps involved in the sensation process and determinants.</w:t>
            </w:r>
          </w:p>
        </w:tc>
      </w:tr>
      <w:tr w:rsidR="00B76378" w:rsidRPr="00CC64C8" w:rsidTr="00B76378">
        <w:tc>
          <w:tcPr>
            <w:tcW w:w="675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Illustrate the factors involved in human psychology and personality integration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CC64C8" w:rsidTr="00B76378">
        <w:tc>
          <w:tcPr>
            <w:tcW w:w="675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Appraise various steps in counseling therapy in clinical psychology.</w:t>
            </w:r>
          </w:p>
        </w:tc>
      </w:tr>
      <w:tr w:rsidR="00B76378" w:rsidRPr="00CC64C8" w:rsidTr="00B76378">
        <w:tc>
          <w:tcPr>
            <w:tcW w:w="675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Describe the types of psychological reactions in patients with a disability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CC64C8" w:rsidTr="00B76378">
        <w:tc>
          <w:tcPr>
            <w:tcW w:w="675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CC64C8" w:rsidRDefault="00B76378" w:rsidP="00B76378">
            <w:pPr>
              <w:jc w:val="both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Identify the disability and allow the patients through the rehabilitation process.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42"/>
        <w:gridCol w:w="1361"/>
        <w:gridCol w:w="1556"/>
        <w:gridCol w:w="1384"/>
        <w:gridCol w:w="1455"/>
        <w:gridCol w:w="1352"/>
        <w:gridCol w:w="1283"/>
        <w:gridCol w:w="1305"/>
      </w:tblGrid>
      <w:tr w:rsidR="00B76378" w:rsidRPr="00CC64C8" w:rsidTr="00B76378">
        <w:tc>
          <w:tcPr>
            <w:tcW w:w="10638" w:type="dxa"/>
            <w:gridSpan w:val="8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CC64C8" w:rsidTr="00B76378">
        <w:tc>
          <w:tcPr>
            <w:tcW w:w="942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COs</w:t>
            </w:r>
          </w:p>
        </w:tc>
        <w:tc>
          <w:tcPr>
            <w:tcW w:w="1361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56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384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55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52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283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305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CC64C8" w:rsidTr="00B76378">
        <w:tc>
          <w:tcPr>
            <w:tcW w:w="942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CO1</w:t>
            </w:r>
          </w:p>
        </w:tc>
        <w:tc>
          <w:tcPr>
            <w:tcW w:w="1361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6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40</w:t>
            </w:r>
          </w:p>
        </w:tc>
        <w:tc>
          <w:tcPr>
            <w:tcW w:w="1384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  <w:tc>
          <w:tcPr>
            <w:tcW w:w="1455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52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3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05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50</w:t>
            </w:r>
          </w:p>
        </w:tc>
      </w:tr>
      <w:tr w:rsidR="00B76378" w:rsidRPr="00CC64C8" w:rsidTr="00B76378">
        <w:tc>
          <w:tcPr>
            <w:tcW w:w="942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CO2</w:t>
            </w:r>
          </w:p>
        </w:tc>
        <w:tc>
          <w:tcPr>
            <w:tcW w:w="1361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  <w:tc>
          <w:tcPr>
            <w:tcW w:w="1556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30</w:t>
            </w:r>
          </w:p>
        </w:tc>
        <w:tc>
          <w:tcPr>
            <w:tcW w:w="1384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55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52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3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05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40</w:t>
            </w:r>
          </w:p>
        </w:tc>
      </w:tr>
      <w:tr w:rsidR="00B76378" w:rsidRPr="00CC64C8" w:rsidTr="00B76378">
        <w:tc>
          <w:tcPr>
            <w:tcW w:w="942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CO3</w:t>
            </w:r>
          </w:p>
        </w:tc>
        <w:tc>
          <w:tcPr>
            <w:tcW w:w="1361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6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4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  <w:tc>
          <w:tcPr>
            <w:tcW w:w="1455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  <w:tc>
          <w:tcPr>
            <w:tcW w:w="1352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3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05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20</w:t>
            </w:r>
          </w:p>
        </w:tc>
      </w:tr>
      <w:tr w:rsidR="00B76378" w:rsidRPr="00CC64C8" w:rsidTr="00B76378">
        <w:tc>
          <w:tcPr>
            <w:tcW w:w="942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CO4</w:t>
            </w:r>
          </w:p>
        </w:tc>
        <w:tc>
          <w:tcPr>
            <w:tcW w:w="1361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6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  <w:tc>
          <w:tcPr>
            <w:tcW w:w="1384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55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52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3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05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10</w:t>
            </w:r>
          </w:p>
        </w:tc>
      </w:tr>
      <w:tr w:rsidR="00B76378" w:rsidRPr="00CC64C8" w:rsidTr="00B76378">
        <w:tc>
          <w:tcPr>
            <w:tcW w:w="942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CO5</w:t>
            </w:r>
          </w:p>
        </w:tc>
        <w:tc>
          <w:tcPr>
            <w:tcW w:w="1361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6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  <w:tc>
          <w:tcPr>
            <w:tcW w:w="1384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  <w:tc>
          <w:tcPr>
            <w:tcW w:w="1455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  <w:tc>
          <w:tcPr>
            <w:tcW w:w="1352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3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05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30</w:t>
            </w:r>
          </w:p>
        </w:tc>
      </w:tr>
      <w:tr w:rsidR="00B76378" w:rsidRPr="00CC64C8" w:rsidTr="00B76378">
        <w:tc>
          <w:tcPr>
            <w:tcW w:w="942" w:type="dxa"/>
          </w:tcPr>
          <w:p w:rsidR="00B76378" w:rsidRPr="00CC64C8" w:rsidRDefault="00B76378" w:rsidP="00B76378">
            <w:pPr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CO6</w:t>
            </w:r>
          </w:p>
        </w:tc>
        <w:tc>
          <w:tcPr>
            <w:tcW w:w="1361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10</w:t>
            </w:r>
          </w:p>
        </w:tc>
        <w:tc>
          <w:tcPr>
            <w:tcW w:w="1556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84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55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52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  <w:r w:rsidRPr="00CC64C8">
              <w:rPr>
                <w:sz w:val="24"/>
                <w:szCs w:val="24"/>
              </w:rPr>
              <w:t>20</w:t>
            </w:r>
          </w:p>
        </w:tc>
        <w:tc>
          <w:tcPr>
            <w:tcW w:w="1283" w:type="dxa"/>
          </w:tcPr>
          <w:p w:rsidR="00B76378" w:rsidRPr="00CC64C8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05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30</w:t>
            </w:r>
          </w:p>
        </w:tc>
      </w:tr>
      <w:tr w:rsidR="00B76378" w:rsidRPr="00CC64C8" w:rsidTr="00B76378">
        <w:tc>
          <w:tcPr>
            <w:tcW w:w="942" w:type="dxa"/>
          </w:tcPr>
          <w:p w:rsidR="00B76378" w:rsidRPr="00CC64C8" w:rsidRDefault="00B76378" w:rsidP="00B76378">
            <w:pPr>
              <w:rPr>
                <w:b/>
                <w:bCs/>
                <w:sz w:val="24"/>
                <w:szCs w:val="24"/>
              </w:rPr>
            </w:pPr>
            <w:r w:rsidRPr="00CC64C8">
              <w:rPr>
                <w:b/>
                <w:bCs/>
                <w:sz w:val="24"/>
                <w:szCs w:val="24"/>
              </w:rPr>
              <w:t xml:space="preserve">Total </w:t>
            </w:r>
          </w:p>
        </w:tc>
        <w:tc>
          <w:tcPr>
            <w:tcW w:w="1361" w:type="dxa"/>
          </w:tcPr>
          <w:p w:rsidR="00B76378" w:rsidRPr="00CC64C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CC64C8">
              <w:rPr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1556" w:type="dxa"/>
          </w:tcPr>
          <w:p w:rsidR="00B76378" w:rsidRPr="00CC64C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CC64C8">
              <w:rPr>
                <w:b/>
                <w:bCs/>
                <w:sz w:val="24"/>
                <w:szCs w:val="24"/>
              </w:rPr>
              <w:t>90</w:t>
            </w:r>
          </w:p>
        </w:tc>
        <w:tc>
          <w:tcPr>
            <w:tcW w:w="1384" w:type="dxa"/>
          </w:tcPr>
          <w:p w:rsidR="00B76378" w:rsidRPr="00CC64C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CC64C8">
              <w:rPr>
                <w:b/>
                <w:bCs/>
                <w:sz w:val="24"/>
                <w:szCs w:val="24"/>
              </w:rPr>
              <w:t>30</w:t>
            </w:r>
          </w:p>
        </w:tc>
        <w:tc>
          <w:tcPr>
            <w:tcW w:w="1455" w:type="dxa"/>
          </w:tcPr>
          <w:p w:rsidR="00B76378" w:rsidRPr="00CC64C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CC64C8">
              <w:rPr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1352" w:type="dxa"/>
          </w:tcPr>
          <w:p w:rsidR="00B76378" w:rsidRPr="00CC64C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CC64C8">
              <w:rPr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1283" w:type="dxa"/>
          </w:tcPr>
          <w:p w:rsidR="00B76378" w:rsidRPr="00CC64C8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305" w:type="dxa"/>
          </w:tcPr>
          <w:p w:rsidR="00B76378" w:rsidRPr="00CC64C8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C64C8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419850" cy="1602660"/>
            <wp:effectExtent l="0" t="0" r="0" b="0"/>
            <wp:docPr id="2050" name="Picture 2050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38359" cy="1607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299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BA228C">
              <w:rPr>
                <w:b/>
                <w:szCs w:val="24"/>
              </w:rPr>
              <w:t>20OP2027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147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2F1E1A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BA228C">
              <w:rPr>
                <w:b/>
                <w:szCs w:val="24"/>
              </w:rPr>
              <w:t>LOW VISION AIDS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2D1EEF" w:rsidTr="00B76378">
        <w:trPr>
          <w:trHeight w:val="552"/>
        </w:trPr>
        <w:tc>
          <w:tcPr>
            <w:tcW w:w="258" w:type="pct"/>
            <w:vAlign w:val="center"/>
          </w:tcPr>
          <w:p w:rsidR="00B76378" w:rsidRPr="002D1E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D1EEF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2D1E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D1EEF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D1EEF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2D1E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D1EEF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2D1E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D1EEF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2D1EEF" w:rsidTr="00B76378">
        <w:trPr>
          <w:trHeight w:val="552"/>
        </w:trPr>
        <w:tc>
          <w:tcPr>
            <w:tcW w:w="5000" w:type="pct"/>
            <w:gridSpan w:val="6"/>
          </w:tcPr>
          <w:p w:rsidR="00B76378" w:rsidRPr="002D1EEF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2D1EEF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2D1EEF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2D1EEF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2D1EEF" w:rsidTr="00B76378">
        <w:trPr>
          <w:trHeight w:val="397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Describe in detail the diagnostic procedures in the evaluation of low vision patient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15</w:t>
            </w:r>
          </w:p>
        </w:tc>
      </w:tr>
      <w:tr w:rsidR="00B76378" w:rsidRPr="002D1EEF" w:rsidTr="00B76378">
        <w:trPr>
          <w:trHeight w:val="397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List the categories of visual impairment according to the presenting visual acuity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5</w:t>
            </w:r>
          </w:p>
        </w:tc>
      </w:tr>
      <w:tr w:rsidR="00B76378" w:rsidRPr="002D1EEF" w:rsidTr="00B76378">
        <w:trPr>
          <w:trHeight w:val="397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2D1EE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D1EEF" w:rsidTr="00B76378">
        <w:trPr>
          <w:trHeight w:val="397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Describe in detail complete history taking format in low vision patient. Take an example of ocular diseases and cover all the aspects of history taking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15</w:t>
            </w:r>
          </w:p>
        </w:tc>
      </w:tr>
      <w:tr w:rsidR="00B76378" w:rsidRPr="002D1EEF" w:rsidTr="00B76378">
        <w:trPr>
          <w:trHeight w:val="397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D1EEF" w:rsidRDefault="00B76378" w:rsidP="00CA5E13">
            <w:pPr>
              <w:pStyle w:val="ListParagraph"/>
              <w:numPr>
                <w:ilvl w:val="0"/>
                <w:numId w:val="36"/>
              </w:numPr>
              <w:jc w:val="both"/>
            </w:pPr>
            <w:r w:rsidRPr="002D1EEF">
              <w:t>Name two Distance optical devices.</w:t>
            </w:r>
          </w:p>
          <w:p w:rsidR="00B76378" w:rsidRPr="002D1EEF" w:rsidRDefault="00B76378" w:rsidP="00CA5E13">
            <w:pPr>
              <w:pStyle w:val="ListParagraph"/>
              <w:numPr>
                <w:ilvl w:val="0"/>
                <w:numId w:val="36"/>
              </w:numPr>
              <w:jc w:val="both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Name two near optical devices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5</w:t>
            </w:r>
          </w:p>
        </w:tc>
      </w:tr>
      <w:tr w:rsidR="00B76378" w:rsidRPr="002D1EEF" w:rsidTr="00B76378">
        <w:trPr>
          <w:trHeight w:val="72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2D1EEF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2D1EEF" w:rsidTr="00B76378">
        <w:trPr>
          <w:trHeight w:val="397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</w:t>
            </w:r>
            <w:r w:rsidRPr="002D1EEF">
              <w:rPr>
                <w:sz w:val="24"/>
                <w:szCs w:val="24"/>
              </w:rPr>
              <w:t>) Write short notes on ARMD</w:t>
            </w:r>
            <w:r>
              <w:rPr>
                <w:sz w:val="24"/>
                <w:szCs w:val="24"/>
              </w:rPr>
              <w:t>.</w:t>
            </w:r>
          </w:p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ii</w:t>
            </w:r>
            <w:r w:rsidRPr="002D1EEF">
              <w:rPr>
                <w:sz w:val="24"/>
                <w:szCs w:val="24"/>
              </w:rPr>
              <w:t>) Describe in detail the management of central field defects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15</w:t>
            </w:r>
          </w:p>
        </w:tc>
      </w:tr>
      <w:tr w:rsidR="00B76378" w:rsidRPr="002D1EEF" w:rsidTr="00B76378">
        <w:trPr>
          <w:trHeight w:val="70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Define Confrontation and its procedures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5</w:t>
            </w:r>
          </w:p>
        </w:tc>
      </w:tr>
      <w:tr w:rsidR="00B76378" w:rsidRPr="002D1EEF" w:rsidTr="00B76378">
        <w:trPr>
          <w:trHeight w:val="70"/>
        </w:trPr>
        <w:tc>
          <w:tcPr>
            <w:tcW w:w="261" w:type="pct"/>
          </w:tcPr>
          <w:p w:rsidR="00B76378" w:rsidRPr="002D1EE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D1EEF" w:rsidTr="00B76378">
        <w:trPr>
          <w:trHeight w:val="397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</w:t>
            </w:r>
            <w:r w:rsidRPr="002D1EEF">
              <w:rPr>
                <w:sz w:val="24"/>
                <w:szCs w:val="24"/>
              </w:rPr>
              <w:t>) Write short notes on Retinitis pigmentosa</w:t>
            </w:r>
            <w:r>
              <w:rPr>
                <w:sz w:val="24"/>
                <w:szCs w:val="24"/>
              </w:rPr>
              <w:t>.</w:t>
            </w:r>
          </w:p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ii</w:t>
            </w:r>
            <w:r w:rsidRPr="002D1EEF">
              <w:rPr>
                <w:sz w:val="24"/>
                <w:szCs w:val="24"/>
              </w:rPr>
              <w:t>) Describe in detail the management of peripheral field defects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15</w:t>
            </w:r>
          </w:p>
        </w:tc>
      </w:tr>
      <w:tr w:rsidR="00B76378" w:rsidRPr="002D1EEF" w:rsidTr="00B76378">
        <w:trPr>
          <w:trHeight w:val="85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Define Amsler and its procedure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5</w:t>
            </w:r>
          </w:p>
        </w:tc>
      </w:tr>
      <w:tr w:rsidR="00B76378" w:rsidRPr="002D1EEF" w:rsidTr="00B76378">
        <w:trPr>
          <w:trHeight w:val="70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D1EEF" w:rsidTr="00B76378">
        <w:trPr>
          <w:trHeight w:val="397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Describe in detail the types of magnification with example for each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15</w:t>
            </w:r>
          </w:p>
        </w:tc>
      </w:tr>
      <w:tr w:rsidR="00B76378" w:rsidRPr="002D1EEF" w:rsidTr="00B76378">
        <w:trPr>
          <w:trHeight w:val="215"/>
        </w:trPr>
        <w:tc>
          <w:tcPr>
            <w:tcW w:w="261" w:type="pct"/>
          </w:tcPr>
          <w:p w:rsidR="00B76378" w:rsidRPr="002D1EEF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Write short notes on eccentric viewing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5</w:t>
            </w:r>
          </w:p>
        </w:tc>
      </w:tr>
      <w:tr w:rsidR="00B76378" w:rsidRPr="002D1EEF" w:rsidTr="00B76378">
        <w:trPr>
          <w:trHeight w:val="78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2D1EE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D1EEF" w:rsidTr="00B76378">
        <w:trPr>
          <w:trHeight w:val="397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Calculate magnification for distance and near with formulas and example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10</w:t>
            </w:r>
          </w:p>
        </w:tc>
      </w:tr>
      <w:tr w:rsidR="00B76378" w:rsidRPr="002D1EEF" w:rsidTr="00B76378">
        <w:trPr>
          <w:trHeight w:val="397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Select low vision aid for a patient with near vision need and peripheral field defects problem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10</w:t>
            </w:r>
          </w:p>
        </w:tc>
      </w:tr>
      <w:tr w:rsidR="00B76378" w:rsidRPr="002D1EEF" w:rsidTr="00B76378">
        <w:trPr>
          <w:trHeight w:val="83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D1EEF" w:rsidTr="00B76378">
        <w:trPr>
          <w:trHeight w:val="216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Explain in detail low vision evaluation in pediatric group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15</w:t>
            </w:r>
          </w:p>
        </w:tc>
      </w:tr>
      <w:tr w:rsidR="00B76378" w:rsidRPr="002D1EEF" w:rsidTr="00B76378">
        <w:trPr>
          <w:trHeight w:val="397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Identify the instrument and write its indication, magnification</w:t>
            </w:r>
            <w:r>
              <w:rPr>
                <w:sz w:val="24"/>
                <w:szCs w:val="24"/>
              </w:rPr>
              <w:t>.</w:t>
            </w:r>
          </w:p>
          <w:p w:rsidR="00B76378" w:rsidRDefault="00B76378" w:rsidP="00CA5E13">
            <w:pPr>
              <w:pStyle w:val="ListParagraph"/>
              <w:numPr>
                <w:ilvl w:val="0"/>
                <w:numId w:val="40"/>
              </w:numPr>
              <w:ind w:left="0"/>
              <w:rPr>
                <w:sz w:val="24"/>
                <w:szCs w:val="24"/>
              </w:rPr>
            </w:pPr>
            <w:r w:rsidRPr="002D1EEF">
              <w:rPr>
                <w:noProof/>
              </w:rPr>
              <w:lastRenderedPageBreak/>
              <w:drawing>
                <wp:inline distT="0" distB="0" distL="0" distR="0">
                  <wp:extent cx="1533525" cy="942975"/>
                  <wp:effectExtent l="0" t="0" r="0" b="0"/>
                  <wp:docPr id="2097232" name="Picture 20972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7232" name="Picture 2097231"/>
                          <pic:cNvPicPr/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914" cy="945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1EEF">
              <w:rPr>
                <w:sz w:val="24"/>
                <w:szCs w:val="24"/>
              </w:rPr>
              <w:t xml:space="preserve"> </w:t>
            </w:r>
          </w:p>
          <w:p w:rsidR="00B76378" w:rsidRDefault="00B76378" w:rsidP="00B76378">
            <w:pPr>
              <w:pStyle w:val="ListParagraph"/>
              <w:ind w:left="0"/>
              <w:rPr>
                <w:sz w:val="24"/>
                <w:szCs w:val="24"/>
              </w:rPr>
            </w:pPr>
          </w:p>
          <w:p w:rsidR="00B76378" w:rsidRDefault="00B76378" w:rsidP="00CA5E13">
            <w:pPr>
              <w:pStyle w:val="ListParagraph"/>
              <w:numPr>
                <w:ilvl w:val="0"/>
                <w:numId w:val="40"/>
              </w:numPr>
              <w:ind w:left="0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 xml:space="preserve"> </w:t>
            </w:r>
            <w:r w:rsidRPr="002D1EEF">
              <w:rPr>
                <w:noProof/>
              </w:rPr>
              <w:drawing>
                <wp:inline distT="0" distB="0" distL="0" distR="0">
                  <wp:extent cx="1352550" cy="847725"/>
                  <wp:effectExtent l="0" t="0" r="0" b="0"/>
                  <wp:docPr id="2097242" name="Picture 20972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7242" name="Picture 2097241"/>
                          <pic:cNvPicPr/>
                        </pic:nvPicPr>
                        <pic:blipFill>
                          <a:blip r:embed="rId42"/>
                          <a:srcRect t="550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052" cy="849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6378" w:rsidRPr="002D1EEF" w:rsidRDefault="00B76378" w:rsidP="00B76378"/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lastRenderedPageBreak/>
              <w:t>CO4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5</w:t>
            </w:r>
          </w:p>
        </w:tc>
      </w:tr>
      <w:tr w:rsidR="00B76378" w:rsidRPr="002D1EEF" w:rsidTr="00B76378">
        <w:trPr>
          <w:trHeight w:val="70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2D1EEF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D1EEF" w:rsidTr="00B76378">
        <w:trPr>
          <w:trHeight w:val="169"/>
        </w:trPr>
        <w:tc>
          <w:tcPr>
            <w:tcW w:w="261" w:type="pct"/>
          </w:tcPr>
          <w:p w:rsidR="00B76378" w:rsidRPr="009F07B7" w:rsidRDefault="00B76378" w:rsidP="00B76378">
            <w:pPr>
              <w:jc w:val="center"/>
              <w:rPr>
                <w:sz w:val="24"/>
                <w:szCs w:val="24"/>
              </w:rPr>
            </w:pPr>
            <w:r w:rsidRPr="009F07B7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9F07B7" w:rsidRDefault="00B76378" w:rsidP="00B76378">
            <w:pPr>
              <w:jc w:val="center"/>
              <w:rPr>
                <w:sz w:val="24"/>
                <w:szCs w:val="24"/>
              </w:rPr>
            </w:pPr>
            <w:r w:rsidRPr="009F07B7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9F07B7" w:rsidRDefault="00B76378" w:rsidP="00B76378">
            <w:pPr>
              <w:rPr>
                <w:sz w:val="24"/>
                <w:szCs w:val="24"/>
              </w:rPr>
            </w:pPr>
            <w:r w:rsidRPr="009F07B7">
              <w:rPr>
                <w:sz w:val="24"/>
                <w:szCs w:val="24"/>
              </w:rPr>
              <w:t>Explain in detail the Galilean Telescope.</w:t>
            </w:r>
          </w:p>
        </w:tc>
        <w:tc>
          <w:tcPr>
            <w:tcW w:w="513" w:type="pct"/>
          </w:tcPr>
          <w:p w:rsidR="00B76378" w:rsidRPr="009F07B7" w:rsidRDefault="00B76378" w:rsidP="00B76378">
            <w:pPr>
              <w:jc w:val="center"/>
              <w:rPr>
                <w:sz w:val="24"/>
                <w:szCs w:val="24"/>
              </w:rPr>
            </w:pPr>
            <w:r w:rsidRPr="009F07B7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9F07B7" w:rsidRDefault="00B76378" w:rsidP="00B76378">
            <w:pPr>
              <w:jc w:val="center"/>
              <w:rPr>
                <w:sz w:val="24"/>
                <w:szCs w:val="24"/>
              </w:rPr>
            </w:pPr>
            <w:r w:rsidRPr="009F07B7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9F07B7" w:rsidRDefault="00B76378" w:rsidP="00B76378">
            <w:pPr>
              <w:jc w:val="center"/>
              <w:rPr>
                <w:sz w:val="24"/>
                <w:szCs w:val="24"/>
              </w:rPr>
            </w:pPr>
            <w:r w:rsidRPr="009F07B7">
              <w:rPr>
                <w:sz w:val="24"/>
                <w:szCs w:val="24"/>
              </w:rPr>
              <w:t>10</w:t>
            </w:r>
          </w:p>
        </w:tc>
      </w:tr>
      <w:tr w:rsidR="00B76378" w:rsidRPr="002D1EEF" w:rsidTr="00B76378">
        <w:trPr>
          <w:trHeight w:val="173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Explain in detail the Keplerian Telescope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10</w:t>
            </w:r>
          </w:p>
        </w:tc>
      </w:tr>
      <w:tr w:rsidR="00B76378" w:rsidRPr="002D1EEF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B456ED" w:rsidRDefault="00B76378" w:rsidP="00B76378">
            <w:pPr>
              <w:jc w:val="center"/>
              <w:rPr>
                <w:b/>
                <w:u w:val="single"/>
              </w:rPr>
            </w:pPr>
            <w:r w:rsidRPr="00B456ED">
              <w:rPr>
                <w:b/>
                <w:u w:val="single"/>
              </w:rPr>
              <w:t>PART – B (1 X 20 = 20 MARKS)</w:t>
            </w:r>
          </w:p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2D1EEF" w:rsidTr="00B76378">
        <w:trPr>
          <w:trHeight w:val="171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Explain in detail Stargardts diseases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15</w:t>
            </w:r>
          </w:p>
        </w:tc>
      </w:tr>
      <w:tr w:rsidR="00B76378" w:rsidRPr="002D1EEF" w:rsidTr="00B76378">
        <w:trPr>
          <w:trHeight w:val="397"/>
        </w:trPr>
        <w:tc>
          <w:tcPr>
            <w:tcW w:w="26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2D1EEF" w:rsidRDefault="00B76378" w:rsidP="00B76378">
            <w:pPr>
              <w:jc w:val="both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Identify the instrument and write its indication, magnification</w:t>
            </w:r>
            <w:r>
              <w:rPr>
                <w:sz w:val="24"/>
                <w:szCs w:val="24"/>
              </w:rPr>
              <w:t>.</w:t>
            </w:r>
          </w:p>
          <w:p w:rsidR="00B76378" w:rsidRDefault="00B76378" w:rsidP="00CA5E13">
            <w:pPr>
              <w:pStyle w:val="ListParagraph"/>
              <w:numPr>
                <w:ilvl w:val="0"/>
                <w:numId w:val="39"/>
              </w:numPr>
              <w:jc w:val="both"/>
              <w:rPr>
                <w:bCs/>
                <w:sz w:val="24"/>
                <w:szCs w:val="24"/>
              </w:rPr>
            </w:pPr>
            <w:r w:rsidRPr="002D1EEF">
              <w:rPr>
                <w:noProof/>
              </w:rPr>
              <w:drawing>
                <wp:inline distT="0" distB="0" distL="0" distR="0">
                  <wp:extent cx="1104900" cy="1172088"/>
                  <wp:effectExtent l="0" t="0" r="0" b="0"/>
                  <wp:docPr id="2051" name="Picture 20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xt Placeholder 2097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999" cy="1179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D1EEF">
              <w:rPr>
                <w:bCs/>
                <w:sz w:val="24"/>
                <w:szCs w:val="24"/>
              </w:rPr>
              <w:t xml:space="preserve"> </w:t>
            </w:r>
          </w:p>
          <w:p w:rsidR="00B76378" w:rsidRPr="002D1EEF" w:rsidRDefault="00B76378" w:rsidP="00CA5E13">
            <w:pPr>
              <w:pStyle w:val="ListParagraph"/>
              <w:numPr>
                <w:ilvl w:val="0"/>
                <w:numId w:val="39"/>
              </w:numPr>
              <w:jc w:val="both"/>
              <w:rPr>
                <w:bCs/>
                <w:sz w:val="24"/>
                <w:szCs w:val="24"/>
              </w:rPr>
            </w:pPr>
            <w:r w:rsidRPr="002D1EEF">
              <w:rPr>
                <w:bCs/>
                <w:sz w:val="24"/>
                <w:szCs w:val="24"/>
              </w:rPr>
              <w:t xml:space="preserve"> </w:t>
            </w:r>
            <w:r w:rsidRPr="002D1EEF">
              <w:rPr>
                <w:noProof/>
              </w:rPr>
              <w:drawing>
                <wp:inline distT="0" distB="0" distL="0" distR="0">
                  <wp:extent cx="1333500" cy="1102267"/>
                  <wp:effectExtent l="0" t="0" r="0" b="0"/>
                  <wp:docPr id="2052" name="Picture 2052" descr="Description: 7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7228" descr="Description: 7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9525" cy="11155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2D1EEF" w:rsidRDefault="00B76378" w:rsidP="00B76378">
            <w:pPr>
              <w:jc w:val="center"/>
              <w:rPr>
                <w:sz w:val="24"/>
                <w:szCs w:val="24"/>
              </w:rPr>
            </w:pPr>
            <w:r w:rsidRPr="002D1EEF">
              <w:rPr>
                <w:sz w:val="24"/>
                <w:szCs w:val="24"/>
              </w:rPr>
              <w:t>5</w:t>
            </w:r>
          </w:p>
        </w:tc>
      </w:tr>
    </w:tbl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8156A6" w:rsidTr="00B76378">
        <w:trPr>
          <w:trHeight w:val="251"/>
        </w:trPr>
        <w:tc>
          <w:tcPr>
            <w:tcW w:w="675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</w:p>
        </w:tc>
        <w:tc>
          <w:tcPr>
            <w:tcW w:w="10008" w:type="dxa"/>
          </w:tcPr>
          <w:p w:rsidR="00B76378" w:rsidRPr="008156A6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8156A6">
              <w:rPr>
                <w:b/>
                <w:sz w:val="20"/>
                <w:szCs w:val="20"/>
              </w:rPr>
              <w:t>COURSE OUTCOMES</w:t>
            </w:r>
          </w:p>
        </w:tc>
      </w:tr>
      <w:tr w:rsidR="00B76378" w:rsidRPr="008156A6" w:rsidTr="00B76378">
        <w:tc>
          <w:tcPr>
            <w:tcW w:w="675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CO1</w:t>
            </w:r>
          </w:p>
        </w:tc>
        <w:tc>
          <w:tcPr>
            <w:tcW w:w="10008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color w:val="000000"/>
                <w:sz w:val="20"/>
                <w:szCs w:val="20"/>
              </w:rPr>
              <w:t>Identify the diagnostic procedures in low vision patients and case management.</w:t>
            </w:r>
          </w:p>
        </w:tc>
      </w:tr>
      <w:tr w:rsidR="00B76378" w:rsidRPr="008156A6" w:rsidTr="00B76378">
        <w:tc>
          <w:tcPr>
            <w:tcW w:w="675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CO2</w:t>
            </w:r>
          </w:p>
        </w:tc>
        <w:tc>
          <w:tcPr>
            <w:tcW w:w="10008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color w:val="000000"/>
                <w:sz w:val="20"/>
                <w:szCs w:val="20"/>
              </w:rPr>
              <w:t>Analyze the evaluation techniques and demonstrating aids in low vision diagnosis.</w:t>
            </w:r>
          </w:p>
        </w:tc>
      </w:tr>
      <w:tr w:rsidR="00B76378" w:rsidRPr="008156A6" w:rsidTr="00B76378">
        <w:tc>
          <w:tcPr>
            <w:tcW w:w="675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CO3</w:t>
            </w:r>
          </w:p>
        </w:tc>
        <w:tc>
          <w:tcPr>
            <w:tcW w:w="10008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color w:val="000000"/>
                <w:sz w:val="20"/>
                <w:szCs w:val="20"/>
              </w:rPr>
              <w:t>Illustrate the need for taking care of the patients with teaching and guidance.</w:t>
            </w:r>
          </w:p>
        </w:tc>
      </w:tr>
      <w:tr w:rsidR="00B76378" w:rsidRPr="008156A6" w:rsidTr="00B76378">
        <w:tc>
          <w:tcPr>
            <w:tcW w:w="675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CO4</w:t>
            </w:r>
          </w:p>
        </w:tc>
        <w:tc>
          <w:tcPr>
            <w:tcW w:w="10008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color w:val="000000"/>
                <w:sz w:val="20"/>
                <w:szCs w:val="20"/>
              </w:rPr>
              <w:t>Demonstrate the use of telescopes and microscopes in low vision tests.</w:t>
            </w:r>
          </w:p>
        </w:tc>
      </w:tr>
      <w:tr w:rsidR="00B76378" w:rsidRPr="008156A6" w:rsidTr="00B76378">
        <w:tc>
          <w:tcPr>
            <w:tcW w:w="675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CO5</w:t>
            </w:r>
          </w:p>
        </w:tc>
        <w:tc>
          <w:tcPr>
            <w:tcW w:w="10008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color w:val="000000"/>
                <w:sz w:val="20"/>
                <w:szCs w:val="20"/>
              </w:rPr>
              <w:t>Describe the pathological conditions and to administer the patients with low vision care.</w:t>
            </w:r>
          </w:p>
        </w:tc>
      </w:tr>
      <w:tr w:rsidR="00B76378" w:rsidRPr="008156A6" w:rsidTr="00B76378">
        <w:tc>
          <w:tcPr>
            <w:tcW w:w="675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CO6</w:t>
            </w:r>
          </w:p>
        </w:tc>
        <w:tc>
          <w:tcPr>
            <w:tcW w:w="10008" w:type="dxa"/>
          </w:tcPr>
          <w:p w:rsidR="00B76378" w:rsidRPr="008156A6" w:rsidRDefault="00B76378" w:rsidP="00B76378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 w:rsidRPr="008156A6">
              <w:rPr>
                <w:color w:val="000000"/>
                <w:sz w:val="20"/>
                <w:szCs w:val="20"/>
              </w:rPr>
              <w:t>Identify the right optical devices for the rehabilitation of the visually handicapped.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8156A6" w:rsidTr="00B76378">
        <w:tc>
          <w:tcPr>
            <w:tcW w:w="10683" w:type="dxa"/>
            <w:gridSpan w:val="8"/>
          </w:tcPr>
          <w:p w:rsidR="00B76378" w:rsidRPr="008156A6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8156A6">
              <w:rPr>
                <w:b/>
                <w:sz w:val="20"/>
                <w:szCs w:val="20"/>
              </w:rPr>
              <w:t>Assessment Pattern as per Bloom’s Taxonomy</w:t>
            </w:r>
          </w:p>
        </w:tc>
      </w:tr>
      <w:tr w:rsidR="00B76378" w:rsidRPr="008156A6" w:rsidTr="00B76378">
        <w:tc>
          <w:tcPr>
            <w:tcW w:w="959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CO / P</w:t>
            </w:r>
          </w:p>
        </w:tc>
        <w:tc>
          <w:tcPr>
            <w:tcW w:w="1362" w:type="dxa"/>
          </w:tcPr>
          <w:p w:rsidR="00B76378" w:rsidRPr="008156A6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8156A6">
              <w:rPr>
                <w:b/>
                <w:sz w:val="20"/>
                <w:szCs w:val="20"/>
              </w:rPr>
              <w:t>Remember</w:t>
            </w:r>
          </w:p>
        </w:tc>
        <w:tc>
          <w:tcPr>
            <w:tcW w:w="1569" w:type="dxa"/>
          </w:tcPr>
          <w:p w:rsidR="00B76378" w:rsidRPr="008156A6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8156A6">
              <w:rPr>
                <w:b/>
                <w:sz w:val="20"/>
                <w:szCs w:val="20"/>
              </w:rPr>
              <w:t>Understand</w:t>
            </w:r>
          </w:p>
        </w:tc>
        <w:tc>
          <w:tcPr>
            <w:tcW w:w="1439" w:type="dxa"/>
          </w:tcPr>
          <w:p w:rsidR="00B76378" w:rsidRPr="008156A6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8156A6">
              <w:rPr>
                <w:b/>
                <w:sz w:val="20"/>
                <w:szCs w:val="20"/>
              </w:rPr>
              <w:t>Apply</w:t>
            </w:r>
          </w:p>
        </w:tc>
        <w:tc>
          <w:tcPr>
            <w:tcW w:w="1497" w:type="dxa"/>
          </w:tcPr>
          <w:p w:rsidR="00B76378" w:rsidRPr="008156A6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8156A6">
              <w:rPr>
                <w:b/>
                <w:sz w:val="20"/>
                <w:szCs w:val="20"/>
              </w:rPr>
              <w:t>Analyze</w:t>
            </w:r>
          </w:p>
        </w:tc>
        <w:tc>
          <w:tcPr>
            <w:tcW w:w="1375" w:type="dxa"/>
          </w:tcPr>
          <w:p w:rsidR="00B76378" w:rsidRPr="008156A6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8156A6">
              <w:rPr>
                <w:b/>
                <w:sz w:val="20"/>
                <w:szCs w:val="20"/>
              </w:rPr>
              <w:t>Evaluate</w:t>
            </w:r>
          </w:p>
        </w:tc>
        <w:tc>
          <w:tcPr>
            <w:tcW w:w="1321" w:type="dxa"/>
          </w:tcPr>
          <w:p w:rsidR="00B76378" w:rsidRPr="008156A6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8156A6">
              <w:rPr>
                <w:b/>
                <w:sz w:val="20"/>
                <w:szCs w:val="20"/>
              </w:rPr>
              <w:t>Create</w:t>
            </w:r>
          </w:p>
        </w:tc>
        <w:tc>
          <w:tcPr>
            <w:tcW w:w="1161" w:type="dxa"/>
          </w:tcPr>
          <w:p w:rsidR="00B76378" w:rsidRPr="008156A6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8156A6">
              <w:rPr>
                <w:b/>
                <w:sz w:val="20"/>
                <w:szCs w:val="20"/>
              </w:rPr>
              <w:t>Total</w:t>
            </w:r>
          </w:p>
        </w:tc>
      </w:tr>
      <w:tr w:rsidR="00B76378" w:rsidRPr="008156A6" w:rsidTr="00B76378">
        <w:tc>
          <w:tcPr>
            <w:tcW w:w="959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CO1</w:t>
            </w:r>
          </w:p>
        </w:tc>
        <w:tc>
          <w:tcPr>
            <w:tcW w:w="1362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5</w:t>
            </w:r>
          </w:p>
        </w:tc>
        <w:tc>
          <w:tcPr>
            <w:tcW w:w="1569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5</w:t>
            </w:r>
          </w:p>
        </w:tc>
        <w:tc>
          <w:tcPr>
            <w:tcW w:w="1439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30</w:t>
            </w:r>
          </w:p>
        </w:tc>
        <w:tc>
          <w:tcPr>
            <w:tcW w:w="1497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61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40</w:t>
            </w:r>
          </w:p>
        </w:tc>
      </w:tr>
      <w:tr w:rsidR="00B76378" w:rsidRPr="008156A6" w:rsidTr="00B76378">
        <w:tc>
          <w:tcPr>
            <w:tcW w:w="959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CO2</w:t>
            </w:r>
          </w:p>
        </w:tc>
        <w:tc>
          <w:tcPr>
            <w:tcW w:w="1362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69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30</w:t>
            </w:r>
          </w:p>
        </w:tc>
        <w:tc>
          <w:tcPr>
            <w:tcW w:w="1439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10</w:t>
            </w:r>
          </w:p>
        </w:tc>
        <w:tc>
          <w:tcPr>
            <w:tcW w:w="1497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61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40</w:t>
            </w:r>
          </w:p>
        </w:tc>
      </w:tr>
      <w:tr w:rsidR="00B76378" w:rsidRPr="008156A6" w:rsidTr="00B76378">
        <w:tc>
          <w:tcPr>
            <w:tcW w:w="959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CO3</w:t>
            </w:r>
          </w:p>
        </w:tc>
        <w:tc>
          <w:tcPr>
            <w:tcW w:w="1362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69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5</w:t>
            </w:r>
          </w:p>
        </w:tc>
        <w:tc>
          <w:tcPr>
            <w:tcW w:w="1439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35</w:t>
            </w:r>
          </w:p>
        </w:tc>
        <w:tc>
          <w:tcPr>
            <w:tcW w:w="1497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61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40</w:t>
            </w:r>
          </w:p>
        </w:tc>
      </w:tr>
      <w:tr w:rsidR="00B76378" w:rsidRPr="008156A6" w:rsidTr="00B76378">
        <w:tc>
          <w:tcPr>
            <w:tcW w:w="959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CO4</w:t>
            </w:r>
          </w:p>
        </w:tc>
        <w:tc>
          <w:tcPr>
            <w:tcW w:w="1362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15</w:t>
            </w:r>
          </w:p>
        </w:tc>
        <w:tc>
          <w:tcPr>
            <w:tcW w:w="1569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20</w:t>
            </w:r>
          </w:p>
        </w:tc>
        <w:tc>
          <w:tcPr>
            <w:tcW w:w="1439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5</w:t>
            </w:r>
          </w:p>
        </w:tc>
        <w:tc>
          <w:tcPr>
            <w:tcW w:w="1497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61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40</w:t>
            </w:r>
          </w:p>
        </w:tc>
      </w:tr>
      <w:tr w:rsidR="00B76378" w:rsidRPr="008156A6" w:rsidTr="00B76378">
        <w:tc>
          <w:tcPr>
            <w:tcW w:w="959" w:type="dxa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CO5</w:t>
            </w:r>
          </w:p>
        </w:tc>
        <w:tc>
          <w:tcPr>
            <w:tcW w:w="1362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15</w:t>
            </w:r>
          </w:p>
        </w:tc>
        <w:tc>
          <w:tcPr>
            <w:tcW w:w="1569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39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5</w:t>
            </w:r>
          </w:p>
        </w:tc>
        <w:tc>
          <w:tcPr>
            <w:tcW w:w="1497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21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61" w:type="dxa"/>
          </w:tcPr>
          <w:p w:rsidR="00B76378" w:rsidRPr="008156A6" w:rsidRDefault="00B76378" w:rsidP="00B76378">
            <w:pPr>
              <w:jc w:val="center"/>
              <w:rPr>
                <w:sz w:val="20"/>
                <w:szCs w:val="20"/>
              </w:rPr>
            </w:pPr>
            <w:r w:rsidRPr="008156A6">
              <w:rPr>
                <w:sz w:val="20"/>
                <w:szCs w:val="20"/>
              </w:rPr>
              <w:t>20</w:t>
            </w:r>
          </w:p>
        </w:tc>
      </w:tr>
      <w:tr w:rsidR="00B76378" w:rsidRPr="008156A6" w:rsidTr="00B76378">
        <w:tc>
          <w:tcPr>
            <w:tcW w:w="9522" w:type="dxa"/>
            <w:gridSpan w:val="7"/>
          </w:tcPr>
          <w:p w:rsidR="00B76378" w:rsidRPr="008156A6" w:rsidRDefault="00B76378" w:rsidP="00B76378">
            <w:pPr>
              <w:rPr>
                <w:sz w:val="20"/>
                <w:szCs w:val="20"/>
              </w:rPr>
            </w:pPr>
          </w:p>
        </w:tc>
        <w:tc>
          <w:tcPr>
            <w:tcW w:w="1161" w:type="dxa"/>
          </w:tcPr>
          <w:p w:rsidR="00B76378" w:rsidRPr="008156A6" w:rsidRDefault="00B76378" w:rsidP="00B76378">
            <w:pPr>
              <w:jc w:val="center"/>
              <w:rPr>
                <w:b/>
                <w:sz w:val="20"/>
                <w:szCs w:val="20"/>
              </w:rPr>
            </w:pPr>
            <w:r w:rsidRPr="008156A6">
              <w:rPr>
                <w:b/>
                <w:sz w:val="20"/>
                <w:szCs w:val="20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2053" name="Picture 2053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20OP2028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DISPENSING OPTICS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347"/>
        <w:gridCol w:w="1150"/>
        <w:gridCol w:w="1323"/>
        <w:gridCol w:w="897"/>
      </w:tblGrid>
      <w:tr w:rsidR="00B76378" w:rsidRPr="008C47F0" w:rsidTr="00B76378">
        <w:trPr>
          <w:trHeight w:val="552"/>
        </w:trPr>
        <w:tc>
          <w:tcPr>
            <w:tcW w:w="267" w:type="pct"/>
            <w:vAlign w:val="center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156" w:type="pct"/>
            <w:gridSpan w:val="2"/>
            <w:vAlign w:val="center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619" w:type="pct"/>
            <w:vAlign w:val="center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20" w:type="pct"/>
            <w:vAlign w:val="center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8C47F0" w:rsidTr="00B76378">
        <w:trPr>
          <w:trHeight w:val="552"/>
        </w:trPr>
        <w:tc>
          <w:tcPr>
            <w:tcW w:w="5000" w:type="pct"/>
            <w:gridSpan w:val="6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8C47F0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1.</w:t>
            </w: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 xml:space="preserve">Explain in detail </w:t>
            </w:r>
            <w:r>
              <w:rPr>
                <w:sz w:val="24"/>
                <w:szCs w:val="24"/>
              </w:rPr>
              <w:t xml:space="preserve">the </w:t>
            </w:r>
            <w:r w:rsidRPr="008C47F0">
              <w:rPr>
                <w:sz w:val="24"/>
                <w:szCs w:val="24"/>
              </w:rPr>
              <w:t>ophthalmic plastic lens materials.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CO1</w:t>
            </w:r>
          </w:p>
        </w:tc>
        <w:tc>
          <w:tcPr>
            <w:tcW w:w="619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15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C47F0">
              <w:rPr>
                <w:bCs/>
                <w:sz w:val="24"/>
                <w:szCs w:val="24"/>
              </w:rPr>
              <w:t>Explain polycarbonate lens.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CO1</w:t>
            </w:r>
          </w:p>
        </w:tc>
        <w:tc>
          <w:tcPr>
            <w:tcW w:w="619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8C47F0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2.</w:t>
            </w: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 xml:space="preserve">Explain in detail </w:t>
            </w:r>
            <w:r>
              <w:rPr>
                <w:sz w:val="24"/>
                <w:szCs w:val="24"/>
              </w:rPr>
              <w:t xml:space="preserve">the </w:t>
            </w:r>
            <w:r w:rsidRPr="008C47F0">
              <w:rPr>
                <w:sz w:val="24"/>
                <w:szCs w:val="24"/>
              </w:rPr>
              <w:t xml:space="preserve">ophthalmic grass materials. 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CO2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8D7E9E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15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Differentiate ophthalmic plastic and grass materials.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CO2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8D7E9E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3.</w:t>
            </w: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 xml:space="preserve">Explain in detail </w:t>
            </w:r>
            <w:r>
              <w:rPr>
                <w:sz w:val="24"/>
                <w:szCs w:val="24"/>
              </w:rPr>
              <w:t xml:space="preserve">the </w:t>
            </w:r>
            <w:r w:rsidRPr="008C47F0">
              <w:rPr>
                <w:sz w:val="24"/>
                <w:szCs w:val="24"/>
              </w:rPr>
              <w:t>Frame materials, parts of frames &amp; types of nose bridges.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CO3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716669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15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C47F0">
              <w:rPr>
                <w:bCs/>
                <w:sz w:val="24"/>
                <w:szCs w:val="24"/>
              </w:rPr>
              <w:t xml:space="preserve">Explain briefly </w:t>
            </w:r>
            <w:r>
              <w:rPr>
                <w:bCs/>
                <w:sz w:val="24"/>
                <w:szCs w:val="24"/>
              </w:rPr>
              <w:t xml:space="preserve">the </w:t>
            </w:r>
            <w:r w:rsidRPr="008C47F0">
              <w:rPr>
                <w:bCs/>
                <w:sz w:val="24"/>
                <w:szCs w:val="24"/>
              </w:rPr>
              <w:t>pupillometer.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CO3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716669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4.</w:t>
            </w: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Explain in detail the facial wrap and frame selection for each shape.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CO4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EA0206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15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C47F0">
              <w:rPr>
                <w:bCs/>
                <w:sz w:val="24"/>
                <w:szCs w:val="24"/>
              </w:rPr>
              <w:t xml:space="preserve">Draw </w:t>
            </w:r>
            <w:r>
              <w:rPr>
                <w:bCs/>
                <w:sz w:val="24"/>
                <w:szCs w:val="24"/>
              </w:rPr>
              <w:t>and</w:t>
            </w:r>
            <w:r w:rsidRPr="008C47F0">
              <w:rPr>
                <w:bCs/>
                <w:sz w:val="24"/>
                <w:szCs w:val="24"/>
              </w:rPr>
              <w:t xml:space="preserve"> </w:t>
            </w:r>
            <w:r>
              <w:rPr>
                <w:bCs/>
                <w:sz w:val="24"/>
                <w:szCs w:val="24"/>
              </w:rPr>
              <w:t>e</w:t>
            </w:r>
            <w:r w:rsidRPr="008C47F0">
              <w:rPr>
                <w:bCs/>
                <w:sz w:val="24"/>
                <w:szCs w:val="24"/>
              </w:rPr>
              <w:t>xplain Boxing system and Datum system.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CO4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EA0206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5.</w:t>
            </w: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Explain in detail the process of manufacturing of ophthalmic blank &amp; raw materials used for lens manufacturing.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CO5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5016B3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15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C47F0">
              <w:rPr>
                <w:bCs/>
                <w:sz w:val="24"/>
                <w:szCs w:val="24"/>
              </w:rPr>
              <w:t>Explain resin materials and two processes to make resin lenses.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CO5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5016B3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6.</w:t>
            </w: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 xml:space="preserve">Explain in detail </w:t>
            </w:r>
            <w:r>
              <w:rPr>
                <w:sz w:val="24"/>
                <w:szCs w:val="24"/>
              </w:rPr>
              <w:t xml:space="preserve">the </w:t>
            </w:r>
            <w:r w:rsidRPr="008C47F0">
              <w:rPr>
                <w:sz w:val="24"/>
                <w:szCs w:val="24"/>
              </w:rPr>
              <w:t>Lens surfacing &amp; glazing process.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CO5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133982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15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C47F0">
              <w:rPr>
                <w:bCs/>
                <w:sz w:val="24"/>
                <w:szCs w:val="24"/>
              </w:rPr>
              <w:t>Draw and explain 4 types of lens edging.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CO5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133982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7.</w:t>
            </w: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 xml:space="preserve">Explain briefly then special purpose frames </w:t>
            </w:r>
            <w:r>
              <w:rPr>
                <w:sz w:val="24"/>
                <w:szCs w:val="24"/>
              </w:rPr>
              <w:t>and</w:t>
            </w:r>
            <w:r w:rsidRPr="008C47F0">
              <w:rPr>
                <w:sz w:val="24"/>
                <w:szCs w:val="24"/>
              </w:rPr>
              <w:t xml:space="preserve"> functional dispensing based on patient’s visual demand.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CO5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FE0DC0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15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C47F0">
              <w:rPr>
                <w:bCs/>
                <w:sz w:val="24"/>
                <w:szCs w:val="24"/>
              </w:rPr>
              <w:t>Explain visual demand for sportswear.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CO5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FE0DC0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8C47F0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8.</w:t>
            </w: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C47F0">
              <w:rPr>
                <w:bCs/>
                <w:sz w:val="24"/>
                <w:szCs w:val="24"/>
              </w:rPr>
              <w:t>Explain in detail the properties of lens materials</w:t>
            </w:r>
          </w:p>
          <w:p w:rsidR="00B76378" w:rsidRPr="008C47F0" w:rsidRDefault="00B76378" w:rsidP="00CA5E13">
            <w:pPr>
              <w:pStyle w:val="ListParagraph"/>
              <w:numPr>
                <w:ilvl w:val="0"/>
                <w:numId w:val="41"/>
              </w:numPr>
              <w:ind w:left="877" w:hanging="517"/>
              <w:jc w:val="both"/>
              <w:rPr>
                <w:bCs/>
                <w:sz w:val="24"/>
                <w:szCs w:val="24"/>
              </w:rPr>
            </w:pPr>
            <w:r w:rsidRPr="008C47F0">
              <w:rPr>
                <w:bCs/>
                <w:sz w:val="24"/>
                <w:szCs w:val="24"/>
              </w:rPr>
              <w:t>Abbe’s value.</w:t>
            </w:r>
          </w:p>
          <w:p w:rsidR="00B76378" w:rsidRPr="008C47F0" w:rsidRDefault="00B76378" w:rsidP="00CA5E13">
            <w:pPr>
              <w:pStyle w:val="ListParagraph"/>
              <w:numPr>
                <w:ilvl w:val="0"/>
                <w:numId w:val="41"/>
              </w:numPr>
              <w:ind w:left="877" w:hanging="517"/>
              <w:jc w:val="both"/>
              <w:rPr>
                <w:bCs/>
                <w:sz w:val="24"/>
                <w:szCs w:val="24"/>
              </w:rPr>
            </w:pPr>
            <w:r w:rsidRPr="008C47F0">
              <w:rPr>
                <w:bCs/>
                <w:sz w:val="24"/>
                <w:szCs w:val="24"/>
              </w:rPr>
              <w:t>Specific gravity.</w:t>
            </w:r>
          </w:p>
          <w:p w:rsidR="00B76378" w:rsidRPr="008C47F0" w:rsidRDefault="00B76378" w:rsidP="00CA5E13">
            <w:pPr>
              <w:pStyle w:val="ListParagraph"/>
              <w:numPr>
                <w:ilvl w:val="0"/>
                <w:numId w:val="41"/>
              </w:numPr>
              <w:ind w:left="877" w:hanging="517"/>
              <w:jc w:val="both"/>
              <w:rPr>
                <w:bCs/>
                <w:sz w:val="24"/>
                <w:szCs w:val="24"/>
              </w:rPr>
            </w:pPr>
            <w:r w:rsidRPr="008C47F0">
              <w:rPr>
                <w:bCs/>
                <w:sz w:val="24"/>
                <w:szCs w:val="24"/>
              </w:rPr>
              <w:t>Optical density.</w:t>
            </w:r>
          </w:p>
          <w:p w:rsidR="00B76378" w:rsidRPr="008C47F0" w:rsidRDefault="00B76378" w:rsidP="00CA5E13">
            <w:pPr>
              <w:pStyle w:val="ListParagraph"/>
              <w:numPr>
                <w:ilvl w:val="0"/>
                <w:numId w:val="41"/>
              </w:numPr>
              <w:ind w:left="877" w:hanging="517"/>
              <w:jc w:val="both"/>
              <w:rPr>
                <w:bCs/>
                <w:sz w:val="24"/>
                <w:szCs w:val="24"/>
              </w:rPr>
            </w:pPr>
            <w:r w:rsidRPr="008C47F0">
              <w:rPr>
                <w:bCs/>
                <w:sz w:val="24"/>
                <w:szCs w:val="24"/>
              </w:rPr>
              <w:t>Pantoscopic tilt.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CO6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0C7AB3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15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C47F0">
              <w:rPr>
                <w:bCs/>
                <w:sz w:val="24"/>
                <w:szCs w:val="24"/>
              </w:rPr>
              <w:t>Explain the procedure for manual IPD measurement with IPD values.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CO6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0C7AB3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5</w:t>
            </w:r>
          </w:p>
        </w:tc>
      </w:tr>
      <w:tr w:rsidR="00B76378" w:rsidRPr="008C47F0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A8539F" w:rsidRDefault="00B76378" w:rsidP="00B76378">
            <w:pPr>
              <w:spacing w:line="276" w:lineRule="auto"/>
              <w:jc w:val="center"/>
              <w:rPr>
                <w:b/>
                <w:sz w:val="24"/>
                <w:szCs w:val="24"/>
                <w:u w:val="single"/>
              </w:rPr>
            </w:pPr>
            <w:r w:rsidRPr="00A8539F">
              <w:rPr>
                <w:b/>
                <w:sz w:val="24"/>
                <w:szCs w:val="24"/>
                <w:u w:val="single"/>
              </w:rPr>
              <w:t>PART – B (1 X 20 = 20 MARKS)</w:t>
            </w:r>
          </w:p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9.</w:t>
            </w: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Explain progressive addition lens design.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CO6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48729C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Pr="008C47F0">
              <w:rPr>
                <w:sz w:val="24"/>
                <w:szCs w:val="24"/>
              </w:rPr>
              <w:t>0</w:t>
            </w:r>
          </w:p>
        </w:tc>
      </w:tr>
      <w:tr w:rsidR="00B76378" w:rsidRPr="008C47F0" w:rsidTr="00B76378">
        <w:trPr>
          <w:trHeight w:val="397"/>
        </w:trPr>
        <w:tc>
          <w:tcPr>
            <w:tcW w:w="267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8C47F0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8C47F0">
              <w:rPr>
                <w:bCs/>
                <w:sz w:val="24"/>
                <w:szCs w:val="24"/>
              </w:rPr>
              <w:t>Explain in detail the steps of dispensing criteria of progressive addition lens.</w:t>
            </w:r>
          </w:p>
        </w:tc>
        <w:tc>
          <w:tcPr>
            <w:tcW w:w="538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CO6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48729C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782"/>
      </w:tblGrid>
      <w:tr w:rsidR="00B76378" w:rsidRPr="008C47F0" w:rsidTr="00B76378">
        <w:tc>
          <w:tcPr>
            <w:tcW w:w="675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782" w:type="dxa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8C47F0" w:rsidTr="00B76378">
        <w:tc>
          <w:tcPr>
            <w:tcW w:w="675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CO1</w:t>
            </w:r>
          </w:p>
        </w:tc>
        <w:tc>
          <w:tcPr>
            <w:tcW w:w="9782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Describe the ophthalmic materials in dispensing optics and its verification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8C47F0" w:rsidTr="00B76378">
        <w:tc>
          <w:tcPr>
            <w:tcW w:w="675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CO2</w:t>
            </w:r>
          </w:p>
        </w:tc>
        <w:tc>
          <w:tcPr>
            <w:tcW w:w="9782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Explain the special practices in handling the lenses and frames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8C47F0" w:rsidTr="00B76378">
        <w:tc>
          <w:tcPr>
            <w:tcW w:w="675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CO3</w:t>
            </w:r>
          </w:p>
        </w:tc>
        <w:tc>
          <w:tcPr>
            <w:tcW w:w="9782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Illustrate the procedures and process involved in the manufacturing of lenses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8C47F0" w:rsidTr="00B76378">
        <w:tc>
          <w:tcPr>
            <w:tcW w:w="675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CO4</w:t>
            </w:r>
          </w:p>
        </w:tc>
        <w:tc>
          <w:tcPr>
            <w:tcW w:w="9782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Demonstrate the use of dispensing instruments in lens measurements and frame fittings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8C47F0" w:rsidTr="00B76378">
        <w:tc>
          <w:tcPr>
            <w:tcW w:w="675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CO5</w:t>
            </w:r>
          </w:p>
        </w:tc>
        <w:tc>
          <w:tcPr>
            <w:tcW w:w="9782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Analyze various factors involved in the instrumentation for the selection of lenses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8C47F0" w:rsidTr="00B76378">
        <w:tc>
          <w:tcPr>
            <w:tcW w:w="675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CO6</w:t>
            </w:r>
          </w:p>
        </w:tc>
        <w:tc>
          <w:tcPr>
            <w:tcW w:w="9782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Identify and select the right frame designs and fittings for the patients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2"/>
        <w:gridCol w:w="1361"/>
        <w:gridCol w:w="1557"/>
        <w:gridCol w:w="1386"/>
        <w:gridCol w:w="1457"/>
        <w:gridCol w:w="1353"/>
        <w:gridCol w:w="1285"/>
        <w:gridCol w:w="1126"/>
      </w:tblGrid>
      <w:tr w:rsidR="00B76378" w:rsidRPr="008C47F0" w:rsidTr="00B76378">
        <w:tc>
          <w:tcPr>
            <w:tcW w:w="10457" w:type="dxa"/>
            <w:gridSpan w:val="8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8C47F0" w:rsidTr="00B76378">
        <w:tc>
          <w:tcPr>
            <w:tcW w:w="932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 / P</w:t>
            </w:r>
          </w:p>
        </w:tc>
        <w:tc>
          <w:tcPr>
            <w:tcW w:w="1361" w:type="dxa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57" w:type="dxa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386" w:type="dxa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57" w:type="dxa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53" w:type="dxa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285" w:type="dxa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26" w:type="dxa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8C47F0" w:rsidTr="00B76378">
        <w:tc>
          <w:tcPr>
            <w:tcW w:w="932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CO1</w:t>
            </w:r>
          </w:p>
        </w:tc>
        <w:tc>
          <w:tcPr>
            <w:tcW w:w="1361" w:type="dxa"/>
          </w:tcPr>
          <w:p w:rsidR="00B76378" w:rsidRPr="008C47F0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20</w:t>
            </w:r>
          </w:p>
        </w:tc>
        <w:tc>
          <w:tcPr>
            <w:tcW w:w="1386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20</w:t>
            </w:r>
          </w:p>
        </w:tc>
      </w:tr>
      <w:tr w:rsidR="00B76378" w:rsidRPr="008C47F0" w:rsidTr="00B76378">
        <w:tc>
          <w:tcPr>
            <w:tcW w:w="932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CO2</w:t>
            </w:r>
          </w:p>
        </w:tc>
        <w:tc>
          <w:tcPr>
            <w:tcW w:w="1361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20</w:t>
            </w:r>
          </w:p>
        </w:tc>
        <w:tc>
          <w:tcPr>
            <w:tcW w:w="1386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20</w:t>
            </w:r>
          </w:p>
        </w:tc>
      </w:tr>
      <w:tr w:rsidR="00B76378" w:rsidRPr="008C47F0" w:rsidTr="00B76378">
        <w:tc>
          <w:tcPr>
            <w:tcW w:w="932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CO3</w:t>
            </w:r>
          </w:p>
        </w:tc>
        <w:tc>
          <w:tcPr>
            <w:tcW w:w="1361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20</w:t>
            </w:r>
          </w:p>
        </w:tc>
        <w:tc>
          <w:tcPr>
            <w:tcW w:w="1386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20</w:t>
            </w:r>
          </w:p>
        </w:tc>
      </w:tr>
      <w:tr w:rsidR="00B76378" w:rsidRPr="008C47F0" w:rsidTr="00B76378">
        <w:tc>
          <w:tcPr>
            <w:tcW w:w="932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CO4</w:t>
            </w:r>
          </w:p>
        </w:tc>
        <w:tc>
          <w:tcPr>
            <w:tcW w:w="1361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15</w:t>
            </w:r>
          </w:p>
        </w:tc>
        <w:tc>
          <w:tcPr>
            <w:tcW w:w="1386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5</w:t>
            </w:r>
          </w:p>
        </w:tc>
        <w:tc>
          <w:tcPr>
            <w:tcW w:w="1353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20</w:t>
            </w:r>
          </w:p>
        </w:tc>
      </w:tr>
      <w:tr w:rsidR="00B76378" w:rsidRPr="008C47F0" w:rsidTr="00B76378">
        <w:tc>
          <w:tcPr>
            <w:tcW w:w="932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CO5</w:t>
            </w:r>
          </w:p>
        </w:tc>
        <w:tc>
          <w:tcPr>
            <w:tcW w:w="1361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60</w:t>
            </w:r>
          </w:p>
        </w:tc>
        <w:tc>
          <w:tcPr>
            <w:tcW w:w="1386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60</w:t>
            </w:r>
          </w:p>
        </w:tc>
      </w:tr>
      <w:tr w:rsidR="00B76378" w:rsidRPr="008C47F0" w:rsidTr="00B76378">
        <w:tc>
          <w:tcPr>
            <w:tcW w:w="932" w:type="dxa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CO6</w:t>
            </w:r>
          </w:p>
        </w:tc>
        <w:tc>
          <w:tcPr>
            <w:tcW w:w="1361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40</w:t>
            </w:r>
          </w:p>
        </w:tc>
        <w:tc>
          <w:tcPr>
            <w:tcW w:w="1386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457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353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285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-</w:t>
            </w:r>
          </w:p>
        </w:tc>
        <w:tc>
          <w:tcPr>
            <w:tcW w:w="1126" w:type="dxa"/>
          </w:tcPr>
          <w:p w:rsidR="00B76378" w:rsidRPr="008C47F0" w:rsidRDefault="00B76378" w:rsidP="00B76378">
            <w:pPr>
              <w:jc w:val="center"/>
              <w:rPr>
                <w:sz w:val="24"/>
                <w:szCs w:val="24"/>
              </w:rPr>
            </w:pPr>
            <w:r w:rsidRPr="008C47F0">
              <w:rPr>
                <w:sz w:val="24"/>
                <w:szCs w:val="24"/>
              </w:rPr>
              <w:t>40</w:t>
            </w:r>
          </w:p>
        </w:tc>
      </w:tr>
      <w:tr w:rsidR="00B76378" w:rsidRPr="008C47F0" w:rsidTr="00B76378">
        <w:tc>
          <w:tcPr>
            <w:tcW w:w="9331" w:type="dxa"/>
            <w:gridSpan w:val="7"/>
          </w:tcPr>
          <w:p w:rsidR="00B76378" w:rsidRPr="008C47F0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8C47F0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8C47F0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2055" name="Picture 2055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7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377"/>
      </w:tblGrid>
      <w:tr w:rsidR="00B76378" w:rsidRPr="001E42AE" w:rsidTr="00B76378">
        <w:trPr>
          <w:trHeight w:val="397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bCs/>
              </w:rPr>
              <w:t>20OP2029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37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  <w:jc w:val="center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</w:rPr>
              <w:t>BINOCULAR VISION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37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347"/>
        <w:gridCol w:w="1150"/>
        <w:gridCol w:w="1323"/>
        <w:gridCol w:w="897"/>
      </w:tblGrid>
      <w:tr w:rsidR="00B76378" w:rsidRPr="007E2D42" w:rsidTr="00B76378">
        <w:trPr>
          <w:trHeight w:val="552"/>
        </w:trPr>
        <w:tc>
          <w:tcPr>
            <w:tcW w:w="267" w:type="pct"/>
            <w:vAlign w:val="center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156" w:type="pct"/>
            <w:gridSpan w:val="2"/>
            <w:vAlign w:val="center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619" w:type="pct"/>
            <w:vAlign w:val="center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20" w:type="pct"/>
            <w:vAlign w:val="center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7E2D42" w:rsidTr="00B76378">
        <w:trPr>
          <w:trHeight w:val="552"/>
        </w:trPr>
        <w:tc>
          <w:tcPr>
            <w:tcW w:w="5000" w:type="pct"/>
            <w:gridSpan w:val="6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7E2D42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1.</w:t>
            </w: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Explain 3 grades of binocular single vision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CO1</w:t>
            </w:r>
          </w:p>
        </w:tc>
        <w:tc>
          <w:tcPr>
            <w:tcW w:w="619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10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E2D42">
              <w:rPr>
                <w:bCs/>
                <w:sz w:val="24"/>
                <w:szCs w:val="24"/>
              </w:rPr>
              <w:t>Define suppress</w:t>
            </w:r>
            <w:r>
              <w:rPr>
                <w:bCs/>
                <w:sz w:val="24"/>
                <w:szCs w:val="24"/>
              </w:rPr>
              <w:t>ion, Amblyopia visual direction</w:t>
            </w:r>
            <w:r w:rsidRPr="007E2D42">
              <w:rPr>
                <w:bCs/>
                <w:sz w:val="24"/>
                <w:szCs w:val="24"/>
              </w:rPr>
              <w:t xml:space="preserve">, corresponding and </w:t>
            </w:r>
            <w:r w:rsidR="006770A4" w:rsidRPr="007E2D42">
              <w:rPr>
                <w:bCs/>
                <w:sz w:val="24"/>
                <w:szCs w:val="24"/>
              </w:rPr>
              <w:t>non-corresponding</w:t>
            </w:r>
            <w:r w:rsidRPr="007E2D42">
              <w:rPr>
                <w:bCs/>
                <w:sz w:val="24"/>
                <w:szCs w:val="24"/>
              </w:rPr>
              <w:t xml:space="preserve"> retinal points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CO1</w:t>
            </w:r>
          </w:p>
        </w:tc>
        <w:tc>
          <w:tcPr>
            <w:tcW w:w="619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10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7E2D4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2.</w:t>
            </w: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Explain briefly the development of binocular single vision and neural aspects of binocular single vision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CO2</w:t>
            </w:r>
          </w:p>
        </w:tc>
        <w:tc>
          <w:tcPr>
            <w:tcW w:w="619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10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Explain Pannum’s space and longitudinal horopter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CO2</w:t>
            </w:r>
          </w:p>
        </w:tc>
        <w:tc>
          <w:tcPr>
            <w:tcW w:w="619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10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3.</w:t>
            </w: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Explain cover test diagnostic procedures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CO3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D143B3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10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E2D42">
              <w:rPr>
                <w:bCs/>
                <w:sz w:val="24"/>
                <w:szCs w:val="24"/>
              </w:rPr>
              <w:t>Explain Krimsky, prism bar cover test, Hirschberg test.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CO3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D143B3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10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4.</w:t>
            </w: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Explain suppression test.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CO4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446640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10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E2D42">
              <w:rPr>
                <w:bCs/>
                <w:sz w:val="24"/>
                <w:szCs w:val="24"/>
              </w:rPr>
              <w:t>Explain stereopsis test.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CO4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446640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10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5.</w:t>
            </w: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Explain esodeviation, types</w:t>
            </w:r>
            <w:r>
              <w:rPr>
                <w:sz w:val="24"/>
                <w:szCs w:val="24"/>
              </w:rPr>
              <w:t>,</w:t>
            </w:r>
            <w:r w:rsidRPr="007E2D42">
              <w:rPr>
                <w:sz w:val="24"/>
                <w:szCs w:val="24"/>
              </w:rPr>
              <w:t xml:space="preserve"> clinical features and treatment.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CO5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223169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10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Explain exodeviation, types</w:t>
            </w:r>
            <w:r>
              <w:rPr>
                <w:sz w:val="24"/>
                <w:szCs w:val="24"/>
              </w:rPr>
              <w:t xml:space="preserve">, </w:t>
            </w:r>
            <w:r w:rsidRPr="007E2D42">
              <w:rPr>
                <w:sz w:val="24"/>
                <w:szCs w:val="24"/>
              </w:rPr>
              <w:t>clinical features and treatment.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CO5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223169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10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6.</w:t>
            </w: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Explain A-Y pattern strabismus.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CO5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13280B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15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E2D42">
              <w:rPr>
                <w:bCs/>
                <w:sz w:val="24"/>
                <w:szCs w:val="24"/>
              </w:rPr>
              <w:t>Explain accommodative convergence AC/A ratio</w:t>
            </w:r>
            <w:r>
              <w:rPr>
                <w:bCs/>
                <w:sz w:val="24"/>
                <w:szCs w:val="24"/>
              </w:rPr>
              <w:t>,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13280B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5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7.</w:t>
            </w: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Explain Amblyopia definition, clinical features and treatment.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CO5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CF47FC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15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E2D42">
              <w:rPr>
                <w:bCs/>
                <w:sz w:val="24"/>
                <w:szCs w:val="24"/>
              </w:rPr>
              <w:t>What is eccentric fixation.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CF47FC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5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7E2D42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9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8.</w:t>
            </w: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E2D42">
              <w:rPr>
                <w:bCs/>
                <w:sz w:val="24"/>
                <w:szCs w:val="24"/>
              </w:rPr>
              <w:t>What is Nystagmus and explain its types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CO6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E36DBF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5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E2D42">
              <w:rPr>
                <w:bCs/>
                <w:sz w:val="24"/>
                <w:szCs w:val="24"/>
              </w:rPr>
              <w:t>Explain Orthoptic procedures for evaluation of squint.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CO6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E36DBF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15</w:t>
            </w:r>
          </w:p>
        </w:tc>
      </w:tr>
      <w:tr w:rsidR="00B76378" w:rsidRPr="007E2D42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9.</w:t>
            </w: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a.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 xml:space="preserve">Explain </w:t>
            </w:r>
            <w:r w:rsidR="006770A4" w:rsidRPr="007E2D42">
              <w:rPr>
                <w:sz w:val="24"/>
                <w:szCs w:val="24"/>
              </w:rPr>
              <w:t>non-surgical</w:t>
            </w:r>
            <w:r w:rsidRPr="007E2D42">
              <w:rPr>
                <w:sz w:val="24"/>
                <w:szCs w:val="24"/>
              </w:rPr>
              <w:t xml:space="preserve"> management of Strabismus</w:t>
            </w:r>
          </w:p>
          <w:p w:rsidR="00B76378" w:rsidRPr="007E2D42" w:rsidRDefault="00B76378" w:rsidP="00CA5E13">
            <w:pPr>
              <w:pStyle w:val="ListParagraph"/>
              <w:numPr>
                <w:ilvl w:val="0"/>
                <w:numId w:val="42"/>
              </w:numPr>
              <w:jc w:val="both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Optical treatment</w:t>
            </w:r>
            <w:r>
              <w:rPr>
                <w:sz w:val="24"/>
                <w:szCs w:val="24"/>
              </w:rPr>
              <w:t>.</w:t>
            </w:r>
          </w:p>
          <w:p w:rsidR="00B76378" w:rsidRPr="007E2D42" w:rsidRDefault="00B76378" w:rsidP="00CA5E13">
            <w:pPr>
              <w:pStyle w:val="ListParagraph"/>
              <w:numPr>
                <w:ilvl w:val="0"/>
                <w:numId w:val="42"/>
              </w:numPr>
              <w:jc w:val="both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Medical treatment (Drug)</w:t>
            </w:r>
            <w:r>
              <w:rPr>
                <w:sz w:val="24"/>
                <w:szCs w:val="24"/>
              </w:rPr>
              <w:t>.</w:t>
            </w:r>
          </w:p>
          <w:p w:rsidR="00B76378" w:rsidRPr="007E2D42" w:rsidRDefault="00B76378" w:rsidP="00CA5E13">
            <w:pPr>
              <w:pStyle w:val="ListParagraph"/>
              <w:numPr>
                <w:ilvl w:val="0"/>
                <w:numId w:val="42"/>
              </w:numPr>
              <w:jc w:val="both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Orthoptic treatement (vision therapy)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CO6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D702BE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15</w:t>
            </w:r>
          </w:p>
        </w:tc>
      </w:tr>
      <w:tr w:rsidR="00B76378" w:rsidRPr="007E2D42" w:rsidTr="00B76378">
        <w:trPr>
          <w:trHeight w:val="397"/>
        </w:trPr>
        <w:tc>
          <w:tcPr>
            <w:tcW w:w="267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5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b.</w:t>
            </w:r>
          </w:p>
        </w:tc>
        <w:tc>
          <w:tcPr>
            <w:tcW w:w="2971" w:type="pct"/>
          </w:tcPr>
          <w:p w:rsidR="00B76378" w:rsidRPr="007E2D42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7E2D42">
              <w:rPr>
                <w:bCs/>
                <w:sz w:val="24"/>
                <w:szCs w:val="24"/>
              </w:rPr>
              <w:t>Explain diplopia charting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CO6</w:t>
            </w:r>
          </w:p>
        </w:tc>
        <w:tc>
          <w:tcPr>
            <w:tcW w:w="619" w:type="pct"/>
          </w:tcPr>
          <w:p w:rsidR="00B76378" w:rsidRDefault="00B76378" w:rsidP="00B76378">
            <w:pPr>
              <w:jc w:val="center"/>
            </w:pPr>
            <w:r w:rsidRPr="00D702BE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5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782"/>
      </w:tblGrid>
      <w:tr w:rsidR="00B76378" w:rsidRPr="007E2D42" w:rsidTr="00B76378">
        <w:tc>
          <w:tcPr>
            <w:tcW w:w="675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782" w:type="dxa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7E2D42" w:rsidTr="00B76378">
        <w:tc>
          <w:tcPr>
            <w:tcW w:w="675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CO1</w:t>
            </w:r>
          </w:p>
        </w:tc>
        <w:tc>
          <w:tcPr>
            <w:tcW w:w="9782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Describe the evolution of binocular vision and its different parameters</w:t>
            </w:r>
            <w:r>
              <w:rPr>
                <w:sz w:val="24"/>
                <w:szCs w:val="24"/>
              </w:rPr>
              <w:t>.</w:t>
            </w:r>
            <w:r w:rsidRPr="007E2D42">
              <w:rPr>
                <w:sz w:val="24"/>
                <w:szCs w:val="24"/>
              </w:rPr>
              <w:t xml:space="preserve"> </w:t>
            </w:r>
          </w:p>
        </w:tc>
      </w:tr>
      <w:tr w:rsidR="00B76378" w:rsidRPr="007E2D42" w:rsidTr="00B76378">
        <w:tc>
          <w:tcPr>
            <w:tcW w:w="675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CO2</w:t>
            </w:r>
          </w:p>
        </w:tc>
        <w:tc>
          <w:tcPr>
            <w:tcW w:w="9782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Explain the development of binocular vision and its neural aspects</w:t>
            </w:r>
            <w:r>
              <w:rPr>
                <w:sz w:val="24"/>
                <w:szCs w:val="24"/>
              </w:rPr>
              <w:t>.</w:t>
            </w:r>
            <w:r w:rsidRPr="007E2D42">
              <w:rPr>
                <w:sz w:val="24"/>
                <w:szCs w:val="24"/>
              </w:rPr>
              <w:t xml:space="preserve"> </w:t>
            </w:r>
          </w:p>
        </w:tc>
      </w:tr>
      <w:tr w:rsidR="00B76378" w:rsidRPr="007E2D42" w:rsidTr="00B76378">
        <w:tc>
          <w:tcPr>
            <w:tcW w:w="675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CO3</w:t>
            </w:r>
          </w:p>
        </w:tc>
        <w:tc>
          <w:tcPr>
            <w:tcW w:w="9782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 xml:space="preserve">Illustrate the visually guided behavior in the diagnosis of binocular vision and its AV phenomena. </w:t>
            </w:r>
          </w:p>
        </w:tc>
      </w:tr>
      <w:tr w:rsidR="00B76378" w:rsidRPr="007E2D42" w:rsidTr="00B76378">
        <w:tc>
          <w:tcPr>
            <w:tcW w:w="675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CO4</w:t>
            </w:r>
          </w:p>
        </w:tc>
        <w:tc>
          <w:tcPr>
            <w:tcW w:w="9782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Demonstrate the various treatments and analysis of amblyopia in binocular vision</w:t>
            </w:r>
            <w:r>
              <w:rPr>
                <w:sz w:val="24"/>
                <w:szCs w:val="24"/>
              </w:rPr>
              <w:t>.</w:t>
            </w:r>
            <w:r w:rsidRPr="007E2D42">
              <w:rPr>
                <w:sz w:val="24"/>
                <w:szCs w:val="24"/>
              </w:rPr>
              <w:t xml:space="preserve"> </w:t>
            </w:r>
          </w:p>
        </w:tc>
      </w:tr>
      <w:tr w:rsidR="00B76378" w:rsidRPr="007E2D42" w:rsidTr="00B76378">
        <w:tc>
          <w:tcPr>
            <w:tcW w:w="675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CO5</w:t>
            </w:r>
          </w:p>
        </w:tc>
        <w:tc>
          <w:tcPr>
            <w:tcW w:w="9782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Analyze various types of strabismus and non-surgical management in binocular vision</w:t>
            </w:r>
            <w:r>
              <w:rPr>
                <w:sz w:val="24"/>
                <w:szCs w:val="24"/>
              </w:rPr>
              <w:t>.</w:t>
            </w:r>
            <w:r w:rsidRPr="007E2D42">
              <w:rPr>
                <w:sz w:val="24"/>
                <w:szCs w:val="24"/>
              </w:rPr>
              <w:t xml:space="preserve"> </w:t>
            </w:r>
          </w:p>
        </w:tc>
      </w:tr>
      <w:tr w:rsidR="00B76378" w:rsidRPr="007E2D42" w:rsidTr="00B76378">
        <w:tc>
          <w:tcPr>
            <w:tcW w:w="675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CO6</w:t>
            </w:r>
          </w:p>
        </w:tc>
        <w:tc>
          <w:tcPr>
            <w:tcW w:w="9782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 xml:space="preserve">Identify the orthoptic procedures involved in the treatment of binocular vision. 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2"/>
        <w:gridCol w:w="1361"/>
        <w:gridCol w:w="1557"/>
        <w:gridCol w:w="1386"/>
        <w:gridCol w:w="1457"/>
        <w:gridCol w:w="1353"/>
        <w:gridCol w:w="1285"/>
        <w:gridCol w:w="1126"/>
      </w:tblGrid>
      <w:tr w:rsidR="00B76378" w:rsidRPr="007E2D42" w:rsidTr="00B76378">
        <w:tc>
          <w:tcPr>
            <w:tcW w:w="10457" w:type="dxa"/>
            <w:gridSpan w:val="8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7E2D42" w:rsidTr="00B76378">
        <w:tc>
          <w:tcPr>
            <w:tcW w:w="932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 / P</w:t>
            </w:r>
          </w:p>
        </w:tc>
        <w:tc>
          <w:tcPr>
            <w:tcW w:w="1361" w:type="dxa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57" w:type="dxa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386" w:type="dxa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57" w:type="dxa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53" w:type="dxa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285" w:type="dxa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26" w:type="dxa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7E2D42" w:rsidTr="00B76378">
        <w:tc>
          <w:tcPr>
            <w:tcW w:w="932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CO1</w:t>
            </w:r>
          </w:p>
        </w:tc>
        <w:tc>
          <w:tcPr>
            <w:tcW w:w="1361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20</w:t>
            </w:r>
          </w:p>
        </w:tc>
        <w:tc>
          <w:tcPr>
            <w:tcW w:w="1386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57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53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20</w:t>
            </w:r>
          </w:p>
        </w:tc>
      </w:tr>
      <w:tr w:rsidR="00B76378" w:rsidRPr="007E2D42" w:rsidTr="00B76378">
        <w:tc>
          <w:tcPr>
            <w:tcW w:w="932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CO2</w:t>
            </w:r>
          </w:p>
        </w:tc>
        <w:tc>
          <w:tcPr>
            <w:tcW w:w="1361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20</w:t>
            </w:r>
          </w:p>
        </w:tc>
        <w:tc>
          <w:tcPr>
            <w:tcW w:w="1386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57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53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20</w:t>
            </w:r>
          </w:p>
        </w:tc>
      </w:tr>
      <w:tr w:rsidR="00B76378" w:rsidRPr="007E2D42" w:rsidTr="00B76378">
        <w:tc>
          <w:tcPr>
            <w:tcW w:w="932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CO3</w:t>
            </w:r>
          </w:p>
        </w:tc>
        <w:tc>
          <w:tcPr>
            <w:tcW w:w="1361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20</w:t>
            </w:r>
          </w:p>
        </w:tc>
        <w:tc>
          <w:tcPr>
            <w:tcW w:w="1386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57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53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20</w:t>
            </w:r>
          </w:p>
        </w:tc>
      </w:tr>
      <w:tr w:rsidR="00B76378" w:rsidRPr="007E2D42" w:rsidTr="00B76378">
        <w:tc>
          <w:tcPr>
            <w:tcW w:w="932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CO4</w:t>
            </w:r>
          </w:p>
        </w:tc>
        <w:tc>
          <w:tcPr>
            <w:tcW w:w="1361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20</w:t>
            </w:r>
          </w:p>
        </w:tc>
        <w:tc>
          <w:tcPr>
            <w:tcW w:w="1386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57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53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20</w:t>
            </w:r>
          </w:p>
        </w:tc>
      </w:tr>
      <w:tr w:rsidR="00B76378" w:rsidRPr="007E2D42" w:rsidTr="00B76378">
        <w:tc>
          <w:tcPr>
            <w:tcW w:w="932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CO5</w:t>
            </w:r>
          </w:p>
        </w:tc>
        <w:tc>
          <w:tcPr>
            <w:tcW w:w="1361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60</w:t>
            </w:r>
          </w:p>
        </w:tc>
        <w:tc>
          <w:tcPr>
            <w:tcW w:w="1386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57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53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60</w:t>
            </w:r>
          </w:p>
        </w:tc>
      </w:tr>
      <w:tr w:rsidR="00B76378" w:rsidRPr="007E2D42" w:rsidTr="00B76378">
        <w:tc>
          <w:tcPr>
            <w:tcW w:w="932" w:type="dxa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CO6</w:t>
            </w:r>
          </w:p>
        </w:tc>
        <w:tc>
          <w:tcPr>
            <w:tcW w:w="1361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7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40</w:t>
            </w:r>
          </w:p>
        </w:tc>
        <w:tc>
          <w:tcPr>
            <w:tcW w:w="1386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57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53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85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7E2D42" w:rsidRDefault="00B76378" w:rsidP="00B76378">
            <w:pPr>
              <w:jc w:val="center"/>
              <w:rPr>
                <w:sz w:val="24"/>
                <w:szCs w:val="24"/>
              </w:rPr>
            </w:pPr>
            <w:r w:rsidRPr="007E2D42">
              <w:rPr>
                <w:sz w:val="24"/>
                <w:szCs w:val="24"/>
              </w:rPr>
              <w:t>40</w:t>
            </w:r>
          </w:p>
        </w:tc>
      </w:tr>
      <w:tr w:rsidR="00B76378" w:rsidRPr="007E2D42" w:rsidTr="00B76378">
        <w:tc>
          <w:tcPr>
            <w:tcW w:w="9331" w:type="dxa"/>
            <w:gridSpan w:val="7"/>
          </w:tcPr>
          <w:p w:rsidR="00B76378" w:rsidRPr="007E2D42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26" w:type="dxa"/>
          </w:tcPr>
          <w:p w:rsidR="00B76378" w:rsidRPr="007E2D42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7E2D42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6770A4" w:rsidRDefault="006770A4">
      <w:pPr>
        <w:spacing w:after="200" w:line="276" w:lineRule="auto"/>
      </w:pPr>
      <w:r>
        <w:br w:type="page"/>
      </w:r>
    </w:p>
    <w:p w:rsidR="00B76378" w:rsidRDefault="00B76378" w:rsidP="00E40AC8">
      <w:pPr>
        <w:jc w:val="center"/>
        <w:rPr>
          <w:b/>
        </w:rPr>
      </w:pPr>
      <w:r w:rsidRPr="00863123">
        <w:rPr>
          <w:b/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2056" name="Picture 2056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E40AC8">
      <w:pPr>
        <w:jc w:val="center"/>
        <w:rPr>
          <w:b/>
        </w:rPr>
      </w:pP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303EA4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303EA4">
              <w:rPr>
                <w:b/>
                <w:bCs/>
                <w:szCs w:val="24"/>
              </w:rPr>
              <w:t>21CH2068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7E575B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7E575B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</w:tcPr>
          <w:p w:rsidR="00B76378" w:rsidRPr="00303EA4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303EA4">
              <w:rPr>
                <w:b/>
                <w:bCs/>
                <w:szCs w:val="24"/>
              </w:rPr>
              <w:t>RECENT TRENDS IN FORENSIC SCIENCE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57D8D">
      <w:pPr>
        <w:ind w:left="720"/>
        <w:rPr>
          <w:highlight w:val="yellow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474"/>
        <w:gridCol w:w="6534"/>
        <w:gridCol w:w="1150"/>
        <w:gridCol w:w="26"/>
        <w:gridCol w:w="1032"/>
        <w:gridCol w:w="897"/>
      </w:tblGrid>
      <w:tr w:rsidR="00B76378" w:rsidRPr="0005016A" w:rsidTr="00B76378">
        <w:trPr>
          <w:trHeight w:val="552"/>
        </w:trPr>
        <w:tc>
          <w:tcPr>
            <w:tcW w:w="267" w:type="pct"/>
            <w:vAlign w:val="center"/>
          </w:tcPr>
          <w:p w:rsidR="00B76378" w:rsidRPr="0005016A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280" w:type="pct"/>
            <w:gridSpan w:val="2"/>
            <w:vAlign w:val="center"/>
          </w:tcPr>
          <w:p w:rsidR="00B76378" w:rsidRPr="0005016A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38" w:type="pct"/>
          </w:tcPr>
          <w:p w:rsidR="00B76378" w:rsidRPr="0005016A" w:rsidRDefault="00B76378" w:rsidP="00375CD9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95" w:type="pct"/>
            <w:gridSpan w:val="2"/>
            <w:vAlign w:val="center"/>
          </w:tcPr>
          <w:p w:rsidR="00B76378" w:rsidRPr="0005016A" w:rsidRDefault="00B76378" w:rsidP="00375CD9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20" w:type="pct"/>
            <w:vAlign w:val="center"/>
          </w:tcPr>
          <w:p w:rsidR="00B76378" w:rsidRPr="0005016A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05016A" w:rsidTr="00B76378">
        <w:trPr>
          <w:trHeight w:val="469"/>
        </w:trPr>
        <w:tc>
          <w:tcPr>
            <w:tcW w:w="5000" w:type="pct"/>
            <w:gridSpan w:val="7"/>
            <w:vAlign w:val="center"/>
          </w:tcPr>
          <w:p w:rsidR="00B76378" w:rsidRPr="0005016A" w:rsidRDefault="00B76378" w:rsidP="008C57B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05016A">
              <w:rPr>
                <w:b/>
                <w:sz w:val="24"/>
                <w:szCs w:val="24"/>
                <w:u w:val="single"/>
              </w:rPr>
              <w:t>PART – A (10 X 1 = 10 MARKS)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The father of modern toxicology is ________.</w:t>
            </w:r>
          </w:p>
        </w:tc>
        <w:tc>
          <w:tcPr>
            <w:tcW w:w="538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CO1</w:t>
            </w:r>
          </w:p>
        </w:tc>
        <w:tc>
          <w:tcPr>
            <w:tcW w:w="495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R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2.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 xml:space="preserve">The study of insect activity </w:t>
            </w:r>
            <w:r w:rsidRPr="0005016A">
              <w:rPr>
                <w:bCs/>
                <w:color w:val="202124"/>
                <w:sz w:val="24"/>
                <w:szCs w:val="24"/>
                <w:shd w:val="clear" w:color="auto" w:fill="FFFFFF"/>
              </w:rPr>
              <w:t>associated with crime</w:t>
            </w:r>
            <w:r w:rsidRPr="0005016A">
              <w:rPr>
                <w:bCs/>
                <w:sz w:val="24"/>
                <w:szCs w:val="24"/>
              </w:rPr>
              <w:t xml:space="preserve"> is called ________.</w:t>
            </w:r>
          </w:p>
        </w:tc>
        <w:tc>
          <w:tcPr>
            <w:tcW w:w="538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CO2</w:t>
            </w:r>
          </w:p>
        </w:tc>
        <w:tc>
          <w:tcPr>
            <w:tcW w:w="495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3.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 xml:space="preserve">What is </w:t>
            </w:r>
            <w:r w:rsidRPr="0005016A">
              <w:rPr>
                <w:bCs/>
                <w:sz w:val="24"/>
                <w:szCs w:val="24"/>
              </w:rPr>
              <w:t>crime scene?</w:t>
            </w:r>
          </w:p>
        </w:tc>
        <w:tc>
          <w:tcPr>
            <w:tcW w:w="538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CO2</w:t>
            </w:r>
          </w:p>
        </w:tc>
        <w:tc>
          <w:tcPr>
            <w:tcW w:w="495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R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4.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Provide the importance of “forensic linguistics”.</w:t>
            </w:r>
          </w:p>
        </w:tc>
        <w:tc>
          <w:tcPr>
            <w:tcW w:w="538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CO1</w:t>
            </w:r>
          </w:p>
        </w:tc>
        <w:tc>
          <w:tcPr>
            <w:tcW w:w="495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5.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pStyle w:val="Default"/>
              <w:jc w:val="both"/>
            </w:pPr>
            <w:r w:rsidRPr="0005016A">
              <w:rPr>
                <w:bCs/>
              </w:rPr>
              <w:t xml:space="preserve">Mention the most common method used for the identification of a </w:t>
            </w:r>
            <w:r>
              <w:rPr>
                <w:bCs/>
              </w:rPr>
              <w:t>human individual.</w:t>
            </w:r>
          </w:p>
        </w:tc>
        <w:tc>
          <w:tcPr>
            <w:tcW w:w="538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CO3</w:t>
            </w:r>
          </w:p>
        </w:tc>
        <w:tc>
          <w:tcPr>
            <w:tcW w:w="495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 xml:space="preserve">What are </w:t>
            </w:r>
            <w:r w:rsidRPr="0005016A">
              <w:rPr>
                <w:bCs/>
                <w:sz w:val="24"/>
                <w:szCs w:val="24"/>
              </w:rPr>
              <w:t>erythrocytes?</w:t>
            </w:r>
          </w:p>
        </w:tc>
        <w:tc>
          <w:tcPr>
            <w:tcW w:w="538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CO5</w:t>
            </w:r>
          </w:p>
        </w:tc>
        <w:tc>
          <w:tcPr>
            <w:tcW w:w="495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7.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05016A">
              <w:rPr>
                <w:bCs/>
                <w:sz w:val="24"/>
                <w:szCs w:val="24"/>
              </w:rPr>
              <w:t>What is CFSL?</w:t>
            </w:r>
          </w:p>
        </w:tc>
        <w:tc>
          <w:tcPr>
            <w:tcW w:w="538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CO1</w:t>
            </w:r>
          </w:p>
        </w:tc>
        <w:tc>
          <w:tcPr>
            <w:tcW w:w="495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R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8.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  <w:lang w:val="en-IN"/>
              </w:rPr>
              <w:t>Mention the techniques used in forensic toxicology.</w:t>
            </w:r>
          </w:p>
        </w:tc>
        <w:tc>
          <w:tcPr>
            <w:tcW w:w="538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CO4</w:t>
            </w:r>
          </w:p>
        </w:tc>
        <w:tc>
          <w:tcPr>
            <w:tcW w:w="495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9.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05016A">
              <w:rPr>
                <w:sz w:val="24"/>
                <w:szCs w:val="24"/>
              </w:rPr>
              <w:t xml:space="preserve">Define </w:t>
            </w:r>
            <w:r w:rsidRPr="0005016A">
              <w:rPr>
                <w:bCs/>
                <w:sz w:val="24"/>
                <w:szCs w:val="24"/>
              </w:rPr>
              <w:t>Furrow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38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CO2</w:t>
            </w:r>
          </w:p>
        </w:tc>
        <w:tc>
          <w:tcPr>
            <w:tcW w:w="495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10.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The Indian evidence act enacted in the year ________.</w:t>
            </w:r>
          </w:p>
        </w:tc>
        <w:tc>
          <w:tcPr>
            <w:tcW w:w="538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CO3</w:t>
            </w:r>
          </w:p>
        </w:tc>
        <w:tc>
          <w:tcPr>
            <w:tcW w:w="495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R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</w:t>
            </w:r>
          </w:p>
        </w:tc>
      </w:tr>
      <w:tr w:rsidR="00B76378" w:rsidRPr="0005016A" w:rsidTr="008C57B9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05016A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05016A">
              <w:rPr>
                <w:b/>
                <w:sz w:val="24"/>
                <w:szCs w:val="24"/>
                <w:u w:val="single"/>
              </w:rPr>
              <w:t>PART – B (6 X 3 = 18 MARKS)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11.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Define Forensic Science.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R</w:t>
            </w:r>
          </w:p>
        </w:tc>
        <w:tc>
          <w:tcPr>
            <w:tcW w:w="420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3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12.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  <w:lang w:val="en-IN"/>
              </w:rPr>
              <w:t>Define</w:t>
            </w:r>
            <w:r w:rsidRPr="0005016A">
              <w:rPr>
                <w:bCs/>
                <w:sz w:val="24"/>
                <w:szCs w:val="24"/>
                <w:lang w:val="en-IN"/>
              </w:rPr>
              <w:t xml:space="preserve"> “</w:t>
            </w:r>
            <w:r w:rsidRPr="0005016A">
              <w:rPr>
                <w:bCs/>
                <w:sz w:val="24"/>
                <w:szCs w:val="24"/>
              </w:rPr>
              <w:t>white collar crime”</w:t>
            </w:r>
            <w:r w:rsidRPr="0005016A">
              <w:rPr>
                <w:bCs/>
                <w:sz w:val="24"/>
                <w:szCs w:val="24"/>
                <w:lang w:val="en-IN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3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13.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Name any two types of questioned document.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R</w:t>
            </w:r>
          </w:p>
        </w:tc>
        <w:tc>
          <w:tcPr>
            <w:tcW w:w="420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3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14.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  <w:lang w:val="en-IN"/>
              </w:rPr>
              <w:t>What is “chain of custody”?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3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15.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spacing w:after="120" w:line="276" w:lineRule="auto"/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Narrate the drug addicts and crimes.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3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16.</w:t>
            </w:r>
          </w:p>
        </w:tc>
        <w:tc>
          <w:tcPr>
            <w:tcW w:w="3280" w:type="pct"/>
            <w:gridSpan w:val="2"/>
          </w:tcPr>
          <w:p w:rsidR="00B76378" w:rsidRPr="0005016A" w:rsidRDefault="00B76378" w:rsidP="00B763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  <w:lang w:val="en-IN"/>
              </w:rPr>
              <w:t>Differentiate antigens and antibodies.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R</w:t>
            </w:r>
          </w:p>
        </w:tc>
        <w:tc>
          <w:tcPr>
            <w:tcW w:w="420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3</w:t>
            </w:r>
          </w:p>
        </w:tc>
      </w:tr>
      <w:tr w:rsidR="00B76378" w:rsidRPr="0005016A" w:rsidTr="008C57B9">
        <w:trPr>
          <w:trHeight w:val="552"/>
        </w:trPr>
        <w:tc>
          <w:tcPr>
            <w:tcW w:w="5000" w:type="pct"/>
            <w:gridSpan w:val="7"/>
          </w:tcPr>
          <w:p w:rsidR="00B76378" w:rsidRPr="0005016A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05016A">
              <w:rPr>
                <w:b/>
                <w:sz w:val="24"/>
                <w:szCs w:val="24"/>
                <w:u w:val="single"/>
              </w:rPr>
              <w:t>PART – C (6 X 12 = 72 MARKS)</w:t>
            </w:r>
          </w:p>
          <w:p w:rsidR="00B76378" w:rsidRPr="0005016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(Answer any five Questions from Q.No 17 to 23, Q.No 24 is Compulsory)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456504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17.</w:t>
            </w:r>
          </w:p>
        </w:tc>
        <w:tc>
          <w:tcPr>
            <w:tcW w:w="222" w:type="pct"/>
          </w:tcPr>
          <w:p w:rsidR="00B76378" w:rsidRPr="0005016A" w:rsidRDefault="00B76378" w:rsidP="00456504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a.</w:t>
            </w:r>
          </w:p>
        </w:tc>
        <w:tc>
          <w:tcPr>
            <w:tcW w:w="3058" w:type="pct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  <w:lang w:val="en-IN"/>
              </w:rPr>
              <w:t>Explain the salient features of different branches of forensic science.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45650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2" w:type="pct"/>
          </w:tcPr>
          <w:p w:rsidR="00B76378" w:rsidRPr="0005016A" w:rsidRDefault="00B76378" w:rsidP="00456504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b.</w:t>
            </w:r>
          </w:p>
        </w:tc>
        <w:tc>
          <w:tcPr>
            <w:tcW w:w="3058" w:type="pct"/>
          </w:tcPr>
          <w:p w:rsidR="00B76378" w:rsidRPr="0005016A" w:rsidRDefault="00B76378" w:rsidP="00B76378">
            <w:pPr>
              <w:ind w:firstLine="9"/>
              <w:jc w:val="both"/>
              <w:rPr>
                <w:bCs/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Explain the scope of forensic science.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375CD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2" w:type="pct"/>
          </w:tcPr>
          <w:p w:rsidR="00B76378" w:rsidRPr="0005016A" w:rsidRDefault="00B76378" w:rsidP="006272B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58" w:type="pct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6272BC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18.</w:t>
            </w:r>
          </w:p>
        </w:tc>
        <w:tc>
          <w:tcPr>
            <w:tcW w:w="222" w:type="pct"/>
          </w:tcPr>
          <w:p w:rsidR="00B76378" w:rsidRPr="0005016A" w:rsidRDefault="00B76378" w:rsidP="006272BC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a.</w:t>
            </w:r>
          </w:p>
        </w:tc>
        <w:tc>
          <w:tcPr>
            <w:tcW w:w="3058" w:type="pct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  <w:lang w:val="en-IN"/>
              </w:rPr>
              <w:t>Discuss the classification of crimes.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R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6272B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2" w:type="pct"/>
          </w:tcPr>
          <w:p w:rsidR="00B76378" w:rsidRPr="0005016A" w:rsidRDefault="00B76378" w:rsidP="006272BC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b.</w:t>
            </w:r>
          </w:p>
        </w:tc>
        <w:tc>
          <w:tcPr>
            <w:tcW w:w="3058" w:type="pct"/>
          </w:tcPr>
          <w:p w:rsidR="00B76378" w:rsidRPr="0005016A" w:rsidRDefault="00B76378" w:rsidP="00B76378">
            <w:pPr>
              <w:jc w:val="both"/>
              <w:rPr>
                <w:bCs/>
                <w:sz w:val="24"/>
                <w:szCs w:val="24"/>
                <w:lang w:val="en-IN"/>
              </w:rPr>
            </w:pPr>
            <w:r>
              <w:rPr>
                <w:bCs/>
                <w:sz w:val="24"/>
                <w:szCs w:val="24"/>
                <w:lang w:val="en-IN"/>
              </w:rPr>
              <w:t>Classif</w:t>
            </w:r>
            <w:r w:rsidRPr="0005016A">
              <w:rPr>
                <w:bCs/>
                <w:sz w:val="24"/>
                <w:szCs w:val="24"/>
                <w:lang w:val="en-IN"/>
              </w:rPr>
              <w:t>y the types of fingerprint patterns.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1122"/>
        </w:trPr>
        <w:tc>
          <w:tcPr>
            <w:tcW w:w="267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19.</w:t>
            </w:r>
          </w:p>
        </w:tc>
        <w:tc>
          <w:tcPr>
            <w:tcW w:w="222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a.</w:t>
            </w:r>
          </w:p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</w:p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58" w:type="pct"/>
          </w:tcPr>
          <w:p w:rsidR="00B76378" w:rsidRPr="0005016A" w:rsidRDefault="00B76378" w:rsidP="00B76378">
            <w:pPr>
              <w:jc w:val="both"/>
              <w:rPr>
                <w:bCs/>
                <w:sz w:val="24"/>
                <w:szCs w:val="24"/>
                <w:lang w:val="en-IN"/>
              </w:rPr>
            </w:pPr>
            <w:r>
              <w:rPr>
                <w:bCs/>
                <w:sz w:val="24"/>
                <w:szCs w:val="24"/>
                <w:lang w:val="en-IN"/>
              </w:rPr>
              <w:t>Write s</w:t>
            </w:r>
            <w:r w:rsidRPr="0005016A">
              <w:rPr>
                <w:bCs/>
                <w:sz w:val="24"/>
                <w:szCs w:val="24"/>
                <w:lang w:val="en-IN"/>
              </w:rPr>
              <w:t>hort note</w:t>
            </w:r>
            <w:r>
              <w:rPr>
                <w:bCs/>
                <w:sz w:val="24"/>
                <w:szCs w:val="24"/>
                <w:lang w:val="en-IN"/>
              </w:rPr>
              <w:t>s</w:t>
            </w:r>
            <w:r w:rsidRPr="0005016A">
              <w:rPr>
                <w:bCs/>
                <w:sz w:val="24"/>
                <w:szCs w:val="24"/>
                <w:lang w:val="en-IN"/>
              </w:rPr>
              <w:t xml:space="preserve"> on the following </w:t>
            </w:r>
            <w:r>
              <w:rPr>
                <w:bCs/>
                <w:sz w:val="24"/>
                <w:szCs w:val="24"/>
                <w:lang w:val="en-IN"/>
              </w:rPr>
              <w:t>:</w:t>
            </w:r>
          </w:p>
          <w:p w:rsidR="00B76378" w:rsidRPr="0005016A" w:rsidRDefault="00B76378" w:rsidP="00CA5E13">
            <w:pPr>
              <w:pStyle w:val="ListParagraph"/>
              <w:numPr>
                <w:ilvl w:val="0"/>
                <w:numId w:val="43"/>
              </w:numPr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Forensic Toxicology</w:t>
            </w:r>
            <w:r>
              <w:rPr>
                <w:bCs/>
                <w:sz w:val="24"/>
                <w:szCs w:val="24"/>
              </w:rPr>
              <w:t>.</w:t>
            </w:r>
          </w:p>
          <w:p w:rsidR="00B76378" w:rsidRPr="0005016A" w:rsidRDefault="00B76378" w:rsidP="00CA5E13">
            <w:pPr>
              <w:pStyle w:val="ListParagraph"/>
              <w:numPr>
                <w:ilvl w:val="0"/>
                <w:numId w:val="43"/>
              </w:numPr>
              <w:jc w:val="both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Criminal justice system</w:t>
            </w:r>
            <w:r>
              <w:rPr>
                <w:sz w:val="24"/>
                <w:szCs w:val="24"/>
              </w:rPr>
              <w:t>.</w:t>
            </w:r>
          </w:p>
          <w:p w:rsidR="00B76378" w:rsidRPr="0005016A" w:rsidRDefault="00B76378" w:rsidP="00CA5E13">
            <w:pPr>
              <w:pStyle w:val="ListParagraph"/>
              <w:numPr>
                <w:ilvl w:val="0"/>
                <w:numId w:val="43"/>
              </w:numPr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Blood Alcohol Content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2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b.</w:t>
            </w:r>
          </w:p>
        </w:tc>
        <w:tc>
          <w:tcPr>
            <w:tcW w:w="3058" w:type="pct"/>
          </w:tcPr>
          <w:p w:rsidR="00B76378" w:rsidRPr="0005016A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  <w:lang w:val="en-IN"/>
              </w:rPr>
              <w:t xml:space="preserve">Explain the different </w:t>
            </w:r>
            <w:r w:rsidRPr="0005016A">
              <w:rPr>
                <w:bCs/>
                <w:sz w:val="24"/>
                <w:szCs w:val="24"/>
              </w:rPr>
              <w:t>types of questioned documents.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20.</w:t>
            </w:r>
          </w:p>
        </w:tc>
        <w:tc>
          <w:tcPr>
            <w:tcW w:w="222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a.</w:t>
            </w:r>
          </w:p>
        </w:tc>
        <w:tc>
          <w:tcPr>
            <w:tcW w:w="3058" w:type="pct"/>
          </w:tcPr>
          <w:p w:rsidR="00B76378" w:rsidRPr="0005016A" w:rsidRDefault="00B76378" w:rsidP="008C57B9">
            <w:pPr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 xml:space="preserve">Describe the composition and function of blood. 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U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2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b.</w:t>
            </w:r>
          </w:p>
        </w:tc>
        <w:tc>
          <w:tcPr>
            <w:tcW w:w="3058" w:type="pct"/>
          </w:tcPr>
          <w:p w:rsidR="00B76378" w:rsidRPr="0005016A" w:rsidRDefault="00B76378" w:rsidP="008C57B9">
            <w:pPr>
              <w:jc w:val="both"/>
              <w:rPr>
                <w:bCs/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What is computer crime?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05016A">
              <w:rPr>
                <w:bCs/>
                <w:sz w:val="24"/>
                <w:szCs w:val="24"/>
              </w:rPr>
              <w:t>Describe the types of computer crimes.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21.</w:t>
            </w:r>
          </w:p>
        </w:tc>
        <w:tc>
          <w:tcPr>
            <w:tcW w:w="222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a.</w:t>
            </w:r>
          </w:p>
        </w:tc>
        <w:tc>
          <w:tcPr>
            <w:tcW w:w="3058" w:type="pct"/>
          </w:tcPr>
          <w:p w:rsidR="00B76378" w:rsidRPr="0005016A" w:rsidRDefault="00B76378" w:rsidP="00B76378">
            <w:pPr>
              <w:ind w:firstLine="9"/>
              <w:rPr>
                <w:bCs/>
                <w:sz w:val="24"/>
                <w:szCs w:val="24"/>
                <w:lang w:val="en-IN"/>
              </w:rPr>
            </w:pPr>
            <w:r w:rsidRPr="0005016A">
              <w:rPr>
                <w:bCs/>
                <w:sz w:val="24"/>
                <w:szCs w:val="24"/>
                <w:lang w:val="en-IN"/>
              </w:rPr>
              <w:t>What are the significances of crime scene management?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2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b.</w:t>
            </w:r>
          </w:p>
        </w:tc>
        <w:tc>
          <w:tcPr>
            <w:tcW w:w="3058" w:type="pct"/>
          </w:tcPr>
          <w:p w:rsidR="00B76378" w:rsidRPr="0005016A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Discuss any one case study related to forensic toxicology.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22.</w:t>
            </w:r>
          </w:p>
        </w:tc>
        <w:tc>
          <w:tcPr>
            <w:tcW w:w="222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a.</w:t>
            </w:r>
          </w:p>
        </w:tc>
        <w:tc>
          <w:tcPr>
            <w:tcW w:w="3058" w:type="pct"/>
          </w:tcPr>
          <w:p w:rsidR="00B76378" w:rsidRPr="0005016A" w:rsidRDefault="00B76378" w:rsidP="008C57B9">
            <w:pPr>
              <w:jc w:val="both"/>
              <w:rPr>
                <w:bCs/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  <w:lang w:val="en-IN"/>
              </w:rPr>
              <w:t xml:space="preserve">Explain the </w:t>
            </w:r>
            <w:r w:rsidRPr="0005016A">
              <w:rPr>
                <w:bCs/>
                <w:sz w:val="24"/>
                <w:szCs w:val="24"/>
              </w:rPr>
              <w:t>classification of drugs</w:t>
            </w:r>
            <w:r>
              <w:rPr>
                <w:bCs/>
                <w:sz w:val="24"/>
                <w:szCs w:val="24"/>
                <w:lang w:val="en-IN"/>
              </w:rPr>
              <w:t>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R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2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b.</w:t>
            </w:r>
          </w:p>
        </w:tc>
        <w:tc>
          <w:tcPr>
            <w:tcW w:w="3058" w:type="pct"/>
          </w:tcPr>
          <w:p w:rsidR="00B76378" w:rsidRPr="0005016A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Clarify the composition, functions and forensic importance of body fluid analysis.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23.</w:t>
            </w:r>
          </w:p>
        </w:tc>
        <w:tc>
          <w:tcPr>
            <w:tcW w:w="222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a.</w:t>
            </w:r>
          </w:p>
        </w:tc>
        <w:tc>
          <w:tcPr>
            <w:tcW w:w="3058" w:type="pct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 xml:space="preserve">Analyze the use of instrumental techniques in forensic science. 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An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2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b.</w:t>
            </w:r>
          </w:p>
        </w:tc>
        <w:tc>
          <w:tcPr>
            <w:tcW w:w="3058" w:type="pct"/>
          </w:tcPr>
          <w:p w:rsidR="00B76378" w:rsidRPr="0005016A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Discuss the forensic significance for the analysis of chemical fertilizers.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An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233"/>
        </w:trPr>
        <w:tc>
          <w:tcPr>
            <w:tcW w:w="5000" w:type="pct"/>
            <w:gridSpan w:val="7"/>
          </w:tcPr>
          <w:p w:rsidR="00B76378" w:rsidRPr="0005016A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05016A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24.</w:t>
            </w:r>
          </w:p>
        </w:tc>
        <w:tc>
          <w:tcPr>
            <w:tcW w:w="222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a.</w:t>
            </w:r>
          </w:p>
        </w:tc>
        <w:tc>
          <w:tcPr>
            <w:tcW w:w="3058" w:type="pct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</w:rPr>
              <w:t>Give the composition of paint and varnish. Explain the significance of paint analysis in motor vehicle identification.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An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  <w:tr w:rsidR="00B76378" w:rsidRPr="0005016A" w:rsidTr="00B76378">
        <w:trPr>
          <w:trHeight w:val="397"/>
        </w:trPr>
        <w:tc>
          <w:tcPr>
            <w:tcW w:w="267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22" w:type="pct"/>
          </w:tcPr>
          <w:p w:rsidR="00B76378" w:rsidRPr="0005016A" w:rsidRDefault="00B76378" w:rsidP="008C57B9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b.</w:t>
            </w:r>
          </w:p>
        </w:tc>
        <w:tc>
          <w:tcPr>
            <w:tcW w:w="3058" w:type="pct"/>
          </w:tcPr>
          <w:p w:rsidR="00B76378" w:rsidRPr="0005016A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  <w:lang w:val="en-IN"/>
              </w:rPr>
              <w:t>Discuss the need for examination of electrical appliances in forensic investigation.</w:t>
            </w:r>
          </w:p>
        </w:tc>
        <w:tc>
          <w:tcPr>
            <w:tcW w:w="550" w:type="pct"/>
            <w:gridSpan w:val="2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An</w:t>
            </w:r>
          </w:p>
        </w:tc>
        <w:tc>
          <w:tcPr>
            <w:tcW w:w="420" w:type="pct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</w:tr>
    </w:tbl>
    <w:p w:rsidR="00B76378" w:rsidRDefault="00B76378" w:rsidP="002E336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782"/>
      </w:tblGrid>
      <w:tr w:rsidR="00B76378" w:rsidRPr="0005016A" w:rsidTr="00B76378">
        <w:tc>
          <w:tcPr>
            <w:tcW w:w="675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782" w:type="dxa"/>
          </w:tcPr>
          <w:p w:rsidR="00B76378" w:rsidRPr="0005016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05016A" w:rsidTr="00B76378">
        <w:tc>
          <w:tcPr>
            <w:tcW w:w="675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CO1</w:t>
            </w:r>
          </w:p>
        </w:tc>
        <w:tc>
          <w:tcPr>
            <w:tcW w:w="9782" w:type="dxa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bCs/>
                <w:sz w:val="24"/>
                <w:szCs w:val="24"/>
                <w:lang w:val="en-IN"/>
              </w:rPr>
              <w:t>Understand the basic concepts of forensic science.</w:t>
            </w:r>
          </w:p>
        </w:tc>
      </w:tr>
      <w:tr w:rsidR="00B76378" w:rsidRPr="0005016A" w:rsidTr="00B76378">
        <w:tc>
          <w:tcPr>
            <w:tcW w:w="675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CO2</w:t>
            </w:r>
          </w:p>
        </w:tc>
        <w:tc>
          <w:tcPr>
            <w:tcW w:w="9782" w:type="dxa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Know the procedures involved in Crime scene management.</w:t>
            </w:r>
          </w:p>
        </w:tc>
      </w:tr>
      <w:tr w:rsidR="00B76378" w:rsidRPr="0005016A" w:rsidTr="00B76378">
        <w:tc>
          <w:tcPr>
            <w:tcW w:w="675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CO3</w:t>
            </w:r>
          </w:p>
        </w:tc>
        <w:tc>
          <w:tcPr>
            <w:tcW w:w="9782" w:type="dxa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Recognize the importance analysis of finger prints and questioned documents.</w:t>
            </w:r>
          </w:p>
        </w:tc>
      </w:tr>
      <w:tr w:rsidR="00B76378" w:rsidRPr="0005016A" w:rsidTr="00B76378">
        <w:tc>
          <w:tcPr>
            <w:tcW w:w="675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CO4</w:t>
            </w:r>
          </w:p>
        </w:tc>
        <w:tc>
          <w:tcPr>
            <w:tcW w:w="9782" w:type="dxa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Classify the various types of toxins and their analysis.</w:t>
            </w:r>
          </w:p>
        </w:tc>
      </w:tr>
      <w:tr w:rsidR="00B76378" w:rsidRPr="0005016A" w:rsidTr="00B76378">
        <w:tc>
          <w:tcPr>
            <w:tcW w:w="675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CO5</w:t>
            </w:r>
          </w:p>
        </w:tc>
        <w:tc>
          <w:tcPr>
            <w:tcW w:w="9782" w:type="dxa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Know the importance of forensic serology.</w:t>
            </w:r>
          </w:p>
        </w:tc>
      </w:tr>
      <w:tr w:rsidR="00B76378" w:rsidRPr="0005016A" w:rsidTr="00B76378">
        <w:tc>
          <w:tcPr>
            <w:tcW w:w="675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CO6</w:t>
            </w:r>
          </w:p>
        </w:tc>
        <w:tc>
          <w:tcPr>
            <w:tcW w:w="9782" w:type="dxa"/>
          </w:tcPr>
          <w:p w:rsidR="00B76378" w:rsidRPr="0005016A" w:rsidRDefault="00B76378" w:rsidP="00B76378">
            <w:pPr>
              <w:jc w:val="both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Understand the importance of forensics for workplace investigation.</w:t>
            </w:r>
          </w:p>
        </w:tc>
      </w:tr>
    </w:tbl>
    <w:p w:rsidR="00B76378" w:rsidRPr="00BA50B9" w:rsidRDefault="00B76378" w:rsidP="00544C89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936"/>
      </w:tblGrid>
      <w:tr w:rsidR="00B76378" w:rsidRPr="0005016A" w:rsidTr="00B76378">
        <w:tc>
          <w:tcPr>
            <w:tcW w:w="10458" w:type="dxa"/>
            <w:gridSpan w:val="8"/>
          </w:tcPr>
          <w:p w:rsidR="00B76378" w:rsidRPr="0005016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Assessment Pattern as per Bloom’s Level</w:t>
            </w:r>
          </w:p>
        </w:tc>
      </w:tr>
      <w:tr w:rsidR="00B76378" w:rsidRPr="0005016A" w:rsidTr="00B76378">
        <w:tc>
          <w:tcPr>
            <w:tcW w:w="959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05016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05016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05016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05016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05016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05016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936" w:type="dxa"/>
          </w:tcPr>
          <w:p w:rsidR="00B76378" w:rsidRPr="0005016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05016A" w:rsidTr="00B76378">
        <w:tc>
          <w:tcPr>
            <w:tcW w:w="959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17</w:t>
            </w:r>
          </w:p>
        </w:tc>
        <w:tc>
          <w:tcPr>
            <w:tcW w:w="1569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7</w:t>
            </w:r>
          </w:p>
        </w:tc>
        <w:tc>
          <w:tcPr>
            <w:tcW w:w="1497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936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24</w:t>
            </w:r>
          </w:p>
        </w:tc>
      </w:tr>
      <w:tr w:rsidR="00B76378" w:rsidRPr="0005016A" w:rsidTr="00B76378">
        <w:tc>
          <w:tcPr>
            <w:tcW w:w="959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7</w:t>
            </w:r>
          </w:p>
        </w:tc>
        <w:tc>
          <w:tcPr>
            <w:tcW w:w="1569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5</w:t>
            </w:r>
          </w:p>
        </w:tc>
        <w:tc>
          <w:tcPr>
            <w:tcW w:w="1439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  <w:tc>
          <w:tcPr>
            <w:tcW w:w="1497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936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18</w:t>
            </w:r>
          </w:p>
        </w:tc>
      </w:tr>
      <w:tr w:rsidR="00B76378" w:rsidRPr="0005016A" w:rsidTr="00B76378">
        <w:tc>
          <w:tcPr>
            <w:tcW w:w="959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4</w:t>
            </w:r>
          </w:p>
        </w:tc>
        <w:tc>
          <w:tcPr>
            <w:tcW w:w="1569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15</w:t>
            </w:r>
          </w:p>
        </w:tc>
        <w:tc>
          <w:tcPr>
            <w:tcW w:w="1439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</w:t>
            </w:r>
          </w:p>
        </w:tc>
        <w:tc>
          <w:tcPr>
            <w:tcW w:w="1497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936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20</w:t>
            </w:r>
          </w:p>
        </w:tc>
      </w:tr>
      <w:tr w:rsidR="00B76378" w:rsidRPr="0005016A" w:rsidTr="00B76378">
        <w:tc>
          <w:tcPr>
            <w:tcW w:w="959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  <w:tc>
          <w:tcPr>
            <w:tcW w:w="1569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</w:t>
            </w:r>
          </w:p>
        </w:tc>
        <w:tc>
          <w:tcPr>
            <w:tcW w:w="1497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  <w:tc>
          <w:tcPr>
            <w:tcW w:w="1375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936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13</w:t>
            </w:r>
          </w:p>
        </w:tc>
      </w:tr>
      <w:tr w:rsidR="00B76378" w:rsidRPr="0005016A" w:rsidTr="00B76378">
        <w:tc>
          <w:tcPr>
            <w:tcW w:w="959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12</w:t>
            </w:r>
          </w:p>
        </w:tc>
        <w:tc>
          <w:tcPr>
            <w:tcW w:w="1497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936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22</w:t>
            </w:r>
          </w:p>
        </w:tc>
      </w:tr>
      <w:tr w:rsidR="00B76378" w:rsidRPr="0005016A" w:rsidTr="00B76378">
        <w:tc>
          <w:tcPr>
            <w:tcW w:w="959" w:type="dxa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3</w:t>
            </w:r>
          </w:p>
        </w:tc>
        <w:tc>
          <w:tcPr>
            <w:tcW w:w="1569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6</w:t>
            </w:r>
          </w:p>
        </w:tc>
        <w:tc>
          <w:tcPr>
            <w:tcW w:w="1497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18</w:t>
            </w:r>
          </w:p>
        </w:tc>
        <w:tc>
          <w:tcPr>
            <w:tcW w:w="1375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-</w:t>
            </w:r>
          </w:p>
        </w:tc>
        <w:tc>
          <w:tcPr>
            <w:tcW w:w="936" w:type="dxa"/>
          </w:tcPr>
          <w:p w:rsidR="00B76378" w:rsidRPr="0005016A" w:rsidRDefault="00B76378" w:rsidP="00B76378">
            <w:pPr>
              <w:jc w:val="center"/>
              <w:rPr>
                <w:sz w:val="24"/>
                <w:szCs w:val="24"/>
              </w:rPr>
            </w:pPr>
            <w:r w:rsidRPr="0005016A">
              <w:rPr>
                <w:sz w:val="24"/>
                <w:szCs w:val="24"/>
              </w:rPr>
              <w:t>27</w:t>
            </w:r>
          </w:p>
        </w:tc>
      </w:tr>
      <w:tr w:rsidR="00B76378" w:rsidRPr="0005016A" w:rsidTr="00B76378">
        <w:tc>
          <w:tcPr>
            <w:tcW w:w="9522" w:type="dxa"/>
            <w:gridSpan w:val="7"/>
          </w:tcPr>
          <w:p w:rsidR="00B76378" w:rsidRPr="0005016A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36" w:type="dxa"/>
          </w:tcPr>
          <w:p w:rsidR="00B76378" w:rsidRPr="0005016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05016A">
              <w:rPr>
                <w:b/>
                <w:sz w:val="24"/>
                <w:szCs w:val="24"/>
              </w:rPr>
              <w:t>124</w:t>
            </w:r>
          </w:p>
        </w:tc>
      </w:tr>
    </w:tbl>
    <w:p w:rsidR="00B76378" w:rsidRDefault="00B76378" w:rsidP="002E336A"/>
    <w:p w:rsidR="00B76378" w:rsidRDefault="00B76378" w:rsidP="00B76378">
      <w:pPr>
        <w:jc w:val="center"/>
      </w:pPr>
      <w:r w:rsidRPr="00127A4C">
        <w:rPr>
          <w:noProof/>
        </w:rPr>
        <w:lastRenderedPageBreak/>
        <w:drawing>
          <wp:inline distT="0" distB="0" distL="0" distR="0">
            <wp:extent cx="5845175" cy="1201420"/>
            <wp:effectExtent l="19050" t="0" r="3175" b="0"/>
            <wp:docPr id="2057" name="Picture 1" descr="header_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ader_new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5175" cy="120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378" w:rsidRDefault="00B76378" w:rsidP="00B76378">
      <w:pPr>
        <w:jc w:val="center"/>
      </w:pP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219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27A4C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27A4C">
              <w:rPr>
                <w:b/>
              </w:rPr>
              <w:t>CH343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223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27A4C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27A4C">
              <w:rPr>
                <w:b/>
              </w:rPr>
              <w:t>INSTRUMENTAL METHODS OF ANALYSIS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Pr="00127A4C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8821"/>
        <w:gridCol w:w="896"/>
      </w:tblGrid>
      <w:tr w:rsidR="00B76378" w:rsidRPr="00127A4C" w:rsidTr="00B76378">
        <w:trPr>
          <w:trHeight w:val="217"/>
        </w:trPr>
        <w:tc>
          <w:tcPr>
            <w:tcW w:w="259" w:type="pct"/>
            <w:vAlign w:val="center"/>
          </w:tcPr>
          <w:p w:rsidR="00B76378" w:rsidRPr="00127A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27A4C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4339" w:type="pct"/>
            <w:gridSpan w:val="2"/>
            <w:vAlign w:val="center"/>
          </w:tcPr>
          <w:p w:rsidR="00B76378" w:rsidRPr="00127A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27A4C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403" w:type="pct"/>
            <w:vAlign w:val="center"/>
          </w:tcPr>
          <w:p w:rsidR="00B76378" w:rsidRPr="00127A4C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27A4C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127A4C" w:rsidTr="00B76378">
        <w:trPr>
          <w:trHeight w:val="397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a.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Discuss Electromagnetic radiation and interaction of electromagnetic radiation with matter.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91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b.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Describe Born Oppenheimer approximation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81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127A4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27A4C" w:rsidTr="00B76378">
        <w:trPr>
          <w:trHeight w:val="85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a.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Enumerate Atomic absorption spectroscopy with neat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b.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Explain Flame photometry with neat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127A4C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a.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Illustrate the instrumentation and application if Ultra Violet Spectroscopy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73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b.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Explain Fieser Woodward rules for conjugated dienes and carbonyl compounds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219"/>
        </w:trPr>
        <w:tc>
          <w:tcPr>
            <w:tcW w:w="261" w:type="pct"/>
          </w:tcPr>
          <w:p w:rsidR="00B76378" w:rsidRPr="00127A4C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27A4C" w:rsidTr="00B76378">
        <w:trPr>
          <w:trHeight w:val="223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a.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List out the applications of IR spectroscopy in structural elucidation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b.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Describe the instrumentation of IR spectroscopy with neat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75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a.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Give an account on ESR instrumentation with examples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b.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Discuss Molecular fluorescence spectroscopy.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27A4C" w:rsidTr="00B76378">
        <w:trPr>
          <w:trHeight w:val="397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a.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Discuss NMR spectroscopy with the following examples i) Ethanol ii) Propane iii) M-cresol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199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b.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Explain NMR instrumentation with examples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a.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Describe the instrumentation of Mass spectroscopy with neat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b.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Compare and contrast Differential thermal analysis and Thermo</w:t>
            </w:r>
            <w:r>
              <w:rPr>
                <w:sz w:val="24"/>
                <w:szCs w:val="24"/>
              </w:rPr>
              <w:t xml:space="preserve"> </w:t>
            </w:r>
            <w:r w:rsidRPr="00127A4C">
              <w:rPr>
                <w:sz w:val="24"/>
                <w:szCs w:val="24"/>
              </w:rPr>
              <w:t>gravimetry analysis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127A4C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a.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Give an account on Gas Chromatography with neat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b.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Discuss the application and instrumentation of HPLC.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397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140" w:type="pct"/>
          </w:tcPr>
          <w:p w:rsidR="00B76378" w:rsidRPr="00CC2D86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CC2D86">
              <w:rPr>
                <w:b/>
                <w:sz w:val="24"/>
                <w:szCs w:val="24"/>
                <w:u w:val="single"/>
              </w:rPr>
              <w:t>PART – B (1 X 20 = 20 MARKS)</w:t>
            </w:r>
          </w:p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CC2D86">
              <w:rPr>
                <w:b/>
                <w:bCs/>
                <w:sz w:val="24"/>
                <w:szCs w:val="24"/>
              </w:rPr>
              <w:t>COMPULSORY QUESTION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27A4C" w:rsidTr="00B76378">
        <w:trPr>
          <w:trHeight w:val="193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a.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Analyze X-ray spectroscopy with neat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  <w:tr w:rsidR="00B76378" w:rsidRPr="00127A4C" w:rsidTr="00B76378">
        <w:trPr>
          <w:trHeight w:val="70"/>
        </w:trPr>
        <w:tc>
          <w:tcPr>
            <w:tcW w:w="261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b.</w:t>
            </w:r>
          </w:p>
        </w:tc>
        <w:tc>
          <w:tcPr>
            <w:tcW w:w="4140" w:type="pct"/>
          </w:tcPr>
          <w:p w:rsidR="00B76378" w:rsidRPr="00127A4C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Discuss Scanning electron microscopy with neat diagram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03" w:type="pct"/>
          </w:tcPr>
          <w:p w:rsidR="00B76378" w:rsidRPr="00127A4C" w:rsidRDefault="00B76378" w:rsidP="00B76378">
            <w:pPr>
              <w:jc w:val="center"/>
              <w:rPr>
                <w:sz w:val="24"/>
                <w:szCs w:val="24"/>
              </w:rPr>
            </w:pPr>
            <w:r w:rsidRPr="00127A4C">
              <w:rPr>
                <w:sz w:val="24"/>
                <w:szCs w:val="24"/>
              </w:rPr>
              <w:t>10</w:t>
            </w:r>
          </w:p>
        </w:tc>
      </w:tr>
    </w:tbl>
    <w:p w:rsidR="00B76378" w:rsidRPr="00127A4C" w:rsidRDefault="00B76378" w:rsidP="00B76378"/>
    <w:p w:rsidR="00B76378" w:rsidRPr="00127A4C" w:rsidRDefault="00B76378" w:rsidP="00B76378"/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2058" name="Picture 2058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17CH1004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ENVIRONMENTAL STUDIES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615"/>
        <w:gridCol w:w="1150"/>
        <w:gridCol w:w="1056"/>
        <w:gridCol w:w="896"/>
      </w:tblGrid>
      <w:tr w:rsidR="00B76378" w:rsidRPr="001E2E29" w:rsidTr="00B76378">
        <w:trPr>
          <w:trHeight w:val="552"/>
        </w:trPr>
        <w:tc>
          <w:tcPr>
            <w:tcW w:w="258" w:type="pct"/>
            <w:vAlign w:val="center"/>
          </w:tcPr>
          <w:p w:rsidR="00B76378" w:rsidRPr="001E2E2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E2E29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5" w:type="pct"/>
            <w:gridSpan w:val="2"/>
            <w:vAlign w:val="center"/>
          </w:tcPr>
          <w:p w:rsidR="00B76378" w:rsidRPr="001E2E2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E2E29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E2E29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1E2E2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E2E29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1E2E2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E2E29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1E2E29" w:rsidTr="00B76378">
        <w:trPr>
          <w:trHeight w:val="552"/>
        </w:trPr>
        <w:tc>
          <w:tcPr>
            <w:tcW w:w="5000" w:type="pct"/>
            <w:gridSpan w:val="6"/>
          </w:tcPr>
          <w:p w:rsidR="00B76378" w:rsidRPr="001E2E29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1E2E29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1E2E2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E2E29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What is a renewable resource? Explain different types of renewable resources?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E2E29">
              <w:rPr>
                <w:bCs/>
                <w:sz w:val="24"/>
                <w:szCs w:val="24"/>
              </w:rPr>
              <w:t>Explain in detail about the soil conservation practices.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1E2E29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 xml:space="preserve">Explain in detail </w:t>
            </w:r>
            <w:r>
              <w:rPr>
                <w:sz w:val="24"/>
                <w:szCs w:val="24"/>
              </w:rPr>
              <w:t>the</w:t>
            </w:r>
            <w:r w:rsidRPr="001E2E29">
              <w:rPr>
                <w:sz w:val="24"/>
                <w:szCs w:val="24"/>
              </w:rPr>
              <w:t xml:space="preserve"> deforestation.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Discuss in detail the advantages and disadvantages of dams.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1E2E29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 xml:space="preserve">Define Ecology. Discuss the micro and macro levels of organization with suitable examples.  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What is mean by Ecological succession? What are the stages involved in Ecological succession?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Define bio-diversity. Explain in detail the values of biodiversity.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E2E29">
              <w:rPr>
                <w:bCs/>
                <w:sz w:val="24"/>
                <w:szCs w:val="24"/>
              </w:rPr>
              <w:t>Discuss the types of conservation of bio-diversity.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Explain briefly the principles of green chemistry?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E2E29">
              <w:rPr>
                <w:bCs/>
                <w:sz w:val="24"/>
                <w:szCs w:val="24"/>
              </w:rPr>
              <w:t>Discuss in detail the solid waste management and its effects on Environment.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6.</w:t>
            </w: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 xml:space="preserve">What is mean by air pollution? Explain the types, causes, effects and prevention of air pollution. 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E2E29">
              <w:rPr>
                <w:bCs/>
                <w:sz w:val="24"/>
                <w:szCs w:val="24"/>
              </w:rPr>
              <w:t>What is soil pollution?  Identify the causes and effects of soil pollution.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Explain about rain water harvesting and water shed management.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Explain the air protection act and forest protection with its objectives.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R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1E2E29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E2E29">
              <w:rPr>
                <w:bCs/>
                <w:sz w:val="24"/>
                <w:szCs w:val="24"/>
              </w:rPr>
              <w:t>Discuss the role of individual in prevention of pollution.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E2E29">
              <w:rPr>
                <w:bCs/>
                <w:sz w:val="24"/>
                <w:szCs w:val="24"/>
              </w:rPr>
              <w:t>Explain in detail the acid rain and global warming with case studies.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012529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  <w:u w:val="single"/>
              </w:rPr>
            </w:pPr>
            <w:r w:rsidRPr="00012529">
              <w:rPr>
                <w:b/>
                <w:color w:val="000000" w:themeColor="text1"/>
                <w:sz w:val="24"/>
                <w:szCs w:val="24"/>
                <w:u w:val="single"/>
              </w:rPr>
              <w:t xml:space="preserve">PART – </w:t>
            </w:r>
            <w:r>
              <w:rPr>
                <w:b/>
                <w:color w:val="000000" w:themeColor="text1"/>
                <w:sz w:val="24"/>
                <w:szCs w:val="24"/>
                <w:u w:val="single"/>
              </w:rPr>
              <w:t>B</w:t>
            </w:r>
            <w:r w:rsidRPr="00012529">
              <w:rPr>
                <w:b/>
                <w:color w:val="000000" w:themeColor="text1"/>
                <w:sz w:val="24"/>
                <w:szCs w:val="24"/>
                <w:u w:val="single"/>
              </w:rPr>
              <w:t>(</w:t>
            </w:r>
            <w:r>
              <w:rPr>
                <w:b/>
                <w:color w:val="000000" w:themeColor="text1"/>
                <w:sz w:val="24"/>
                <w:szCs w:val="24"/>
                <w:u w:val="single"/>
              </w:rPr>
              <w:t>1</w:t>
            </w:r>
            <w:r w:rsidRPr="00012529">
              <w:rPr>
                <w:b/>
                <w:color w:val="000000" w:themeColor="text1"/>
                <w:sz w:val="24"/>
                <w:szCs w:val="24"/>
                <w:u w:val="single"/>
              </w:rPr>
              <w:t xml:space="preserve"> X 20= </w:t>
            </w:r>
            <w:r>
              <w:rPr>
                <w:b/>
                <w:color w:val="000000" w:themeColor="text1"/>
                <w:sz w:val="24"/>
                <w:szCs w:val="24"/>
                <w:u w:val="single"/>
              </w:rPr>
              <w:t>2</w:t>
            </w:r>
            <w:r w:rsidRPr="00012529">
              <w:rPr>
                <w:b/>
                <w:color w:val="000000" w:themeColor="text1"/>
                <w:sz w:val="24"/>
                <w:szCs w:val="24"/>
                <w:u w:val="single"/>
              </w:rPr>
              <w:t>0 MARKS)</w:t>
            </w:r>
          </w:p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012529">
              <w:rPr>
                <w:b/>
                <w:bCs/>
                <w:color w:val="000000" w:themeColor="text1"/>
                <w:sz w:val="24"/>
                <w:szCs w:val="24"/>
              </w:rPr>
              <w:t>COMPULSORY QUESTION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What is population growth? Discuss the causes and effects of population growth.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U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  <w:tr w:rsidR="00B76378" w:rsidRPr="001E2E29" w:rsidTr="00B76378">
        <w:trPr>
          <w:trHeight w:val="397"/>
        </w:trPr>
        <w:tc>
          <w:tcPr>
            <w:tcW w:w="26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b.</w:t>
            </w:r>
          </w:p>
        </w:tc>
        <w:tc>
          <w:tcPr>
            <w:tcW w:w="3155" w:type="pct"/>
          </w:tcPr>
          <w:p w:rsidR="00B76378" w:rsidRPr="001E2E29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1E2E29">
              <w:rPr>
                <w:bCs/>
                <w:sz w:val="24"/>
                <w:szCs w:val="24"/>
              </w:rPr>
              <w:t>Summarize the causes, symptoms and control measures for HIV-AIDS.</w:t>
            </w:r>
          </w:p>
        </w:tc>
        <w:tc>
          <w:tcPr>
            <w:tcW w:w="513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An</w:t>
            </w:r>
          </w:p>
        </w:tc>
        <w:tc>
          <w:tcPr>
            <w:tcW w:w="402" w:type="pct"/>
          </w:tcPr>
          <w:p w:rsidR="00B76378" w:rsidRPr="001E2E29" w:rsidRDefault="00B76378" w:rsidP="00B76378">
            <w:pPr>
              <w:jc w:val="center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1E2E29" w:rsidTr="00B76378">
        <w:tc>
          <w:tcPr>
            <w:tcW w:w="675" w:type="dxa"/>
          </w:tcPr>
          <w:p w:rsidR="00B76378" w:rsidRPr="001E2E29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1E2E2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1E2E29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1E2E29" w:rsidTr="00B76378">
        <w:tc>
          <w:tcPr>
            <w:tcW w:w="675" w:type="dxa"/>
          </w:tcPr>
          <w:p w:rsidR="00B76378" w:rsidRPr="001E2E29" w:rsidRDefault="00B76378" w:rsidP="00B76378">
            <w:pPr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Understand the environment and its relationship with human activities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1E2E29" w:rsidTr="00B76378">
        <w:tc>
          <w:tcPr>
            <w:tcW w:w="675" w:type="dxa"/>
          </w:tcPr>
          <w:p w:rsidR="00B76378" w:rsidRPr="001E2E29" w:rsidRDefault="00B76378" w:rsidP="00B76378">
            <w:pPr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Acquire the knowledge about ecosystem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1E2E29" w:rsidTr="00B76378">
        <w:tc>
          <w:tcPr>
            <w:tcW w:w="675" w:type="dxa"/>
          </w:tcPr>
          <w:p w:rsidR="00B76378" w:rsidRPr="001E2E29" w:rsidRDefault="00B76378" w:rsidP="00B76378">
            <w:pPr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Gain information about the biodiversity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1E2E29" w:rsidTr="00B76378">
        <w:tc>
          <w:tcPr>
            <w:tcW w:w="675" w:type="dxa"/>
          </w:tcPr>
          <w:p w:rsidR="00B76378" w:rsidRPr="001E2E29" w:rsidRDefault="00B76378" w:rsidP="00B76378">
            <w:pPr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Expertise about the causes of pollution</w:t>
            </w:r>
            <w:r>
              <w:rPr>
                <w:sz w:val="24"/>
                <w:szCs w:val="24"/>
              </w:rPr>
              <w:t>.</w:t>
            </w:r>
            <w:r w:rsidRPr="001E2E29">
              <w:rPr>
                <w:sz w:val="24"/>
                <w:szCs w:val="24"/>
              </w:rPr>
              <w:t xml:space="preserve">  </w:t>
            </w:r>
          </w:p>
        </w:tc>
      </w:tr>
      <w:tr w:rsidR="00B76378" w:rsidRPr="001E2E29" w:rsidTr="00B76378">
        <w:tc>
          <w:tcPr>
            <w:tcW w:w="675" w:type="dxa"/>
          </w:tcPr>
          <w:p w:rsidR="00B76378" w:rsidRPr="001E2E29" w:rsidRDefault="00B76378" w:rsidP="00B76378">
            <w:pPr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Awareness on the environmental protection acts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1E2E29" w:rsidTr="00B76378">
        <w:tc>
          <w:tcPr>
            <w:tcW w:w="675" w:type="dxa"/>
          </w:tcPr>
          <w:p w:rsidR="00B76378" w:rsidRPr="001E2E29" w:rsidRDefault="00B76378" w:rsidP="00B76378">
            <w:pPr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1E2E29" w:rsidRDefault="00B76378" w:rsidP="00B76378">
            <w:pPr>
              <w:jc w:val="both"/>
              <w:rPr>
                <w:sz w:val="24"/>
                <w:szCs w:val="24"/>
              </w:rPr>
            </w:pPr>
            <w:r w:rsidRPr="001E2E29">
              <w:rPr>
                <w:sz w:val="24"/>
                <w:szCs w:val="24"/>
              </w:rPr>
              <w:t>Analyze the association between population and environment.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Tr="00B76378">
        <w:tc>
          <w:tcPr>
            <w:tcW w:w="10683" w:type="dxa"/>
            <w:gridSpan w:val="8"/>
          </w:tcPr>
          <w:p w:rsidR="00B76378" w:rsidRPr="0009580C" w:rsidRDefault="00B76378" w:rsidP="00B76378">
            <w:pPr>
              <w:jc w:val="center"/>
              <w:rPr>
                <w:b/>
              </w:rPr>
            </w:pPr>
            <w:r w:rsidRPr="0009580C">
              <w:rPr>
                <w:b/>
              </w:rPr>
              <w:t>A</w:t>
            </w:r>
            <w:r>
              <w:rPr>
                <w:b/>
              </w:rPr>
              <w:t>ssessment Pattern</w:t>
            </w:r>
            <w:r w:rsidRPr="0009580C">
              <w:rPr>
                <w:b/>
              </w:rPr>
              <w:t xml:space="preserve"> as per Bloom’s Taxonomy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 / P</w:t>
            </w:r>
          </w:p>
        </w:tc>
        <w:tc>
          <w:tcPr>
            <w:tcW w:w="1362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Remember</w:t>
            </w:r>
          </w:p>
        </w:tc>
        <w:tc>
          <w:tcPr>
            <w:tcW w:w="1569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Understand</w:t>
            </w:r>
          </w:p>
        </w:tc>
        <w:tc>
          <w:tcPr>
            <w:tcW w:w="1439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Apply</w:t>
            </w:r>
          </w:p>
        </w:tc>
        <w:tc>
          <w:tcPr>
            <w:tcW w:w="1497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Analyze</w:t>
            </w:r>
          </w:p>
        </w:tc>
        <w:tc>
          <w:tcPr>
            <w:tcW w:w="1375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Evaluate</w:t>
            </w:r>
          </w:p>
        </w:tc>
        <w:tc>
          <w:tcPr>
            <w:tcW w:w="132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Create</w:t>
            </w:r>
          </w:p>
        </w:tc>
        <w:tc>
          <w:tcPr>
            <w:tcW w:w="1161" w:type="dxa"/>
          </w:tcPr>
          <w:p w:rsidR="00B76378" w:rsidRPr="00723EF4" w:rsidRDefault="00B76378" w:rsidP="00B76378">
            <w:pPr>
              <w:jc w:val="center"/>
              <w:rPr>
                <w:b/>
              </w:rPr>
            </w:pPr>
            <w:r w:rsidRPr="00723EF4">
              <w:rPr>
                <w:b/>
              </w:rPr>
              <w:t>Total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CO1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CO2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CO3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CO4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40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CO5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</w:tr>
      <w:tr w:rsidR="00B76378" w:rsidTr="00B76378">
        <w:tc>
          <w:tcPr>
            <w:tcW w:w="959" w:type="dxa"/>
          </w:tcPr>
          <w:p w:rsidR="00B76378" w:rsidRDefault="00B76378" w:rsidP="00B76378">
            <w:r>
              <w:t>CO6</w:t>
            </w:r>
          </w:p>
        </w:tc>
        <w:tc>
          <w:tcPr>
            <w:tcW w:w="1362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569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439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497" w:type="dxa"/>
          </w:tcPr>
          <w:p w:rsidR="00B76378" w:rsidRDefault="00B76378" w:rsidP="00B76378">
            <w:pPr>
              <w:jc w:val="center"/>
            </w:pPr>
            <w:r>
              <w:t>10</w:t>
            </w:r>
          </w:p>
        </w:tc>
        <w:tc>
          <w:tcPr>
            <w:tcW w:w="1375" w:type="dxa"/>
          </w:tcPr>
          <w:p w:rsidR="00B76378" w:rsidRDefault="00B76378" w:rsidP="00B76378">
            <w:pPr>
              <w:jc w:val="center"/>
            </w:pPr>
            <w:r>
              <w:t>-</w:t>
            </w:r>
          </w:p>
        </w:tc>
        <w:tc>
          <w:tcPr>
            <w:tcW w:w="1321" w:type="dxa"/>
          </w:tcPr>
          <w:p w:rsidR="00B76378" w:rsidRDefault="00B76378" w:rsidP="00B76378">
            <w:pPr>
              <w:jc w:val="center"/>
            </w:pPr>
          </w:p>
        </w:tc>
        <w:tc>
          <w:tcPr>
            <w:tcW w:w="1161" w:type="dxa"/>
          </w:tcPr>
          <w:p w:rsidR="00B76378" w:rsidRDefault="00B76378" w:rsidP="00B76378">
            <w:pPr>
              <w:jc w:val="center"/>
            </w:pPr>
            <w:r>
              <w:t>20</w:t>
            </w:r>
          </w:p>
        </w:tc>
      </w:tr>
      <w:tr w:rsidR="00B76378" w:rsidTr="00B76378">
        <w:tc>
          <w:tcPr>
            <w:tcW w:w="9522" w:type="dxa"/>
            <w:gridSpan w:val="7"/>
          </w:tcPr>
          <w:p w:rsidR="00B76378" w:rsidRDefault="00B76378" w:rsidP="00B76378"/>
        </w:tc>
        <w:tc>
          <w:tcPr>
            <w:tcW w:w="1161" w:type="dxa"/>
          </w:tcPr>
          <w:p w:rsidR="00B76378" w:rsidRPr="00967742" w:rsidRDefault="00B76378" w:rsidP="00B76378">
            <w:pPr>
              <w:jc w:val="center"/>
              <w:rPr>
                <w:b/>
              </w:rPr>
            </w:pPr>
            <w:r w:rsidRPr="00967742">
              <w:rPr>
                <w:b/>
              </w:rPr>
              <w:t>1</w:t>
            </w:r>
            <w:r>
              <w:rPr>
                <w:b/>
              </w:rPr>
              <w:t>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B76378"/>
    <w:p w:rsidR="00B76378" w:rsidRDefault="00B76378" w:rsidP="00E40AC8">
      <w:pPr>
        <w:jc w:val="center"/>
        <w:rPr>
          <w:b/>
        </w:rPr>
      </w:pPr>
      <w:r w:rsidRPr="00863123">
        <w:rPr>
          <w:b/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2059" name="Picture 2059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E40AC8">
      <w:pPr>
        <w:jc w:val="center"/>
        <w:rPr>
          <w:b/>
        </w:rPr>
      </w:pP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18CH2001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7E575B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7E575B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ENVIRONMENTAL STUDIES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Pr="00FE313A" w:rsidRDefault="00B76378" w:rsidP="00B76378">
      <w:pPr>
        <w:ind w:left="720"/>
        <w:contextualSpacing/>
        <w:rPr>
          <w:highlight w:val="yellow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4"/>
        <w:gridCol w:w="495"/>
        <w:gridCol w:w="6510"/>
        <w:gridCol w:w="1150"/>
        <w:gridCol w:w="26"/>
        <w:gridCol w:w="1032"/>
        <w:gridCol w:w="896"/>
      </w:tblGrid>
      <w:tr w:rsidR="00B76378" w:rsidRPr="00FE313A" w:rsidTr="00B76378">
        <w:trPr>
          <w:trHeight w:val="552"/>
        </w:trPr>
        <w:tc>
          <w:tcPr>
            <w:tcW w:w="269" w:type="pct"/>
            <w:vAlign w:val="center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279" w:type="pct"/>
            <w:gridSpan w:val="2"/>
            <w:vAlign w:val="center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38" w:type="pct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95" w:type="pct"/>
            <w:gridSpan w:val="2"/>
            <w:vAlign w:val="center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19" w:type="pct"/>
            <w:vAlign w:val="center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FE313A" w:rsidTr="008C57B9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  <w:r w:rsidRPr="00FE313A">
              <w:rPr>
                <w:b/>
                <w:sz w:val="24"/>
                <w:szCs w:val="24"/>
                <w:u w:val="single"/>
              </w:rPr>
              <w:t>PART – A (10 X 1 = 10 MARKS)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autoSpaceDE w:val="0"/>
              <w:autoSpaceDN w:val="0"/>
              <w:adjustRightInd w:val="0"/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Give an example for a biotic component.</w:t>
            </w:r>
          </w:p>
        </w:tc>
        <w:tc>
          <w:tcPr>
            <w:tcW w:w="538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CO1</w:t>
            </w:r>
          </w:p>
        </w:tc>
        <w:tc>
          <w:tcPr>
            <w:tcW w:w="495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2.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Recall the types of fresh water resources.</w:t>
            </w:r>
          </w:p>
        </w:tc>
        <w:tc>
          <w:tcPr>
            <w:tcW w:w="538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CO1</w:t>
            </w:r>
          </w:p>
        </w:tc>
        <w:tc>
          <w:tcPr>
            <w:tcW w:w="495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3.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Differentiate food chain and food web.</w:t>
            </w:r>
          </w:p>
        </w:tc>
        <w:tc>
          <w:tcPr>
            <w:tcW w:w="538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CO2</w:t>
            </w:r>
          </w:p>
        </w:tc>
        <w:tc>
          <w:tcPr>
            <w:tcW w:w="495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4.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Give an example for Natural ecosystem.</w:t>
            </w:r>
          </w:p>
        </w:tc>
        <w:tc>
          <w:tcPr>
            <w:tcW w:w="538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CO2</w:t>
            </w:r>
          </w:p>
        </w:tc>
        <w:tc>
          <w:tcPr>
            <w:tcW w:w="495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5.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pStyle w:val="Default"/>
              <w:contextualSpacing/>
              <w:jc w:val="both"/>
              <w:rPr>
                <w:b/>
              </w:rPr>
            </w:pPr>
            <w:r w:rsidRPr="00FE313A">
              <w:rPr>
                <w:rStyle w:val="Strong"/>
                <w:color w:val="222222"/>
                <w:shd w:val="clear" w:color="auto" w:fill="FFFFFF"/>
              </w:rPr>
              <w:t>List out any two hotspots of biodiversity in India.</w:t>
            </w:r>
          </w:p>
        </w:tc>
        <w:tc>
          <w:tcPr>
            <w:tcW w:w="538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CO3</w:t>
            </w:r>
          </w:p>
        </w:tc>
        <w:tc>
          <w:tcPr>
            <w:tcW w:w="495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Provide an example for genetic biodiversity.</w:t>
            </w:r>
          </w:p>
        </w:tc>
        <w:tc>
          <w:tcPr>
            <w:tcW w:w="538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CO3</w:t>
            </w:r>
          </w:p>
        </w:tc>
        <w:tc>
          <w:tcPr>
            <w:tcW w:w="495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7.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color w:val="222222"/>
                <w:sz w:val="24"/>
                <w:szCs w:val="24"/>
                <w:shd w:val="clear" w:color="auto" w:fill="FFFFFF"/>
              </w:rPr>
              <w:t>Determine the safe noise intensity level for humans.</w:t>
            </w:r>
          </w:p>
        </w:tc>
        <w:tc>
          <w:tcPr>
            <w:tcW w:w="538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CO4</w:t>
            </w:r>
          </w:p>
        </w:tc>
        <w:tc>
          <w:tcPr>
            <w:tcW w:w="495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8.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Which type of pollution causes minamata</w:t>
            </w:r>
            <w:r>
              <w:rPr>
                <w:sz w:val="24"/>
                <w:szCs w:val="24"/>
              </w:rPr>
              <w:t xml:space="preserve"> </w:t>
            </w:r>
            <w:r w:rsidRPr="00FE313A">
              <w:rPr>
                <w:sz w:val="24"/>
                <w:szCs w:val="24"/>
              </w:rPr>
              <w:t>disease?</w:t>
            </w:r>
          </w:p>
        </w:tc>
        <w:tc>
          <w:tcPr>
            <w:tcW w:w="538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CO4</w:t>
            </w:r>
          </w:p>
        </w:tc>
        <w:tc>
          <w:tcPr>
            <w:tcW w:w="495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9.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FE313A">
              <w:rPr>
                <w:noProof/>
                <w:sz w:val="24"/>
                <w:szCs w:val="24"/>
                <w:lang w:eastAsia="zh-TW"/>
              </w:rPr>
              <w:t>When was the Wildlife (Protection) Act enacted?</w:t>
            </w:r>
          </w:p>
        </w:tc>
        <w:tc>
          <w:tcPr>
            <w:tcW w:w="538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CO5</w:t>
            </w:r>
          </w:p>
        </w:tc>
        <w:tc>
          <w:tcPr>
            <w:tcW w:w="495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10.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Classify the types of flood.</w:t>
            </w:r>
          </w:p>
        </w:tc>
        <w:tc>
          <w:tcPr>
            <w:tcW w:w="538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CO6</w:t>
            </w:r>
          </w:p>
        </w:tc>
        <w:tc>
          <w:tcPr>
            <w:tcW w:w="495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</w:t>
            </w:r>
          </w:p>
        </w:tc>
      </w:tr>
      <w:tr w:rsidR="00B76378" w:rsidRPr="00FE313A" w:rsidTr="00B76378">
        <w:trPr>
          <w:trHeight w:val="350"/>
        </w:trPr>
        <w:tc>
          <w:tcPr>
            <w:tcW w:w="5000" w:type="pct"/>
            <w:gridSpan w:val="7"/>
            <w:vAlign w:val="center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  <w:r w:rsidRPr="00FE313A">
              <w:rPr>
                <w:b/>
                <w:sz w:val="24"/>
                <w:szCs w:val="24"/>
                <w:u w:val="single"/>
              </w:rPr>
              <w:t>PART – B (6 X 3 = 18 MARKS)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11.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Discuss the advantages of dams.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3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12.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Explain the importance of decomposers in ecosystems and give two examples.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3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13.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Differentiate ‘In-situ’ and ‘Ex-situ’ conservation of biodiversity with examples.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3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14.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Define thermal</w:t>
            </w:r>
            <w:r>
              <w:rPr>
                <w:sz w:val="24"/>
                <w:szCs w:val="24"/>
              </w:rPr>
              <w:t xml:space="preserve"> pollution and discuss it</w:t>
            </w:r>
            <w:r w:rsidRPr="00FE313A">
              <w:rPr>
                <w:sz w:val="24"/>
                <w:szCs w:val="24"/>
              </w:rPr>
              <w:t>s causes.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3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15.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Compare ‘Kunds’ and ‘Wadis’ used in water harvesting.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3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16.</w:t>
            </w:r>
          </w:p>
        </w:tc>
        <w:tc>
          <w:tcPr>
            <w:tcW w:w="3279" w:type="pct"/>
            <w:gridSpan w:val="2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Discuss the principles of disaster</w:t>
            </w:r>
            <w:r>
              <w:rPr>
                <w:sz w:val="24"/>
                <w:szCs w:val="24"/>
              </w:rPr>
              <w:t xml:space="preserve"> management.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3</w:t>
            </w:r>
          </w:p>
        </w:tc>
      </w:tr>
      <w:tr w:rsidR="00B76378" w:rsidRPr="00FE313A" w:rsidTr="008C57B9">
        <w:trPr>
          <w:trHeight w:val="552"/>
        </w:trPr>
        <w:tc>
          <w:tcPr>
            <w:tcW w:w="5000" w:type="pct"/>
            <w:gridSpan w:val="7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  <w:r w:rsidRPr="00FE313A">
              <w:rPr>
                <w:b/>
                <w:sz w:val="24"/>
                <w:szCs w:val="24"/>
                <w:u w:val="single"/>
              </w:rPr>
              <w:t>PART – C (6 X 12 = 72 MARKS)</w:t>
            </w:r>
          </w:p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(Answer any five Questions from Q.No 17 to 23, Q.No 24 is Compulsory)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17.</w:t>
            </w: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Explain in detail the soil conservation practices.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b.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FE313A">
              <w:rPr>
                <w:bCs/>
                <w:sz w:val="24"/>
                <w:szCs w:val="24"/>
              </w:rPr>
              <w:t>Define renewable resource</w:t>
            </w:r>
            <w:r>
              <w:rPr>
                <w:bCs/>
                <w:sz w:val="24"/>
                <w:szCs w:val="24"/>
              </w:rPr>
              <w:t>.</w:t>
            </w:r>
            <w:r w:rsidRPr="00FE313A">
              <w:rPr>
                <w:bCs/>
                <w:sz w:val="24"/>
                <w:szCs w:val="24"/>
              </w:rPr>
              <w:t xml:space="preserve"> Explain differe</w:t>
            </w:r>
            <w:r>
              <w:rPr>
                <w:bCs/>
                <w:sz w:val="24"/>
                <w:szCs w:val="24"/>
              </w:rPr>
              <w:t>nt types of renewable resources.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lastRenderedPageBreak/>
              <w:t>18.</w:t>
            </w: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Demonstrate the energy flow in an ecosystem.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b.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Explain the various stages of ecological succession.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19.</w:t>
            </w: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Explain the values of biodiversity with examples.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b.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FE313A">
              <w:rPr>
                <w:bCs/>
                <w:sz w:val="24"/>
                <w:szCs w:val="24"/>
              </w:rPr>
              <w:t>Describe threats to biodiversity in detail.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20.</w:t>
            </w: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bCs/>
                <w:sz w:val="24"/>
                <w:szCs w:val="24"/>
              </w:rPr>
              <w:t>Explain the principles of green chemistry.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b.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Discuss in detail the solid waste management and its effects on Environment.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21.</w:t>
            </w: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Analyze the difficulties encountered while achieving sustainable</w:t>
            </w:r>
          </w:p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development.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b.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FE313A">
              <w:rPr>
                <w:bCs/>
                <w:sz w:val="24"/>
                <w:szCs w:val="24"/>
              </w:rPr>
              <w:t>Explain the air protection act with its objectives.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22.</w:t>
            </w: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Define Environment. Write the significance of Environmental studies.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b.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What is mean by water pollution? Explain the causes, effects and control measures?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23.</w:t>
            </w: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Explain in detail the acid rain and global warming with case studies.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b.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FE313A">
              <w:rPr>
                <w:bCs/>
                <w:sz w:val="24"/>
                <w:szCs w:val="24"/>
              </w:rPr>
              <w:t>Discuss the types of conservation of bio-diversity.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8C57B9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FE313A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24.</w:t>
            </w: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Define population growth? Discuss the causes and effects of</w:t>
            </w:r>
          </w:p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population growth.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  <w:tr w:rsidR="00B76378" w:rsidRPr="00FE313A" w:rsidTr="00B76378">
        <w:trPr>
          <w:trHeight w:val="397"/>
        </w:trPr>
        <w:tc>
          <w:tcPr>
            <w:tcW w:w="26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32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b.</w:t>
            </w:r>
          </w:p>
        </w:tc>
        <w:tc>
          <w:tcPr>
            <w:tcW w:w="3047" w:type="pct"/>
          </w:tcPr>
          <w:p w:rsidR="00B76378" w:rsidRPr="00FE313A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FE313A">
              <w:rPr>
                <w:bCs/>
                <w:sz w:val="24"/>
                <w:szCs w:val="24"/>
              </w:rPr>
              <w:t>Summarize the causes, symptoms and control measures for HIV-</w:t>
            </w:r>
          </w:p>
          <w:p w:rsidR="00B76378" w:rsidRPr="00FE313A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FE313A">
              <w:rPr>
                <w:bCs/>
                <w:sz w:val="24"/>
                <w:szCs w:val="24"/>
              </w:rPr>
              <w:t>AIDS.</w:t>
            </w:r>
          </w:p>
        </w:tc>
        <w:tc>
          <w:tcPr>
            <w:tcW w:w="550" w:type="pct"/>
            <w:gridSpan w:val="2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</w:tr>
    </w:tbl>
    <w:p w:rsidR="00B76378" w:rsidRPr="00FE313A" w:rsidRDefault="00B76378" w:rsidP="00B76378">
      <w:pPr>
        <w:contextualSpacing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963"/>
      </w:tblGrid>
      <w:tr w:rsidR="00B76378" w:rsidRPr="00FE313A" w:rsidTr="00B76378">
        <w:tc>
          <w:tcPr>
            <w:tcW w:w="675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3" w:type="dxa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FE313A" w:rsidTr="00B76378">
        <w:tc>
          <w:tcPr>
            <w:tcW w:w="675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CO1</w:t>
            </w:r>
          </w:p>
        </w:tc>
        <w:tc>
          <w:tcPr>
            <w:tcW w:w="9963" w:type="dxa"/>
            <w:vAlign w:val="center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Understand the environment and its relationship with human activities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FE313A" w:rsidTr="00B76378">
        <w:tc>
          <w:tcPr>
            <w:tcW w:w="675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CO2</w:t>
            </w:r>
          </w:p>
        </w:tc>
        <w:tc>
          <w:tcPr>
            <w:tcW w:w="9963" w:type="dxa"/>
            <w:vAlign w:val="center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Acquire the knowledge about ecosystem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FE313A" w:rsidTr="00B76378">
        <w:tc>
          <w:tcPr>
            <w:tcW w:w="675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CO3</w:t>
            </w:r>
          </w:p>
        </w:tc>
        <w:tc>
          <w:tcPr>
            <w:tcW w:w="9963" w:type="dxa"/>
            <w:vAlign w:val="center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Gain information about the biodiversity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FE313A" w:rsidTr="00B76378">
        <w:tc>
          <w:tcPr>
            <w:tcW w:w="675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CO4</w:t>
            </w:r>
          </w:p>
        </w:tc>
        <w:tc>
          <w:tcPr>
            <w:tcW w:w="9963" w:type="dxa"/>
            <w:vAlign w:val="center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Expertise about the causes of pollution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FE313A" w:rsidTr="00B76378">
        <w:tc>
          <w:tcPr>
            <w:tcW w:w="675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CO5</w:t>
            </w:r>
          </w:p>
        </w:tc>
        <w:tc>
          <w:tcPr>
            <w:tcW w:w="9963" w:type="dxa"/>
            <w:vAlign w:val="center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Awareness on the environmental protection acts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FE313A" w:rsidTr="00B76378">
        <w:tc>
          <w:tcPr>
            <w:tcW w:w="675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CO6</w:t>
            </w:r>
          </w:p>
        </w:tc>
        <w:tc>
          <w:tcPr>
            <w:tcW w:w="9963" w:type="dxa"/>
            <w:vAlign w:val="bottom"/>
          </w:tcPr>
          <w:p w:rsidR="00B76378" w:rsidRPr="00FE313A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Analyze the association between population and environment.</w:t>
            </w:r>
          </w:p>
        </w:tc>
      </w:tr>
    </w:tbl>
    <w:p w:rsidR="00B76378" w:rsidRPr="00FE313A" w:rsidRDefault="00B76378" w:rsidP="00B76378">
      <w:pPr>
        <w:contextualSpacing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FE313A" w:rsidTr="00B76378">
        <w:tc>
          <w:tcPr>
            <w:tcW w:w="10683" w:type="dxa"/>
            <w:gridSpan w:val="8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Assessment Pattern as per Bloom’s Level</w:t>
            </w:r>
          </w:p>
        </w:tc>
      </w:tr>
      <w:tr w:rsidR="00B76378" w:rsidRPr="00FE313A" w:rsidTr="00B76378">
        <w:tc>
          <w:tcPr>
            <w:tcW w:w="959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FE313A" w:rsidTr="00B76378">
        <w:tc>
          <w:tcPr>
            <w:tcW w:w="959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</w:t>
            </w:r>
          </w:p>
        </w:tc>
        <w:tc>
          <w:tcPr>
            <w:tcW w:w="1569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7</w:t>
            </w:r>
          </w:p>
        </w:tc>
        <w:tc>
          <w:tcPr>
            <w:tcW w:w="1439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  <w:tc>
          <w:tcPr>
            <w:tcW w:w="1497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9</w:t>
            </w:r>
          </w:p>
        </w:tc>
        <w:tc>
          <w:tcPr>
            <w:tcW w:w="1375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23</w:t>
            </w:r>
          </w:p>
        </w:tc>
      </w:tr>
      <w:tr w:rsidR="00B76378" w:rsidRPr="00FE313A" w:rsidTr="00B76378">
        <w:tc>
          <w:tcPr>
            <w:tcW w:w="959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8</w:t>
            </w:r>
          </w:p>
        </w:tc>
        <w:tc>
          <w:tcPr>
            <w:tcW w:w="1569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9</w:t>
            </w:r>
          </w:p>
        </w:tc>
        <w:tc>
          <w:tcPr>
            <w:tcW w:w="1439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17</w:t>
            </w:r>
          </w:p>
        </w:tc>
      </w:tr>
      <w:tr w:rsidR="00B76378" w:rsidRPr="00FE313A" w:rsidTr="00B76378">
        <w:tc>
          <w:tcPr>
            <w:tcW w:w="959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</w:t>
            </w:r>
          </w:p>
        </w:tc>
        <w:tc>
          <w:tcPr>
            <w:tcW w:w="1569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7</w:t>
            </w:r>
          </w:p>
        </w:tc>
        <w:tc>
          <w:tcPr>
            <w:tcW w:w="1439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  <w:tc>
          <w:tcPr>
            <w:tcW w:w="1497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9</w:t>
            </w:r>
          </w:p>
        </w:tc>
        <w:tc>
          <w:tcPr>
            <w:tcW w:w="1375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23</w:t>
            </w:r>
          </w:p>
        </w:tc>
      </w:tr>
      <w:tr w:rsidR="00B76378" w:rsidRPr="00FE313A" w:rsidTr="00B76378">
        <w:tc>
          <w:tcPr>
            <w:tcW w:w="959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</w:t>
            </w:r>
          </w:p>
        </w:tc>
        <w:tc>
          <w:tcPr>
            <w:tcW w:w="1569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16</w:t>
            </w:r>
          </w:p>
        </w:tc>
        <w:tc>
          <w:tcPr>
            <w:tcW w:w="1439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  <w:tc>
          <w:tcPr>
            <w:tcW w:w="1375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23</w:t>
            </w:r>
          </w:p>
        </w:tc>
      </w:tr>
      <w:tr w:rsidR="00B76378" w:rsidRPr="00FE313A" w:rsidTr="00B76378">
        <w:tc>
          <w:tcPr>
            <w:tcW w:w="959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  <w:tc>
          <w:tcPr>
            <w:tcW w:w="1569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7</w:t>
            </w:r>
          </w:p>
        </w:tc>
        <w:tc>
          <w:tcPr>
            <w:tcW w:w="1439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9</w:t>
            </w:r>
          </w:p>
        </w:tc>
        <w:tc>
          <w:tcPr>
            <w:tcW w:w="1375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22</w:t>
            </w:r>
          </w:p>
        </w:tc>
      </w:tr>
      <w:tr w:rsidR="00B76378" w:rsidRPr="00FE313A" w:rsidTr="00B76378">
        <w:tc>
          <w:tcPr>
            <w:tcW w:w="959" w:type="dxa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6</w:t>
            </w:r>
          </w:p>
        </w:tc>
        <w:tc>
          <w:tcPr>
            <w:tcW w:w="1375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FE313A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FE313A">
              <w:rPr>
                <w:sz w:val="24"/>
                <w:szCs w:val="24"/>
              </w:rPr>
              <w:t>16</w:t>
            </w:r>
          </w:p>
        </w:tc>
      </w:tr>
      <w:tr w:rsidR="00B76378" w:rsidRPr="00FE313A" w:rsidTr="00B76378">
        <w:tc>
          <w:tcPr>
            <w:tcW w:w="9522" w:type="dxa"/>
            <w:gridSpan w:val="7"/>
          </w:tcPr>
          <w:p w:rsidR="00B76378" w:rsidRPr="00FE313A" w:rsidRDefault="00B76378" w:rsidP="00B76378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FE313A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FE313A">
              <w:rPr>
                <w:b/>
                <w:sz w:val="24"/>
                <w:szCs w:val="24"/>
              </w:rPr>
              <w:t>124</w:t>
            </w:r>
          </w:p>
        </w:tc>
      </w:tr>
    </w:tbl>
    <w:p w:rsidR="00B76378" w:rsidRPr="00FE313A" w:rsidRDefault="00B76378" w:rsidP="00B76378">
      <w:pPr>
        <w:contextualSpacing/>
      </w:pPr>
    </w:p>
    <w:p w:rsidR="00B76378" w:rsidRDefault="00B76378" w:rsidP="00E40AC8">
      <w:pPr>
        <w:jc w:val="center"/>
        <w:rPr>
          <w:b/>
        </w:rPr>
      </w:pPr>
      <w:r w:rsidRPr="00863123">
        <w:rPr>
          <w:b/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2060" name="Picture 2060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E40AC8">
      <w:pPr>
        <w:jc w:val="center"/>
        <w:rPr>
          <w:b/>
        </w:rPr>
      </w:pPr>
    </w:p>
    <w:tbl>
      <w:tblPr>
        <w:tblW w:w="107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377"/>
      </w:tblGrid>
      <w:tr w:rsidR="00B76378" w:rsidRPr="00652AF9" w:rsidTr="00B76378">
        <w:trPr>
          <w:trHeight w:val="397"/>
        </w:trPr>
        <w:tc>
          <w:tcPr>
            <w:tcW w:w="1696" w:type="dxa"/>
            <w:vAlign w:val="center"/>
          </w:tcPr>
          <w:p w:rsidR="00B76378" w:rsidRPr="00652AF9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652AF9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652AF9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652AF9">
              <w:rPr>
                <w:b/>
                <w:color w:val="000000" w:themeColor="text1"/>
                <w:szCs w:val="24"/>
              </w:rPr>
              <w:t>20CH1001</w:t>
            </w:r>
          </w:p>
        </w:tc>
        <w:tc>
          <w:tcPr>
            <w:tcW w:w="1504" w:type="dxa"/>
            <w:vAlign w:val="center"/>
          </w:tcPr>
          <w:p w:rsidR="00B76378" w:rsidRPr="00652AF9" w:rsidRDefault="00B76378" w:rsidP="007E575B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652AF9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377" w:type="dxa"/>
            <w:vAlign w:val="center"/>
          </w:tcPr>
          <w:p w:rsidR="00B76378" w:rsidRPr="00652AF9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652AF9">
              <w:rPr>
                <w:b/>
                <w:szCs w:val="24"/>
              </w:rPr>
              <w:t>3hrs</w:t>
            </w:r>
          </w:p>
        </w:tc>
      </w:tr>
      <w:tr w:rsidR="00B76378" w:rsidRPr="00652AF9" w:rsidTr="00B76378">
        <w:trPr>
          <w:trHeight w:val="397"/>
        </w:trPr>
        <w:tc>
          <w:tcPr>
            <w:tcW w:w="1696" w:type="dxa"/>
            <w:vAlign w:val="center"/>
          </w:tcPr>
          <w:p w:rsidR="00B76378" w:rsidRPr="00652AF9" w:rsidRDefault="00B76378" w:rsidP="007E575B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652AF9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652AF9" w:rsidRDefault="00B76378" w:rsidP="007E575B">
            <w:pPr>
              <w:pStyle w:val="Title"/>
              <w:jc w:val="left"/>
              <w:rPr>
                <w:b/>
                <w:caps/>
                <w:szCs w:val="24"/>
              </w:rPr>
            </w:pPr>
            <w:r w:rsidRPr="00652AF9">
              <w:rPr>
                <w:b/>
                <w:bCs/>
                <w:caps/>
                <w:szCs w:val="24"/>
              </w:rPr>
              <w:t>Essentials of Chemistry for Aerospace Engineers</w:t>
            </w:r>
          </w:p>
        </w:tc>
        <w:tc>
          <w:tcPr>
            <w:tcW w:w="1504" w:type="dxa"/>
            <w:vAlign w:val="center"/>
          </w:tcPr>
          <w:p w:rsidR="00B76378" w:rsidRPr="00652AF9" w:rsidRDefault="00B76378" w:rsidP="007E575B">
            <w:pPr>
              <w:pStyle w:val="Title"/>
              <w:jc w:val="left"/>
              <w:rPr>
                <w:b/>
                <w:bCs/>
                <w:szCs w:val="24"/>
              </w:rPr>
            </w:pPr>
            <w:r w:rsidRPr="00652AF9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377" w:type="dxa"/>
            <w:vAlign w:val="center"/>
          </w:tcPr>
          <w:p w:rsidR="00B76378" w:rsidRPr="00652AF9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652AF9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57D8D">
      <w:pPr>
        <w:ind w:left="720"/>
        <w:rPr>
          <w:highlight w:val="yellow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478"/>
        <w:gridCol w:w="6533"/>
        <w:gridCol w:w="1150"/>
        <w:gridCol w:w="25"/>
        <w:gridCol w:w="1031"/>
        <w:gridCol w:w="896"/>
      </w:tblGrid>
      <w:tr w:rsidR="00B76378" w:rsidRPr="00652AF9" w:rsidTr="00B76378">
        <w:trPr>
          <w:trHeight w:val="552"/>
        </w:trPr>
        <w:tc>
          <w:tcPr>
            <w:tcW w:w="256" w:type="pct"/>
            <w:vAlign w:val="center"/>
          </w:tcPr>
          <w:p w:rsidR="00B76378" w:rsidRPr="00652AF9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34" w:type="pct"/>
            <w:gridSpan w:val="2"/>
            <w:vAlign w:val="center"/>
          </w:tcPr>
          <w:p w:rsidR="00B76378" w:rsidRPr="00652AF9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31" w:type="pct"/>
          </w:tcPr>
          <w:p w:rsidR="00B76378" w:rsidRPr="00652AF9" w:rsidRDefault="00B76378" w:rsidP="00375CD9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8" w:type="pct"/>
            <w:gridSpan w:val="2"/>
            <w:vAlign w:val="center"/>
          </w:tcPr>
          <w:p w:rsidR="00B76378" w:rsidRPr="00652AF9" w:rsidRDefault="00B76378" w:rsidP="00375CD9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1" w:type="pct"/>
            <w:vAlign w:val="center"/>
          </w:tcPr>
          <w:p w:rsidR="00B76378" w:rsidRPr="00652AF9" w:rsidRDefault="00B76378" w:rsidP="005133D7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652AF9" w:rsidTr="00B76378">
        <w:trPr>
          <w:trHeight w:val="66"/>
        </w:trPr>
        <w:tc>
          <w:tcPr>
            <w:tcW w:w="5000" w:type="pct"/>
            <w:gridSpan w:val="7"/>
            <w:vAlign w:val="center"/>
          </w:tcPr>
          <w:p w:rsidR="00B76378" w:rsidRPr="00652AF9" w:rsidRDefault="00B76378" w:rsidP="008C57B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652AF9">
              <w:rPr>
                <w:b/>
                <w:sz w:val="24"/>
                <w:szCs w:val="24"/>
                <w:u w:val="single"/>
              </w:rPr>
              <w:t>PART – A (10 X 1 = 10 MARKS)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  <w:lang w:val="en-IN"/>
              </w:rPr>
              <w:t xml:space="preserve">Define </w:t>
            </w:r>
            <w:r w:rsidRPr="00652AF9">
              <w:rPr>
                <w:bCs/>
                <w:sz w:val="24"/>
                <w:szCs w:val="24"/>
              </w:rPr>
              <w:t>Pauli Exclusion Principle.</w:t>
            </w:r>
          </w:p>
        </w:tc>
        <w:tc>
          <w:tcPr>
            <w:tcW w:w="531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CO1</w:t>
            </w:r>
          </w:p>
        </w:tc>
        <w:tc>
          <w:tcPr>
            <w:tcW w:w="478" w:type="pct"/>
            <w:gridSpan w:val="2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2.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  <w:lang w:val="en-IN"/>
              </w:rPr>
              <w:t>Recall Rutherford’s atomic model.</w:t>
            </w:r>
          </w:p>
        </w:tc>
        <w:tc>
          <w:tcPr>
            <w:tcW w:w="531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CO1</w:t>
            </w:r>
          </w:p>
        </w:tc>
        <w:tc>
          <w:tcPr>
            <w:tcW w:w="478" w:type="pct"/>
            <w:gridSpan w:val="2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3.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State the need for protecting coating.</w:t>
            </w:r>
          </w:p>
        </w:tc>
        <w:tc>
          <w:tcPr>
            <w:tcW w:w="531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CO2</w:t>
            </w:r>
          </w:p>
        </w:tc>
        <w:tc>
          <w:tcPr>
            <w:tcW w:w="478" w:type="pct"/>
            <w:gridSpan w:val="2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4.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Mention the purpose of pigments in paints.</w:t>
            </w:r>
          </w:p>
        </w:tc>
        <w:tc>
          <w:tcPr>
            <w:tcW w:w="531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CO2</w:t>
            </w:r>
          </w:p>
        </w:tc>
        <w:tc>
          <w:tcPr>
            <w:tcW w:w="478" w:type="pct"/>
            <w:gridSpan w:val="2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5.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pStyle w:val="Default"/>
              <w:jc w:val="both"/>
            </w:pPr>
            <w:r w:rsidRPr="00652AF9">
              <w:t>Define electronegativity.</w:t>
            </w:r>
          </w:p>
        </w:tc>
        <w:tc>
          <w:tcPr>
            <w:tcW w:w="531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CO3</w:t>
            </w:r>
          </w:p>
        </w:tc>
        <w:tc>
          <w:tcPr>
            <w:tcW w:w="478" w:type="pct"/>
            <w:gridSpan w:val="2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6.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List any two military grade primary explosives.</w:t>
            </w:r>
          </w:p>
        </w:tc>
        <w:tc>
          <w:tcPr>
            <w:tcW w:w="531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CO4</w:t>
            </w:r>
          </w:p>
        </w:tc>
        <w:tc>
          <w:tcPr>
            <w:tcW w:w="478" w:type="pct"/>
            <w:gridSpan w:val="2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</w:t>
            </w:r>
          </w:p>
        </w:tc>
      </w:tr>
      <w:tr w:rsidR="00B76378" w:rsidRPr="00652AF9" w:rsidTr="00B76378">
        <w:trPr>
          <w:trHeight w:val="383"/>
        </w:trPr>
        <w:tc>
          <w:tcPr>
            <w:tcW w:w="256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7.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652AF9">
              <w:rPr>
                <w:bCs/>
                <w:sz w:val="24"/>
                <w:szCs w:val="24"/>
              </w:rPr>
              <w:t xml:space="preserve">State </w:t>
            </w:r>
            <w:r w:rsidRPr="00652AF9">
              <w:rPr>
                <w:sz w:val="24"/>
                <w:szCs w:val="24"/>
                <w:lang w:val="en-IN"/>
              </w:rPr>
              <w:t>the need for salt bridge in Daniel cell.</w:t>
            </w:r>
          </w:p>
        </w:tc>
        <w:tc>
          <w:tcPr>
            <w:tcW w:w="531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CO5</w:t>
            </w:r>
          </w:p>
        </w:tc>
        <w:tc>
          <w:tcPr>
            <w:tcW w:w="478" w:type="pct"/>
            <w:gridSpan w:val="2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8.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652AF9">
              <w:rPr>
                <w:sz w:val="24"/>
                <w:szCs w:val="24"/>
                <w:lang w:val="en-IN"/>
              </w:rPr>
              <w:t>Differentiate between galvanic cell and Electrolytic cell.</w:t>
            </w:r>
          </w:p>
        </w:tc>
        <w:tc>
          <w:tcPr>
            <w:tcW w:w="531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CO5</w:t>
            </w:r>
          </w:p>
        </w:tc>
        <w:tc>
          <w:tcPr>
            <w:tcW w:w="478" w:type="pct"/>
            <w:gridSpan w:val="2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9.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pStyle w:val="ListParagraph"/>
              <w:ind w:left="0"/>
              <w:jc w:val="both"/>
              <w:rPr>
                <w:noProof/>
                <w:sz w:val="24"/>
                <w:szCs w:val="24"/>
                <w:lang w:eastAsia="zh-TW"/>
              </w:rPr>
            </w:pPr>
            <w:r w:rsidRPr="00652AF9">
              <w:rPr>
                <w:sz w:val="24"/>
                <w:szCs w:val="24"/>
                <w:lang w:val="en-IN"/>
              </w:rPr>
              <w:t>State the significance of Absorption Spectroscopy.</w:t>
            </w:r>
          </w:p>
        </w:tc>
        <w:tc>
          <w:tcPr>
            <w:tcW w:w="531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CO6</w:t>
            </w:r>
          </w:p>
        </w:tc>
        <w:tc>
          <w:tcPr>
            <w:tcW w:w="478" w:type="pct"/>
            <w:gridSpan w:val="2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10.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bCs/>
                <w:sz w:val="24"/>
                <w:szCs w:val="24"/>
              </w:rPr>
              <w:t>Define vibrational energy</w:t>
            </w:r>
          </w:p>
        </w:tc>
        <w:tc>
          <w:tcPr>
            <w:tcW w:w="531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CO6</w:t>
            </w:r>
          </w:p>
        </w:tc>
        <w:tc>
          <w:tcPr>
            <w:tcW w:w="478" w:type="pct"/>
            <w:gridSpan w:val="2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  <w:vAlign w:val="bottom"/>
          </w:tcPr>
          <w:p w:rsidR="00B76378" w:rsidRPr="00652AF9" w:rsidRDefault="00B76378" w:rsidP="00666955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</w:t>
            </w:r>
          </w:p>
        </w:tc>
      </w:tr>
      <w:tr w:rsidR="00B76378" w:rsidRPr="00652AF9" w:rsidTr="008C57B9">
        <w:trPr>
          <w:trHeight w:val="552"/>
        </w:trPr>
        <w:tc>
          <w:tcPr>
            <w:tcW w:w="5000" w:type="pct"/>
            <w:gridSpan w:val="7"/>
            <w:vAlign w:val="center"/>
          </w:tcPr>
          <w:p w:rsidR="00B76378" w:rsidRPr="00652AF9" w:rsidRDefault="00B76378" w:rsidP="008C57B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652AF9">
              <w:rPr>
                <w:b/>
                <w:sz w:val="24"/>
                <w:szCs w:val="24"/>
                <w:u w:val="single"/>
              </w:rPr>
              <w:t>PART – B (6 X 3 = 18 MARKS)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11.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State the d</w:t>
            </w:r>
            <w:r w:rsidRPr="00652AF9">
              <w:rPr>
                <w:bCs/>
                <w:sz w:val="24"/>
                <w:szCs w:val="24"/>
              </w:rPr>
              <w:t>ual nature of EMR.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CO1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R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3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12.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 xml:space="preserve">Explain </w:t>
            </w:r>
            <w:r w:rsidRPr="00652AF9">
              <w:rPr>
                <w:bCs/>
                <w:sz w:val="24"/>
                <w:szCs w:val="24"/>
              </w:rPr>
              <w:t>metal spraying.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CO2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U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3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13.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Write down any six characteristic of good fuel.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CO3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U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3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14.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Briefly classify explosive.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CO4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U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3</w:t>
            </w:r>
          </w:p>
        </w:tc>
      </w:tr>
      <w:tr w:rsidR="00B76378" w:rsidRPr="00652AF9" w:rsidTr="00B76378">
        <w:trPr>
          <w:trHeight w:val="369"/>
        </w:trPr>
        <w:tc>
          <w:tcPr>
            <w:tcW w:w="256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15.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tabs>
                <w:tab w:val="left" w:pos="2456"/>
              </w:tabs>
              <w:spacing w:line="276" w:lineRule="auto"/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Write down your understanding on standard hydrogen electrode.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CO5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U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3</w:t>
            </w:r>
          </w:p>
        </w:tc>
      </w:tr>
      <w:tr w:rsidR="00B76378" w:rsidRPr="00652AF9" w:rsidTr="00B76378">
        <w:trPr>
          <w:trHeight w:val="397"/>
        </w:trPr>
        <w:tc>
          <w:tcPr>
            <w:tcW w:w="256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16.</w:t>
            </w:r>
          </w:p>
        </w:tc>
        <w:tc>
          <w:tcPr>
            <w:tcW w:w="3334" w:type="pct"/>
            <w:gridSpan w:val="2"/>
            <w:vAlign w:val="bottom"/>
          </w:tcPr>
          <w:p w:rsidR="00B76378" w:rsidRPr="00652AF9" w:rsidRDefault="00B76378" w:rsidP="00B76378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Differentiate between absorption and emission spectroscopic.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CO6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U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3</w:t>
            </w:r>
          </w:p>
        </w:tc>
      </w:tr>
      <w:tr w:rsidR="00B76378" w:rsidRPr="00652AF9" w:rsidTr="008C57B9">
        <w:trPr>
          <w:trHeight w:val="552"/>
        </w:trPr>
        <w:tc>
          <w:tcPr>
            <w:tcW w:w="5000" w:type="pct"/>
            <w:gridSpan w:val="7"/>
          </w:tcPr>
          <w:p w:rsidR="00B76378" w:rsidRPr="00652AF9" w:rsidRDefault="00B76378" w:rsidP="00375CD9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652AF9">
              <w:rPr>
                <w:b/>
                <w:sz w:val="24"/>
                <w:szCs w:val="24"/>
                <w:u w:val="single"/>
              </w:rPr>
              <w:t>PART – C (6 X 12 = 72 MARKS)</w:t>
            </w:r>
          </w:p>
          <w:p w:rsidR="00B76378" w:rsidRPr="00652AF9" w:rsidRDefault="00B76378" w:rsidP="00375CD9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(Answer any five Questions from Q.No 17 to 23, Q.No 24 is Compulsory)</w:t>
            </w: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</w:tcPr>
          <w:p w:rsidR="00B76378" w:rsidRPr="00652AF9" w:rsidRDefault="00B76378" w:rsidP="00456504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17.</w:t>
            </w:r>
          </w:p>
        </w:tc>
        <w:tc>
          <w:tcPr>
            <w:tcW w:w="258" w:type="pct"/>
          </w:tcPr>
          <w:p w:rsidR="00B76378" w:rsidRPr="00652AF9" w:rsidRDefault="00B76378" w:rsidP="0045650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652AF9" w:rsidRDefault="00B76378" w:rsidP="00B76378">
            <w:pPr>
              <w:rPr>
                <w:bCs/>
                <w:sz w:val="24"/>
                <w:szCs w:val="24"/>
              </w:rPr>
            </w:pPr>
            <w:r w:rsidRPr="00652AF9">
              <w:rPr>
                <w:bCs/>
                <w:sz w:val="24"/>
                <w:szCs w:val="24"/>
              </w:rPr>
              <w:t xml:space="preserve">Explain the significance of </w:t>
            </w:r>
          </w:p>
          <w:p w:rsidR="00B76378" w:rsidRPr="00652AF9" w:rsidRDefault="00B76378" w:rsidP="00B76378">
            <w:pPr>
              <w:rPr>
                <w:bCs/>
                <w:sz w:val="24"/>
                <w:szCs w:val="24"/>
              </w:rPr>
            </w:pPr>
            <w:r w:rsidRPr="00652AF9">
              <w:rPr>
                <w:bCs/>
                <w:sz w:val="24"/>
                <w:szCs w:val="24"/>
              </w:rPr>
              <w:t xml:space="preserve">Principal quantum number (n), </w:t>
            </w:r>
          </w:p>
          <w:p w:rsidR="00B76378" w:rsidRPr="00652AF9" w:rsidRDefault="00B76378" w:rsidP="00B76378">
            <w:pPr>
              <w:rPr>
                <w:rFonts w:asciiTheme="minorHAnsi" w:eastAsiaTheme="minorEastAsia" w:hAnsi="Calibri" w:cstheme="minorBidi"/>
                <w:bCs/>
                <w:color w:val="000000" w:themeColor="text1"/>
                <w:kern w:val="24"/>
                <w:sz w:val="24"/>
                <w:szCs w:val="24"/>
              </w:rPr>
            </w:pPr>
            <w:r w:rsidRPr="00652AF9">
              <w:rPr>
                <w:bCs/>
                <w:sz w:val="24"/>
                <w:szCs w:val="24"/>
                <w:lang w:val="en-IN"/>
              </w:rPr>
              <w:t>Azimuthal Quantum Number (l) and</w:t>
            </w:r>
          </w:p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bCs/>
                <w:sz w:val="24"/>
                <w:szCs w:val="24"/>
              </w:rPr>
              <w:t>Magnetic orbital quantum number (m</w:t>
            </w:r>
            <w:r w:rsidRPr="00652AF9">
              <w:rPr>
                <w:bCs/>
                <w:sz w:val="24"/>
                <w:szCs w:val="24"/>
                <w:vertAlign w:val="subscript"/>
              </w:rPr>
              <w:t>l</w:t>
            </w:r>
            <w:r w:rsidRPr="00652AF9">
              <w:rPr>
                <w:bCs/>
                <w:sz w:val="24"/>
                <w:szCs w:val="24"/>
              </w:rPr>
              <w:t>)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CO1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4</w:t>
            </w:r>
          </w:p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4</w:t>
            </w:r>
          </w:p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4</w:t>
            </w: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</w:tcPr>
          <w:p w:rsidR="00B76378" w:rsidRPr="00652AF9" w:rsidRDefault="00B76378" w:rsidP="00375CD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</w:tcPr>
          <w:p w:rsidR="00B76378" w:rsidRPr="00652AF9" w:rsidRDefault="00B76378" w:rsidP="006272B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652AF9" w:rsidRDefault="00B76378" w:rsidP="00375CD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18.</w:t>
            </w:r>
          </w:p>
        </w:tc>
        <w:tc>
          <w:tcPr>
            <w:tcW w:w="258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a.</w:t>
            </w:r>
          </w:p>
        </w:tc>
        <w:tc>
          <w:tcPr>
            <w:tcW w:w="3063" w:type="pct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rFonts w:eastAsiaTheme="minorHAnsi"/>
                <w:sz w:val="24"/>
                <w:szCs w:val="24"/>
              </w:rPr>
              <w:t>State the constituents of paint and their function.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CO2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6</w:t>
            </w: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</w:tcPr>
          <w:p w:rsidR="00B76378" w:rsidRPr="00652AF9" w:rsidRDefault="00B76378" w:rsidP="006272B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b.</w:t>
            </w:r>
          </w:p>
        </w:tc>
        <w:tc>
          <w:tcPr>
            <w:tcW w:w="3063" w:type="pct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rFonts w:eastAsiaTheme="minorHAnsi"/>
                <w:bCs/>
                <w:sz w:val="24"/>
                <w:szCs w:val="24"/>
              </w:rPr>
              <w:t xml:space="preserve">Explain Pigment Volume Concentration (P.V.C) and its influence in painting. 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CO2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6</w:t>
            </w: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</w:tcPr>
          <w:p w:rsidR="00B76378" w:rsidRPr="00652AF9" w:rsidRDefault="00B76378" w:rsidP="006272B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</w:tcPr>
          <w:p w:rsidR="00B76378" w:rsidRPr="00652AF9" w:rsidRDefault="00B76378" w:rsidP="006272B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19</w:t>
            </w:r>
          </w:p>
        </w:tc>
        <w:tc>
          <w:tcPr>
            <w:tcW w:w="258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a.</w:t>
            </w:r>
          </w:p>
        </w:tc>
        <w:tc>
          <w:tcPr>
            <w:tcW w:w="3063" w:type="pct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rFonts w:eastAsiaTheme="minorEastAsia"/>
                <w:bCs/>
                <w:color w:val="000000" w:themeColor="text1"/>
                <w:kern w:val="24"/>
                <w:sz w:val="24"/>
                <w:szCs w:val="24"/>
              </w:rPr>
              <w:t>Explain knocking with necessary diagram.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CO3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4</w:t>
            </w: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258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b.</w:t>
            </w:r>
          </w:p>
        </w:tc>
        <w:tc>
          <w:tcPr>
            <w:tcW w:w="3063" w:type="pct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rFonts w:eastAsiaTheme="minorEastAsia"/>
                <w:bCs/>
                <w:color w:val="000000" w:themeColor="text1"/>
                <w:kern w:val="24"/>
                <w:sz w:val="24"/>
                <w:szCs w:val="24"/>
              </w:rPr>
              <w:t>Explain octane number with diagram.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CO3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4</w:t>
            </w: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258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c.</w:t>
            </w:r>
          </w:p>
        </w:tc>
        <w:tc>
          <w:tcPr>
            <w:tcW w:w="3063" w:type="pct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rFonts w:eastAsiaTheme="minorEastAsia"/>
                <w:bCs/>
                <w:color w:val="000000" w:themeColor="text1"/>
                <w:kern w:val="24"/>
                <w:sz w:val="24"/>
                <w:szCs w:val="24"/>
              </w:rPr>
              <w:t>Explain cetane number</w:t>
            </w:r>
            <w:r w:rsidRPr="00652AF9">
              <w:rPr>
                <w:rFonts w:asciiTheme="minorHAnsi" w:eastAsiaTheme="minorEastAsia" w:hAnsi="Calibri" w:cstheme="minorBidi"/>
                <w:bCs/>
                <w:color w:val="000000" w:themeColor="text1"/>
                <w:kern w:val="24"/>
                <w:sz w:val="24"/>
                <w:szCs w:val="24"/>
              </w:rPr>
              <w:t xml:space="preserve"> </w:t>
            </w:r>
            <w:r w:rsidRPr="00C829A5">
              <w:rPr>
                <w:rFonts w:eastAsiaTheme="minorEastAsia"/>
                <w:bCs/>
                <w:color w:val="000000" w:themeColor="text1"/>
                <w:kern w:val="24"/>
                <w:sz w:val="24"/>
                <w:szCs w:val="24"/>
              </w:rPr>
              <w:t>with diagram.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CO3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4</w:t>
            </w: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</w:tcPr>
          <w:p w:rsidR="00B76378" w:rsidRPr="00652AF9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652AF9" w:rsidRDefault="00B76378" w:rsidP="00B76378">
            <w:pPr>
              <w:jc w:val="both"/>
              <w:rPr>
                <w:bCs/>
                <w:sz w:val="24"/>
                <w:szCs w:val="24"/>
              </w:rPr>
            </w:pP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20</w:t>
            </w:r>
          </w:p>
        </w:tc>
        <w:tc>
          <w:tcPr>
            <w:tcW w:w="258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  <w:lang w:val="en-IN"/>
              </w:rPr>
              <w:t>Explain the process of analysis of flue gas using Orsat apparatus.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CO4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12</w:t>
            </w: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</w:tcPr>
          <w:p w:rsidR="00B76378" w:rsidRPr="00652AF9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21.</w:t>
            </w:r>
          </w:p>
        </w:tc>
        <w:tc>
          <w:tcPr>
            <w:tcW w:w="258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a.</w:t>
            </w:r>
          </w:p>
        </w:tc>
        <w:tc>
          <w:tcPr>
            <w:tcW w:w="3063" w:type="pct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  <w:lang w:val="en-IN"/>
              </w:rPr>
            </w:pPr>
            <w:r w:rsidRPr="00652AF9">
              <w:rPr>
                <w:bCs/>
                <w:sz w:val="24"/>
                <w:szCs w:val="24"/>
                <w:lang w:val="en-IN"/>
              </w:rPr>
              <w:t>State the characteristics of explosives.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CO4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12</w:t>
            </w: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</w:tcPr>
          <w:p w:rsidR="00B76378" w:rsidRPr="00652AF9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b.</w:t>
            </w:r>
          </w:p>
        </w:tc>
        <w:tc>
          <w:tcPr>
            <w:tcW w:w="3063" w:type="pct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Explain the precautions to be taken during storing of explosives.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CO4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12</w:t>
            </w: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</w:tcPr>
          <w:p w:rsidR="00B76378" w:rsidRPr="00652AF9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</w:tcPr>
          <w:p w:rsidR="00B76378" w:rsidRPr="00652AF9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</w:tcPr>
          <w:p w:rsidR="00B76378" w:rsidRPr="00652AF9" w:rsidRDefault="00B76378" w:rsidP="008C57B9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22.</w:t>
            </w:r>
          </w:p>
        </w:tc>
        <w:tc>
          <w:tcPr>
            <w:tcW w:w="258" w:type="pct"/>
          </w:tcPr>
          <w:p w:rsidR="00B76378" w:rsidRPr="00652AF9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rFonts w:eastAsiaTheme="minorEastAsia"/>
                <w:bCs/>
                <w:color w:val="000000" w:themeColor="text1"/>
                <w:kern w:val="24"/>
                <w:sz w:val="24"/>
                <w:szCs w:val="24"/>
              </w:rPr>
              <w:t>Explain the working of hydrogen oxygen fuel cell with neat sketch.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CO5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12</w:t>
            </w: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</w:tcPr>
          <w:p w:rsidR="00B76378" w:rsidRPr="00652AF9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</w:tcPr>
          <w:p w:rsidR="00B76378" w:rsidRPr="00652AF9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</w:tcPr>
          <w:p w:rsidR="00B76378" w:rsidRPr="00652AF9" w:rsidRDefault="00B76378" w:rsidP="00B76378">
            <w:pPr>
              <w:jc w:val="both"/>
              <w:rPr>
                <w:bCs/>
                <w:sz w:val="24"/>
                <w:szCs w:val="24"/>
              </w:rPr>
            </w:pP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23.</w:t>
            </w:r>
          </w:p>
        </w:tc>
        <w:tc>
          <w:tcPr>
            <w:tcW w:w="258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63" w:type="pct"/>
            <w:vAlign w:val="bottom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rFonts w:eastAsiaTheme="minorHAnsi"/>
                <w:sz w:val="24"/>
                <w:szCs w:val="24"/>
                <w:lang w:val="en-IN"/>
              </w:rPr>
              <w:t xml:space="preserve">Explain </w:t>
            </w:r>
            <w:r w:rsidRPr="00652AF9">
              <w:rPr>
                <w:rFonts w:eastAsiaTheme="minorHAnsi"/>
                <w:sz w:val="24"/>
                <w:szCs w:val="24"/>
              </w:rPr>
              <w:t>infrared spectroscopy with neat sketch.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CO6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12</w:t>
            </w:r>
          </w:p>
        </w:tc>
      </w:tr>
      <w:tr w:rsidR="00B76378" w:rsidRPr="00652AF9" w:rsidTr="00B76378">
        <w:trPr>
          <w:trHeight w:val="552"/>
        </w:trPr>
        <w:tc>
          <w:tcPr>
            <w:tcW w:w="5000" w:type="pct"/>
            <w:gridSpan w:val="7"/>
          </w:tcPr>
          <w:p w:rsidR="00B76378" w:rsidRPr="00652AF9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652AF9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24.</w:t>
            </w:r>
          </w:p>
        </w:tc>
        <w:tc>
          <w:tcPr>
            <w:tcW w:w="258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a.</w:t>
            </w:r>
          </w:p>
        </w:tc>
        <w:tc>
          <w:tcPr>
            <w:tcW w:w="3063" w:type="pct"/>
            <w:vAlign w:val="bottom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State the purpose of flame photometer.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CO6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4</w:t>
            </w:r>
          </w:p>
        </w:tc>
      </w:tr>
      <w:tr w:rsidR="00B76378" w:rsidRPr="00652AF9" w:rsidTr="00B76378">
        <w:trPr>
          <w:trHeight w:val="397"/>
        </w:trPr>
        <w:tc>
          <w:tcPr>
            <w:tcW w:w="269" w:type="pct"/>
          </w:tcPr>
          <w:p w:rsidR="00B76378" w:rsidRPr="00652AF9" w:rsidRDefault="00B76378" w:rsidP="008C57B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8" w:type="pct"/>
            <w:vAlign w:val="bottom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b.</w:t>
            </w:r>
          </w:p>
        </w:tc>
        <w:tc>
          <w:tcPr>
            <w:tcW w:w="3063" w:type="pct"/>
            <w:vAlign w:val="bottom"/>
          </w:tcPr>
          <w:p w:rsidR="00B76378" w:rsidRPr="00652AF9" w:rsidRDefault="00B76378" w:rsidP="00B76378">
            <w:pPr>
              <w:rPr>
                <w:bCs/>
                <w:sz w:val="24"/>
                <w:szCs w:val="24"/>
              </w:rPr>
            </w:pPr>
            <w:r w:rsidRPr="00652AF9">
              <w:rPr>
                <w:bCs/>
                <w:sz w:val="24"/>
                <w:szCs w:val="24"/>
              </w:rPr>
              <w:t xml:space="preserve">Illustrate the working principle of flame photometer. </w:t>
            </w:r>
          </w:p>
        </w:tc>
        <w:tc>
          <w:tcPr>
            <w:tcW w:w="542" w:type="pct"/>
            <w:gridSpan w:val="2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CO6</w:t>
            </w:r>
          </w:p>
        </w:tc>
        <w:tc>
          <w:tcPr>
            <w:tcW w:w="467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</w:t>
            </w:r>
          </w:p>
        </w:tc>
        <w:tc>
          <w:tcPr>
            <w:tcW w:w="401" w:type="pct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8</w:t>
            </w:r>
          </w:p>
        </w:tc>
      </w:tr>
    </w:tbl>
    <w:p w:rsidR="00B76378" w:rsidRDefault="00B76378" w:rsidP="002E336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963"/>
      </w:tblGrid>
      <w:tr w:rsidR="00B76378" w:rsidRPr="00652AF9" w:rsidTr="00B76378">
        <w:tc>
          <w:tcPr>
            <w:tcW w:w="675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963" w:type="dxa"/>
          </w:tcPr>
          <w:p w:rsidR="00B76378" w:rsidRPr="00652AF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652AF9" w:rsidTr="00B76378">
        <w:tc>
          <w:tcPr>
            <w:tcW w:w="675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CO1</w:t>
            </w:r>
          </w:p>
        </w:tc>
        <w:tc>
          <w:tcPr>
            <w:tcW w:w="9963" w:type="dxa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Formulate atomic structures and correlate its properties.</w:t>
            </w:r>
          </w:p>
        </w:tc>
      </w:tr>
      <w:tr w:rsidR="00B76378" w:rsidRPr="00652AF9" w:rsidTr="00B76378">
        <w:tc>
          <w:tcPr>
            <w:tcW w:w="675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CO2</w:t>
            </w:r>
          </w:p>
        </w:tc>
        <w:tc>
          <w:tcPr>
            <w:tcW w:w="9963" w:type="dxa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Realize the potential applications of protective coating.</w:t>
            </w:r>
          </w:p>
        </w:tc>
      </w:tr>
      <w:tr w:rsidR="00B76378" w:rsidRPr="00652AF9" w:rsidTr="00B76378">
        <w:tc>
          <w:tcPr>
            <w:tcW w:w="675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CO3</w:t>
            </w:r>
          </w:p>
        </w:tc>
        <w:tc>
          <w:tcPr>
            <w:tcW w:w="9963" w:type="dxa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Relate the unique properties of fuels.</w:t>
            </w:r>
          </w:p>
        </w:tc>
      </w:tr>
      <w:tr w:rsidR="00B76378" w:rsidRPr="00652AF9" w:rsidTr="00B76378">
        <w:tc>
          <w:tcPr>
            <w:tcW w:w="675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CO4</w:t>
            </w:r>
          </w:p>
        </w:tc>
        <w:tc>
          <w:tcPr>
            <w:tcW w:w="9963" w:type="dxa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Analyze the combustion process of common fuels.</w:t>
            </w:r>
          </w:p>
        </w:tc>
      </w:tr>
      <w:tr w:rsidR="00B76378" w:rsidRPr="00652AF9" w:rsidTr="00B76378">
        <w:tc>
          <w:tcPr>
            <w:tcW w:w="675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CO5</w:t>
            </w:r>
          </w:p>
        </w:tc>
        <w:tc>
          <w:tcPr>
            <w:tcW w:w="9963" w:type="dxa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Learn the various energy storage systems and conversion devices.</w:t>
            </w:r>
          </w:p>
        </w:tc>
      </w:tr>
      <w:tr w:rsidR="00B76378" w:rsidRPr="00652AF9" w:rsidTr="00B76378">
        <w:tc>
          <w:tcPr>
            <w:tcW w:w="675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CO6</w:t>
            </w:r>
          </w:p>
        </w:tc>
        <w:tc>
          <w:tcPr>
            <w:tcW w:w="9963" w:type="dxa"/>
          </w:tcPr>
          <w:p w:rsidR="00B76378" w:rsidRPr="00652AF9" w:rsidRDefault="00B76378" w:rsidP="00B76378">
            <w:pPr>
              <w:jc w:val="both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 xml:space="preserve">Describe the techniques involved in spectroscopy. </w:t>
            </w:r>
          </w:p>
        </w:tc>
      </w:tr>
    </w:tbl>
    <w:p w:rsidR="00B76378" w:rsidRPr="00BA50B9" w:rsidRDefault="00B76378" w:rsidP="00544C89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652AF9" w:rsidTr="00B76378">
        <w:tc>
          <w:tcPr>
            <w:tcW w:w="10683" w:type="dxa"/>
            <w:gridSpan w:val="8"/>
          </w:tcPr>
          <w:p w:rsidR="00B76378" w:rsidRPr="00652AF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Assessment Pattern as per Bloom’s Level</w:t>
            </w:r>
          </w:p>
        </w:tc>
      </w:tr>
      <w:tr w:rsidR="00B76378" w:rsidRPr="00652AF9" w:rsidTr="00B76378">
        <w:tc>
          <w:tcPr>
            <w:tcW w:w="959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652AF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652AF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652AF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652AF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652AF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652AF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652AF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652AF9" w:rsidTr="00B76378">
        <w:tc>
          <w:tcPr>
            <w:tcW w:w="959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5</w:t>
            </w:r>
          </w:p>
        </w:tc>
        <w:tc>
          <w:tcPr>
            <w:tcW w:w="1569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39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12</w:t>
            </w:r>
          </w:p>
        </w:tc>
        <w:tc>
          <w:tcPr>
            <w:tcW w:w="1497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17</w:t>
            </w:r>
          </w:p>
        </w:tc>
      </w:tr>
      <w:tr w:rsidR="00B76378" w:rsidRPr="00652AF9" w:rsidTr="00B76378">
        <w:tc>
          <w:tcPr>
            <w:tcW w:w="959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2</w:t>
            </w:r>
          </w:p>
        </w:tc>
        <w:tc>
          <w:tcPr>
            <w:tcW w:w="1569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3</w:t>
            </w:r>
          </w:p>
        </w:tc>
        <w:tc>
          <w:tcPr>
            <w:tcW w:w="1439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12</w:t>
            </w:r>
          </w:p>
        </w:tc>
        <w:tc>
          <w:tcPr>
            <w:tcW w:w="1497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17</w:t>
            </w:r>
          </w:p>
        </w:tc>
      </w:tr>
      <w:tr w:rsidR="00B76378" w:rsidRPr="00652AF9" w:rsidTr="00B76378">
        <w:tc>
          <w:tcPr>
            <w:tcW w:w="959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</w:t>
            </w:r>
          </w:p>
        </w:tc>
        <w:tc>
          <w:tcPr>
            <w:tcW w:w="1569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3</w:t>
            </w:r>
          </w:p>
        </w:tc>
        <w:tc>
          <w:tcPr>
            <w:tcW w:w="1439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12</w:t>
            </w:r>
          </w:p>
        </w:tc>
        <w:tc>
          <w:tcPr>
            <w:tcW w:w="1497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16</w:t>
            </w:r>
          </w:p>
        </w:tc>
      </w:tr>
      <w:tr w:rsidR="00B76378" w:rsidRPr="00652AF9" w:rsidTr="00B76378">
        <w:tc>
          <w:tcPr>
            <w:tcW w:w="959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</w:t>
            </w:r>
          </w:p>
        </w:tc>
        <w:tc>
          <w:tcPr>
            <w:tcW w:w="1569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3</w:t>
            </w:r>
          </w:p>
        </w:tc>
        <w:tc>
          <w:tcPr>
            <w:tcW w:w="1439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24</w:t>
            </w:r>
          </w:p>
        </w:tc>
        <w:tc>
          <w:tcPr>
            <w:tcW w:w="1497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28</w:t>
            </w:r>
          </w:p>
        </w:tc>
      </w:tr>
      <w:tr w:rsidR="00B76378" w:rsidRPr="00652AF9" w:rsidTr="00B76378">
        <w:tc>
          <w:tcPr>
            <w:tcW w:w="959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2</w:t>
            </w:r>
          </w:p>
        </w:tc>
        <w:tc>
          <w:tcPr>
            <w:tcW w:w="1569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3</w:t>
            </w:r>
          </w:p>
        </w:tc>
        <w:tc>
          <w:tcPr>
            <w:tcW w:w="1439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12</w:t>
            </w:r>
          </w:p>
        </w:tc>
        <w:tc>
          <w:tcPr>
            <w:tcW w:w="1497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17</w:t>
            </w:r>
          </w:p>
        </w:tc>
      </w:tr>
      <w:tr w:rsidR="00B76378" w:rsidRPr="00652AF9" w:rsidTr="00B76378">
        <w:tc>
          <w:tcPr>
            <w:tcW w:w="959" w:type="dxa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2</w:t>
            </w:r>
          </w:p>
        </w:tc>
        <w:tc>
          <w:tcPr>
            <w:tcW w:w="1569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3</w:t>
            </w:r>
          </w:p>
        </w:tc>
        <w:tc>
          <w:tcPr>
            <w:tcW w:w="1439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24</w:t>
            </w:r>
          </w:p>
        </w:tc>
        <w:tc>
          <w:tcPr>
            <w:tcW w:w="1497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75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21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652AF9" w:rsidRDefault="00B76378" w:rsidP="00B76378">
            <w:pPr>
              <w:jc w:val="center"/>
              <w:rPr>
                <w:sz w:val="24"/>
                <w:szCs w:val="24"/>
              </w:rPr>
            </w:pPr>
            <w:r w:rsidRPr="00652AF9">
              <w:rPr>
                <w:sz w:val="24"/>
                <w:szCs w:val="24"/>
              </w:rPr>
              <w:t>29</w:t>
            </w:r>
          </w:p>
        </w:tc>
      </w:tr>
      <w:tr w:rsidR="00B76378" w:rsidRPr="00652AF9" w:rsidTr="00B76378">
        <w:tc>
          <w:tcPr>
            <w:tcW w:w="9522" w:type="dxa"/>
            <w:gridSpan w:val="7"/>
          </w:tcPr>
          <w:p w:rsidR="00B76378" w:rsidRPr="00652AF9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652AF9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652AF9">
              <w:rPr>
                <w:b/>
                <w:sz w:val="24"/>
                <w:szCs w:val="24"/>
              </w:rPr>
              <w:t>124</w:t>
            </w:r>
          </w:p>
        </w:tc>
      </w:tr>
    </w:tbl>
    <w:p w:rsidR="00B76378" w:rsidRDefault="00B76378" w:rsidP="002E336A"/>
    <w:p w:rsidR="00B76378" w:rsidRDefault="00B76378" w:rsidP="00B76378">
      <w:pPr>
        <w:jc w:val="center"/>
        <w:rPr>
          <w:b/>
        </w:rPr>
      </w:pPr>
      <w:r w:rsidRPr="00863123">
        <w:rPr>
          <w:b/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2061" name="Picture 2061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E40AC8">
      <w:pPr>
        <w:jc w:val="center"/>
        <w:rPr>
          <w:b/>
        </w:rPr>
      </w:pP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20CH1005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7E575B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7E575B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PRINCIPLES OF ENVIROMENTAL 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7E575B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>
      <w:pPr>
        <w:ind w:left="720"/>
        <w:contextualSpacing/>
        <w:rPr>
          <w:highlight w:val="yellow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482"/>
        <w:gridCol w:w="6527"/>
        <w:gridCol w:w="1150"/>
        <w:gridCol w:w="26"/>
        <w:gridCol w:w="1032"/>
        <w:gridCol w:w="896"/>
      </w:tblGrid>
      <w:tr w:rsidR="00B76378" w:rsidRPr="00C00EC7" w:rsidTr="00B76378">
        <w:trPr>
          <w:trHeight w:val="552"/>
        </w:trPr>
        <w:tc>
          <w:tcPr>
            <w:tcW w:w="267" w:type="pct"/>
            <w:vAlign w:val="center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280" w:type="pct"/>
            <w:gridSpan w:val="2"/>
            <w:vAlign w:val="center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38" w:type="pct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95" w:type="pct"/>
            <w:gridSpan w:val="2"/>
            <w:vAlign w:val="center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19" w:type="pct"/>
            <w:vAlign w:val="center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C00EC7" w:rsidTr="00B76378">
        <w:trPr>
          <w:trHeight w:val="70"/>
        </w:trPr>
        <w:tc>
          <w:tcPr>
            <w:tcW w:w="5000" w:type="pct"/>
            <w:gridSpan w:val="7"/>
            <w:vAlign w:val="center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  <w:r w:rsidRPr="00C00EC7">
              <w:rPr>
                <w:b/>
                <w:sz w:val="24"/>
                <w:szCs w:val="24"/>
                <w:u w:val="single"/>
              </w:rPr>
              <w:t>PART – A (10 X 1 = 10 MARKS)</w:t>
            </w:r>
          </w:p>
        </w:tc>
      </w:tr>
      <w:tr w:rsidR="00B76378" w:rsidRPr="00C00EC7" w:rsidTr="00B76378">
        <w:trPr>
          <w:trHeight w:val="98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1.</w:t>
            </w:r>
          </w:p>
        </w:tc>
        <w:tc>
          <w:tcPr>
            <w:tcW w:w="3280" w:type="pct"/>
            <w:gridSpan w:val="2"/>
          </w:tcPr>
          <w:p w:rsidR="00B76378" w:rsidRPr="00C00EC7" w:rsidRDefault="00B76378" w:rsidP="00B76378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Express the formula for permanent hardness.</w:t>
            </w:r>
          </w:p>
        </w:tc>
        <w:tc>
          <w:tcPr>
            <w:tcW w:w="538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CO1</w:t>
            </w:r>
          </w:p>
        </w:tc>
        <w:tc>
          <w:tcPr>
            <w:tcW w:w="495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</w:t>
            </w:r>
          </w:p>
        </w:tc>
      </w:tr>
      <w:tr w:rsidR="00B76378" w:rsidRPr="00C00EC7" w:rsidTr="00B76378">
        <w:trPr>
          <w:trHeight w:val="125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2.</w:t>
            </w:r>
          </w:p>
        </w:tc>
        <w:tc>
          <w:tcPr>
            <w:tcW w:w="3280" w:type="pct"/>
            <w:gridSpan w:val="2"/>
            <w:vAlign w:val="bottom"/>
          </w:tcPr>
          <w:p w:rsidR="00B76378" w:rsidRPr="00C00EC7" w:rsidRDefault="00B76378" w:rsidP="00B76378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Recall the unit of alkalinity.</w:t>
            </w:r>
          </w:p>
        </w:tc>
        <w:tc>
          <w:tcPr>
            <w:tcW w:w="538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CO1</w:t>
            </w:r>
          </w:p>
        </w:tc>
        <w:tc>
          <w:tcPr>
            <w:tcW w:w="495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</w:t>
            </w:r>
          </w:p>
        </w:tc>
      </w:tr>
      <w:tr w:rsidR="00B76378" w:rsidRPr="00C00EC7" w:rsidTr="00B76378">
        <w:trPr>
          <w:trHeight w:val="10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3.</w:t>
            </w:r>
          </w:p>
        </w:tc>
        <w:tc>
          <w:tcPr>
            <w:tcW w:w="3280" w:type="pct"/>
            <w:gridSpan w:val="2"/>
            <w:vAlign w:val="bottom"/>
          </w:tcPr>
          <w:p w:rsidR="00B76378" w:rsidRPr="00C00EC7" w:rsidRDefault="00B76378" w:rsidP="00B76378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Define flocculant.</w:t>
            </w:r>
          </w:p>
        </w:tc>
        <w:tc>
          <w:tcPr>
            <w:tcW w:w="538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CO2</w:t>
            </w:r>
          </w:p>
        </w:tc>
        <w:tc>
          <w:tcPr>
            <w:tcW w:w="495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</w:t>
            </w:r>
          </w:p>
        </w:tc>
      </w:tr>
      <w:tr w:rsidR="00B76378" w:rsidRPr="00C00EC7" w:rsidTr="00B76378">
        <w:trPr>
          <w:trHeight w:val="98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4.</w:t>
            </w:r>
          </w:p>
        </w:tc>
        <w:tc>
          <w:tcPr>
            <w:tcW w:w="3280" w:type="pct"/>
            <w:gridSpan w:val="2"/>
            <w:vAlign w:val="bottom"/>
          </w:tcPr>
          <w:p w:rsidR="00B76378" w:rsidRPr="00C00EC7" w:rsidRDefault="00B76378" w:rsidP="00B76378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Identify the chemicals used for flocculant.</w:t>
            </w:r>
          </w:p>
        </w:tc>
        <w:tc>
          <w:tcPr>
            <w:tcW w:w="538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CO2</w:t>
            </w:r>
          </w:p>
        </w:tc>
        <w:tc>
          <w:tcPr>
            <w:tcW w:w="495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5.</w:t>
            </w:r>
          </w:p>
        </w:tc>
        <w:tc>
          <w:tcPr>
            <w:tcW w:w="3280" w:type="pct"/>
            <w:gridSpan w:val="2"/>
            <w:vAlign w:val="bottom"/>
          </w:tcPr>
          <w:p w:rsidR="00B76378" w:rsidRPr="00C00EC7" w:rsidRDefault="00B76378" w:rsidP="00B76378">
            <w:pPr>
              <w:pStyle w:val="Default"/>
              <w:spacing w:line="276" w:lineRule="auto"/>
              <w:contextualSpacing/>
            </w:pPr>
            <w:r w:rsidRPr="00C00EC7">
              <w:t>Classify the parameters for water testing.</w:t>
            </w:r>
          </w:p>
        </w:tc>
        <w:tc>
          <w:tcPr>
            <w:tcW w:w="538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CO3</w:t>
            </w:r>
          </w:p>
        </w:tc>
        <w:tc>
          <w:tcPr>
            <w:tcW w:w="495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6.</w:t>
            </w:r>
          </w:p>
        </w:tc>
        <w:tc>
          <w:tcPr>
            <w:tcW w:w="3280" w:type="pct"/>
            <w:gridSpan w:val="2"/>
            <w:vAlign w:val="bottom"/>
          </w:tcPr>
          <w:p w:rsidR="00B76378" w:rsidRPr="00C00EC7" w:rsidRDefault="00B76378" w:rsidP="00B76378">
            <w:pPr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Name the chemical used for disinfection.</w:t>
            </w:r>
          </w:p>
        </w:tc>
        <w:tc>
          <w:tcPr>
            <w:tcW w:w="538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CO3</w:t>
            </w:r>
          </w:p>
        </w:tc>
        <w:tc>
          <w:tcPr>
            <w:tcW w:w="495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7.</w:t>
            </w:r>
          </w:p>
        </w:tc>
        <w:tc>
          <w:tcPr>
            <w:tcW w:w="3280" w:type="pct"/>
            <w:gridSpan w:val="2"/>
            <w:vAlign w:val="bottom"/>
          </w:tcPr>
          <w:p w:rsidR="00B76378" w:rsidRPr="00C00EC7" w:rsidRDefault="00B76378" w:rsidP="00B76378">
            <w:pPr>
              <w:pStyle w:val="ListParagraph"/>
              <w:ind w:left="0"/>
              <w:rPr>
                <w:noProof/>
                <w:sz w:val="24"/>
                <w:szCs w:val="24"/>
                <w:lang w:eastAsia="zh-TW"/>
              </w:rPr>
            </w:pPr>
            <w:r w:rsidRPr="00C00EC7">
              <w:rPr>
                <w:sz w:val="24"/>
                <w:szCs w:val="24"/>
              </w:rPr>
              <w:t>Summarize the types of wet corrosion.</w:t>
            </w:r>
          </w:p>
        </w:tc>
        <w:tc>
          <w:tcPr>
            <w:tcW w:w="538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CO4</w:t>
            </w:r>
          </w:p>
        </w:tc>
        <w:tc>
          <w:tcPr>
            <w:tcW w:w="495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8.</w:t>
            </w:r>
          </w:p>
        </w:tc>
        <w:tc>
          <w:tcPr>
            <w:tcW w:w="3280" w:type="pct"/>
            <w:gridSpan w:val="2"/>
            <w:vAlign w:val="bottom"/>
          </w:tcPr>
          <w:p w:rsidR="00B76378" w:rsidRPr="00C00EC7" w:rsidRDefault="00B76378" w:rsidP="00B76378">
            <w:pPr>
              <w:contextualSpacing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>Define</w:t>
            </w:r>
            <w:r w:rsidRPr="00C00EC7">
              <w:rPr>
                <w:sz w:val="24"/>
                <w:szCs w:val="24"/>
              </w:rPr>
              <w:t xml:space="preserve"> the term rust.</w:t>
            </w:r>
          </w:p>
        </w:tc>
        <w:tc>
          <w:tcPr>
            <w:tcW w:w="538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CO4</w:t>
            </w:r>
          </w:p>
        </w:tc>
        <w:tc>
          <w:tcPr>
            <w:tcW w:w="495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R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9.</w:t>
            </w:r>
          </w:p>
        </w:tc>
        <w:tc>
          <w:tcPr>
            <w:tcW w:w="3280" w:type="pct"/>
            <w:gridSpan w:val="2"/>
            <w:vAlign w:val="bottom"/>
          </w:tcPr>
          <w:p w:rsidR="00B76378" w:rsidRPr="00C00EC7" w:rsidRDefault="00B76378" w:rsidP="00B76378">
            <w:pPr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Express the formula for hydraulic cement.</w:t>
            </w:r>
          </w:p>
        </w:tc>
        <w:tc>
          <w:tcPr>
            <w:tcW w:w="538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CO5</w:t>
            </w:r>
          </w:p>
        </w:tc>
        <w:tc>
          <w:tcPr>
            <w:tcW w:w="495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10.</w:t>
            </w:r>
          </w:p>
        </w:tc>
        <w:tc>
          <w:tcPr>
            <w:tcW w:w="3280" w:type="pct"/>
            <w:gridSpan w:val="2"/>
            <w:vAlign w:val="bottom"/>
          </w:tcPr>
          <w:p w:rsidR="00B76378" w:rsidRPr="00C00EC7" w:rsidRDefault="00B76378" w:rsidP="00B76378">
            <w:pPr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Give examples for solid waste.</w:t>
            </w:r>
          </w:p>
        </w:tc>
        <w:tc>
          <w:tcPr>
            <w:tcW w:w="538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CO6</w:t>
            </w:r>
          </w:p>
        </w:tc>
        <w:tc>
          <w:tcPr>
            <w:tcW w:w="495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</w:t>
            </w:r>
          </w:p>
        </w:tc>
      </w:tr>
      <w:tr w:rsidR="00B76378" w:rsidRPr="00C00EC7" w:rsidTr="00B76378">
        <w:trPr>
          <w:trHeight w:val="70"/>
        </w:trPr>
        <w:tc>
          <w:tcPr>
            <w:tcW w:w="5000" w:type="pct"/>
            <w:gridSpan w:val="7"/>
            <w:vAlign w:val="center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  <w:r w:rsidRPr="00C00EC7">
              <w:rPr>
                <w:b/>
                <w:sz w:val="24"/>
                <w:szCs w:val="24"/>
                <w:u w:val="single"/>
              </w:rPr>
              <w:t>PART – B (6 X 3 = 18 MARKS)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11.</w:t>
            </w:r>
          </w:p>
        </w:tc>
        <w:tc>
          <w:tcPr>
            <w:tcW w:w="3280" w:type="pct"/>
            <w:gridSpan w:val="2"/>
          </w:tcPr>
          <w:p w:rsidR="00B76378" w:rsidRPr="00C00EC7" w:rsidRDefault="00B76378" w:rsidP="00B76378">
            <w:pPr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 water sample is alkaline to only methyl orange but not for phenolphthalein indicator. However, its 100 ml on titration using methyl orange indicator consumed 17.2 ml of N/50 HCL.</w:t>
            </w:r>
            <w:r>
              <w:rPr>
                <w:sz w:val="24"/>
                <w:szCs w:val="24"/>
              </w:rPr>
              <w:t xml:space="preserve"> </w:t>
            </w:r>
            <w:r w:rsidRPr="00C00EC7">
              <w:rPr>
                <w:sz w:val="24"/>
                <w:szCs w:val="24"/>
              </w:rPr>
              <w:t>Calculate the alkalinity present in water sample in terms of Caco</w:t>
            </w:r>
            <w:r w:rsidRPr="00C00EC7">
              <w:rPr>
                <w:sz w:val="24"/>
                <w:szCs w:val="24"/>
                <w:vertAlign w:val="subscript"/>
              </w:rPr>
              <w:t>3</w:t>
            </w:r>
            <w:r w:rsidRPr="00C00EC7">
              <w:rPr>
                <w:sz w:val="24"/>
                <w:szCs w:val="24"/>
              </w:rPr>
              <w:t xml:space="preserve"> equivalent.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3</w:t>
            </w:r>
          </w:p>
        </w:tc>
      </w:tr>
      <w:tr w:rsidR="00B76378" w:rsidRPr="00C00EC7" w:rsidTr="00B76378">
        <w:trPr>
          <w:trHeight w:val="70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12.</w:t>
            </w:r>
          </w:p>
        </w:tc>
        <w:tc>
          <w:tcPr>
            <w:tcW w:w="3280" w:type="pct"/>
            <w:gridSpan w:val="2"/>
          </w:tcPr>
          <w:p w:rsidR="00B76378" w:rsidRPr="00C00EC7" w:rsidRDefault="00B76378" w:rsidP="00B76378">
            <w:pPr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Describe about the filtration in water treatment.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3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13.</w:t>
            </w:r>
          </w:p>
        </w:tc>
        <w:tc>
          <w:tcPr>
            <w:tcW w:w="3280" w:type="pct"/>
            <w:gridSpan w:val="2"/>
          </w:tcPr>
          <w:p w:rsidR="00B76378" w:rsidRPr="00C00EC7" w:rsidRDefault="00B76378" w:rsidP="00B76378">
            <w:pPr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Explain the chemical treatment of municipal wastewater treatment plant.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3</w:t>
            </w:r>
          </w:p>
        </w:tc>
      </w:tr>
      <w:tr w:rsidR="00B76378" w:rsidRPr="00C00EC7" w:rsidTr="00B76378">
        <w:trPr>
          <w:trHeight w:val="188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14.</w:t>
            </w:r>
          </w:p>
        </w:tc>
        <w:tc>
          <w:tcPr>
            <w:tcW w:w="3280" w:type="pct"/>
            <w:gridSpan w:val="2"/>
          </w:tcPr>
          <w:p w:rsidR="00B76378" w:rsidRPr="00C00EC7" w:rsidRDefault="00B76378" w:rsidP="00B76378">
            <w:pPr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Discuss galvanic corrosion.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3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15.</w:t>
            </w:r>
          </w:p>
        </w:tc>
        <w:tc>
          <w:tcPr>
            <w:tcW w:w="3280" w:type="pct"/>
            <w:gridSpan w:val="2"/>
          </w:tcPr>
          <w:p w:rsidR="00B76378" w:rsidRPr="00C00EC7" w:rsidRDefault="00B76378" w:rsidP="00B76378">
            <w:pPr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Categorize the typical constituents of Portland cement.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3</w:t>
            </w:r>
          </w:p>
        </w:tc>
      </w:tr>
      <w:tr w:rsidR="00B76378" w:rsidRPr="00C00EC7" w:rsidTr="00B76378">
        <w:trPr>
          <w:trHeight w:val="260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16.</w:t>
            </w:r>
          </w:p>
        </w:tc>
        <w:tc>
          <w:tcPr>
            <w:tcW w:w="3280" w:type="pct"/>
            <w:gridSpan w:val="2"/>
          </w:tcPr>
          <w:p w:rsidR="00B76378" w:rsidRPr="00C00EC7" w:rsidRDefault="00B76378" w:rsidP="00B76378">
            <w:pPr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Define zero waste system.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3</w:t>
            </w:r>
          </w:p>
        </w:tc>
      </w:tr>
      <w:tr w:rsidR="00B76378" w:rsidRPr="00C00EC7" w:rsidTr="008C57B9">
        <w:trPr>
          <w:trHeight w:val="552"/>
        </w:trPr>
        <w:tc>
          <w:tcPr>
            <w:tcW w:w="5000" w:type="pct"/>
            <w:gridSpan w:val="7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  <w:u w:val="single"/>
              </w:rPr>
            </w:pPr>
            <w:r w:rsidRPr="00C00EC7">
              <w:rPr>
                <w:b/>
                <w:sz w:val="24"/>
                <w:szCs w:val="24"/>
                <w:u w:val="single"/>
              </w:rPr>
              <w:t>PART – C (6 X 12 = 72 MARKS)</w:t>
            </w:r>
          </w:p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(Answer any five Questions from Q.No 17 to 23, Q.No 24 is Compulsory)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17.</w:t>
            </w: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100 ml of water sample gave titer value of 15ml N/50 HCL for phenolphthalein endpoint. Another water sample gave the titer value of 30 ml methyl orange endpoint. Calculate the amount and type of alkalinity present in water sample.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Summarize the procedure to determine dissolved oxygen.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18.</w:t>
            </w: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Describe sedimentation tank and disinfection.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Discuss the screening, disinfection and distribution.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CO2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19.</w:t>
            </w: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Discuss the sewage treatment plant.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Differentiate aerobic and anaerobic treatment process with it types.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20.</w:t>
            </w: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Compare oxidation and wet corrosion.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Conclude the factors and control methods of corrosion.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CO4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21.</w:t>
            </w: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E73E40">
              <w:rPr>
                <w:sz w:val="24"/>
                <w:szCs w:val="24"/>
              </w:rPr>
              <w:t xml:space="preserve">Discuss the uses </w:t>
            </w:r>
            <w:r>
              <w:rPr>
                <w:sz w:val="24"/>
                <w:szCs w:val="24"/>
              </w:rPr>
              <w:t xml:space="preserve">of </w:t>
            </w:r>
            <w:r w:rsidRPr="00E73E40">
              <w:rPr>
                <w:sz w:val="24"/>
                <w:szCs w:val="24"/>
              </w:rPr>
              <w:t>cement.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Describe the special types of cement.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22.</w:t>
            </w: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 water sample is alkaline to only methyl orange but not for phenolphthalein indicator. However, its 100 ml on titration using methyl orange indicator consumed 17.2 ml of N/50 HCL.</w:t>
            </w:r>
            <w:r>
              <w:rPr>
                <w:sz w:val="24"/>
                <w:szCs w:val="24"/>
              </w:rPr>
              <w:t xml:space="preserve"> </w:t>
            </w:r>
            <w:r w:rsidRPr="00C00EC7">
              <w:rPr>
                <w:sz w:val="24"/>
                <w:szCs w:val="24"/>
              </w:rPr>
              <w:t>Calculate the alkalinity present in water sample in terms of Caco</w:t>
            </w:r>
            <w:r w:rsidRPr="00C00EC7">
              <w:rPr>
                <w:sz w:val="24"/>
                <w:szCs w:val="24"/>
                <w:vertAlign w:val="subscript"/>
              </w:rPr>
              <w:t>3</w:t>
            </w:r>
            <w:r w:rsidRPr="00C00EC7">
              <w:rPr>
                <w:sz w:val="24"/>
                <w:szCs w:val="24"/>
              </w:rPr>
              <w:t xml:space="preserve"> equivalent.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CO1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An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Explain settling and hardening of cement and its stages.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23.</w:t>
            </w: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Discuss the grit chamber and chlorination in municipal wastewater treatment plant.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CO3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C00EC7">
              <w:rPr>
                <w:bCs/>
                <w:sz w:val="24"/>
                <w:szCs w:val="24"/>
              </w:rPr>
              <w:t>Describe the types of cement in detail.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CO5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70"/>
        </w:trPr>
        <w:tc>
          <w:tcPr>
            <w:tcW w:w="5000" w:type="pct"/>
            <w:gridSpan w:val="7"/>
            <w:vAlign w:val="center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C00EC7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24.</w:t>
            </w: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Discuss the layout of municipal solid waste.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  <w:tr w:rsidR="00B76378" w:rsidRPr="00C00EC7" w:rsidTr="00B76378">
        <w:trPr>
          <w:trHeight w:val="397"/>
        </w:trPr>
        <w:tc>
          <w:tcPr>
            <w:tcW w:w="267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</w:p>
        </w:tc>
        <w:tc>
          <w:tcPr>
            <w:tcW w:w="226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C00EC7" w:rsidRDefault="00B76378" w:rsidP="00B76378">
            <w:pPr>
              <w:contextualSpacing/>
              <w:jc w:val="both"/>
              <w:rPr>
                <w:bCs/>
                <w:sz w:val="24"/>
                <w:szCs w:val="24"/>
              </w:rPr>
            </w:pPr>
            <w:r w:rsidRPr="00C00EC7">
              <w:rPr>
                <w:bCs/>
                <w:sz w:val="24"/>
                <w:szCs w:val="24"/>
              </w:rPr>
              <w:t>Summarize the effects of solid waste.</w:t>
            </w:r>
          </w:p>
        </w:tc>
        <w:tc>
          <w:tcPr>
            <w:tcW w:w="550" w:type="pct"/>
            <w:gridSpan w:val="2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CO6</w:t>
            </w:r>
          </w:p>
        </w:tc>
        <w:tc>
          <w:tcPr>
            <w:tcW w:w="483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</w:t>
            </w:r>
          </w:p>
        </w:tc>
        <w:tc>
          <w:tcPr>
            <w:tcW w:w="419" w:type="pct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6</w:t>
            </w:r>
          </w:p>
        </w:tc>
      </w:tr>
    </w:tbl>
    <w:p w:rsidR="00B76378" w:rsidRDefault="00B76378" w:rsidP="00B76378">
      <w:pPr>
        <w:contextualSpacing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963"/>
      </w:tblGrid>
      <w:tr w:rsidR="00B76378" w:rsidRPr="00C00EC7" w:rsidTr="00B76378">
        <w:tc>
          <w:tcPr>
            <w:tcW w:w="675" w:type="dxa"/>
          </w:tcPr>
          <w:p w:rsidR="00B76378" w:rsidRPr="00C00EC7" w:rsidRDefault="00B76378" w:rsidP="00B76378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9963" w:type="dxa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C00EC7" w:rsidTr="00B76378">
        <w:tc>
          <w:tcPr>
            <w:tcW w:w="675" w:type="dxa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CO1</w:t>
            </w:r>
          </w:p>
        </w:tc>
        <w:tc>
          <w:tcPr>
            <w:tcW w:w="9963" w:type="dxa"/>
            <w:vAlign w:val="center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Understand the various factors in water quality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C00EC7" w:rsidTr="00B76378">
        <w:tc>
          <w:tcPr>
            <w:tcW w:w="675" w:type="dxa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CO2</w:t>
            </w:r>
          </w:p>
        </w:tc>
        <w:tc>
          <w:tcPr>
            <w:tcW w:w="9963" w:type="dxa"/>
            <w:vAlign w:val="center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color w:val="000000" w:themeColor="text1"/>
                <w:sz w:val="24"/>
                <w:szCs w:val="24"/>
              </w:rPr>
              <w:t>Learn the various water purification process and their applications</w:t>
            </w:r>
            <w:r>
              <w:rPr>
                <w:color w:val="000000" w:themeColor="text1"/>
                <w:sz w:val="24"/>
                <w:szCs w:val="24"/>
              </w:rPr>
              <w:t>.</w:t>
            </w:r>
          </w:p>
        </w:tc>
      </w:tr>
      <w:tr w:rsidR="00B76378" w:rsidRPr="00C00EC7" w:rsidTr="00B76378">
        <w:tc>
          <w:tcPr>
            <w:tcW w:w="675" w:type="dxa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CO3</w:t>
            </w:r>
          </w:p>
        </w:tc>
        <w:tc>
          <w:tcPr>
            <w:tcW w:w="9963" w:type="dxa"/>
            <w:vAlign w:val="center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Describe the process of corrosion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C00EC7" w:rsidTr="00B76378">
        <w:tc>
          <w:tcPr>
            <w:tcW w:w="675" w:type="dxa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CO4</w:t>
            </w:r>
          </w:p>
        </w:tc>
        <w:tc>
          <w:tcPr>
            <w:tcW w:w="9963" w:type="dxa"/>
            <w:vAlign w:val="center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Identify the methods to control corrosion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C00EC7" w:rsidTr="00B76378">
        <w:tc>
          <w:tcPr>
            <w:tcW w:w="675" w:type="dxa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CO5</w:t>
            </w:r>
          </w:p>
        </w:tc>
        <w:tc>
          <w:tcPr>
            <w:tcW w:w="9963" w:type="dxa"/>
            <w:vAlign w:val="center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Analyze the component present in the cement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C00EC7" w:rsidTr="00B76378">
        <w:tc>
          <w:tcPr>
            <w:tcW w:w="675" w:type="dxa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CO6</w:t>
            </w:r>
          </w:p>
        </w:tc>
        <w:tc>
          <w:tcPr>
            <w:tcW w:w="9963" w:type="dxa"/>
            <w:vAlign w:val="bottom"/>
          </w:tcPr>
          <w:p w:rsidR="00B76378" w:rsidRPr="00C00EC7" w:rsidRDefault="00B76378" w:rsidP="00B76378">
            <w:pPr>
              <w:contextualSpacing/>
              <w:jc w:val="both"/>
              <w:rPr>
                <w:sz w:val="24"/>
                <w:szCs w:val="24"/>
              </w:rPr>
            </w:pPr>
            <w:r w:rsidRPr="00C00EC7">
              <w:rPr>
                <w:color w:val="000000" w:themeColor="text1"/>
                <w:sz w:val="24"/>
                <w:szCs w:val="24"/>
              </w:rPr>
              <w:t>Realize the solid waste management applications</w:t>
            </w:r>
            <w:r>
              <w:rPr>
                <w:color w:val="000000" w:themeColor="text1"/>
                <w:sz w:val="24"/>
                <w:szCs w:val="24"/>
              </w:rPr>
              <w:t>.</w:t>
            </w:r>
          </w:p>
        </w:tc>
      </w:tr>
    </w:tbl>
    <w:p w:rsidR="00B76378" w:rsidRPr="00BA50B9" w:rsidRDefault="00B76378" w:rsidP="00B76378">
      <w:pPr>
        <w:contextualSpacing/>
        <w:jc w:val="both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C00EC7" w:rsidTr="00B76378">
        <w:tc>
          <w:tcPr>
            <w:tcW w:w="10683" w:type="dxa"/>
            <w:gridSpan w:val="8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Assessment Pattern as per Bloom’s Level</w:t>
            </w:r>
          </w:p>
        </w:tc>
      </w:tr>
      <w:tr w:rsidR="00B76378" w:rsidRPr="00C00EC7" w:rsidTr="00B76378">
        <w:tc>
          <w:tcPr>
            <w:tcW w:w="959" w:type="dxa"/>
          </w:tcPr>
          <w:p w:rsidR="00B76378" w:rsidRPr="00C00EC7" w:rsidRDefault="00B76378" w:rsidP="00B76378">
            <w:pPr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C00EC7" w:rsidTr="00B76378">
        <w:tc>
          <w:tcPr>
            <w:tcW w:w="959" w:type="dxa"/>
          </w:tcPr>
          <w:p w:rsidR="00B76378" w:rsidRPr="00C00EC7" w:rsidRDefault="00B76378" w:rsidP="00B76378">
            <w:pPr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</w:t>
            </w:r>
          </w:p>
        </w:tc>
        <w:tc>
          <w:tcPr>
            <w:tcW w:w="1569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7</w:t>
            </w:r>
          </w:p>
        </w:tc>
        <w:tc>
          <w:tcPr>
            <w:tcW w:w="1439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15</w:t>
            </w:r>
          </w:p>
        </w:tc>
        <w:tc>
          <w:tcPr>
            <w:tcW w:w="1375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23</w:t>
            </w:r>
          </w:p>
        </w:tc>
      </w:tr>
      <w:tr w:rsidR="00B76378" w:rsidRPr="00C00EC7" w:rsidTr="00B76378">
        <w:tc>
          <w:tcPr>
            <w:tcW w:w="959" w:type="dxa"/>
          </w:tcPr>
          <w:p w:rsidR="00B76378" w:rsidRPr="00C00EC7" w:rsidRDefault="00B76378" w:rsidP="00B76378">
            <w:pPr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2</w:t>
            </w:r>
          </w:p>
        </w:tc>
        <w:tc>
          <w:tcPr>
            <w:tcW w:w="1569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15</w:t>
            </w:r>
          </w:p>
        </w:tc>
        <w:tc>
          <w:tcPr>
            <w:tcW w:w="1439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17</w:t>
            </w:r>
          </w:p>
        </w:tc>
      </w:tr>
      <w:tr w:rsidR="00B76378" w:rsidRPr="00C00EC7" w:rsidTr="00B76378">
        <w:tc>
          <w:tcPr>
            <w:tcW w:w="959" w:type="dxa"/>
          </w:tcPr>
          <w:p w:rsidR="00B76378" w:rsidRPr="00C00EC7" w:rsidRDefault="00B76378" w:rsidP="00B76378">
            <w:pPr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</w:t>
            </w:r>
          </w:p>
        </w:tc>
        <w:tc>
          <w:tcPr>
            <w:tcW w:w="1569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19</w:t>
            </w:r>
          </w:p>
        </w:tc>
        <w:tc>
          <w:tcPr>
            <w:tcW w:w="1439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3</w:t>
            </w:r>
          </w:p>
        </w:tc>
        <w:tc>
          <w:tcPr>
            <w:tcW w:w="1375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23</w:t>
            </w:r>
          </w:p>
        </w:tc>
      </w:tr>
      <w:tr w:rsidR="00B76378" w:rsidRPr="00C00EC7" w:rsidTr="00B76378">
        <w:tc>
          <w:tcPr>
            <w:tcW w:w="959" w:type="dxa"/>
          </w:tcPr>
          <w:p w:rsidR="00B76378" w:rsidRPr="00C00EC7" w:rsidRDefault="00B76378" w:rsidP="00B76378">
            <w:pPr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</w:t>
            </w:r>
          </w:p>
        </w:tc>
        <w:tc>
          <w:tcPr>
            <w:tcW w:w="1569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16</w:t>
            </w:r>
          </w:p>
        </w:tc>
        <w:tc>
          <w:tcPr>
            <w:tcW w:w="1439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17</w:t>
            </w:r>
          </w:p>
        </w:tc>
      </w:tr>
      <w:tr w:rsidR="00B76378" w:rsidRPr="00C00EC7" w:rsidTr="00B76378">
        <w:tc>
          <w:tcPr>
            <w:tcW w:w="959" w:type="dxa"/>
          </w:tcPr>
          <w:p w:rsidR="00B76378" w:rsidRPr="00C00EC7" w:rsidRDefault="00B76378" w:rsidP="00B76378">
            <w:pPr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25</w:t>
            </w:r>
          </w:p>
        </w:tc>
        <w:tc>
          <w:tcPr>
            <w:tcW w:w="1439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3</w:t>
            </w:r>
          </w:p>
        </w:tc>
        <w:tc>
          <w:tcPr>
            <w:tcW w:w="1375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28</w:t>
            </w:r>
          </w:p>
        </w:tc>
      </w:tr>
      <w:tr w:rsidR="00B76378" w:rsidRPr="00C00EC7" w:rsidTr="00B76378">
        <w:tc>
          <w:tcPr>
            <w:tcW w:w="959" w:type="dxa"/>
          </w:tcPr>
          <w:p w:rsidR="00B76378" w:rsidRPr="00C00EC7" w:rsidRDefault="00B76378" w:rsidP="00B76378">
            <w:pPr>
              <w:contextualSpacing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16</w:t>
            </w:r>
          </w:p>
        </w:tc>
        <w:tc>
          <w:tcPr>
            <w:tcW w:w="1439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00EC7" w:rsidRDefault="00B76378" w:rsidP="00B76378">
            <w:pPr>
              <w:contextualSpacing/>
              <w:jc w:val="center"/>
              <w:rPr>
                <w:sz w:val="24"/>
                <w:szCs w:val="24"/>
              </w:rPr>
            </w:pPr>
            <w:r w:rsidRPr="00C00EC7">
              <w:rPr>
                <w:sz w:val="24"/>
                <w:szCs w:val="24"/>
              </w:rPr>
              <w:t>16</w:t>
            </w:r>
          </w:p>
        </w:tc>
      </w:tr>
      <w:tr w:rsidR="00B76378" w:rsidRPr="00C00EC7" w:rsidTr="00B76378">
        <w:tc>
          <w:tcPr>
            <w:tcW w:w="9522" w:type="dxa"/>
            <w:gridSpan w:val="7"/>
          </w:tcPr>
          <w:p w:rsidR="00B76378" w:rsidRPr="00C00EC7" w:rsidRDefault="00B76378" w:rsidP="00B76378">
            <w:pPr>
              <w:contextualSpacing/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C00EC7" w:rsidRDefault="00B76378" w:rsidP="00B76378">
            <w:pPr>
              <w:contextualSpacing/>
              <w:jc w:val="center"/>
              <w:rPr>
                <w:b/>
                <w:sz w:val="24"/>
                <w:szCs w:val="24"/>
              </w:rPr>
            </w:pPr>
            <w:r w:rsidRPr="00C00EC7">
              <w:rPr>
                <w:b/>
                <w:sz w:val="24"/>
                <w:szCs w:val="24"/>
              </w:rPr>
              <w:t>124</w:t>
            </w:r>
          </w:p>
        </w:tc>
      </w:tr>
    </w:tbl>
    <w:p w:rsidR="00B76378" w:rsidRDefault="00B76378" w:rsidP="00B76378">
      <w:pPr>
        <w:contextualSpacing/>
      </w:pPr>
    </w:p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2062" name="Picture 2062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867786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867786">
              <w:rPr>
                <w:b/>
                <w:szCs w:val="24"/>
              </w:rPr>
              <w:t xml:space="preserve">20CH2001   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867786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867786">
              <w:rPr>
                <w:b/>
                <w:szCs w:val="24"/>
              </w:rPr>
              <w:t>COMPLEMENTARY CHEMISTRY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70"/>
        <w:gridCol w:w="396"/>
        <w:gridCol w:w="6348"/>
        <w:gridCol w:w="1150"/>
        <w:gridCol w:w="1323"/>
        <w:gridCol w:w="896"/>
      </w:tblGrid>
      <w:tr w:rsidR="00B76378" w:rsidRPr="00C06CD7" w:rsidTr="00B76378">
        <w:trPr>
          <w:trHeight w:val="552"/>
        </w:trPr>
        <w:tc>
          <w:tcPr>
            <w:tcW w:w="260" w:type="pct"/>
            <w:vAlign w:val="center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354" w:type="pct"/>
            <w:gridSpan w:val="2"/>
            <w:vAlign w:val="center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471" w:type="pct"/>
            <w:vAlign w:val="center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02" w:type="pct"/>
            <w:vAlign w:val="center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C06CD7" w:rsidTr="00B76378">
        <w:trPr>
          <w:trHeight w:val="552"/>
        </w:trPr>
        <w:tc>
          <w:tcPr>
            <w:tcW w:w="5000" w:type="pct"/>
            <w:gridSpan w:val="6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C06CD7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1.</w:t>
            </w: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Summarize the rules to find the oxidation number of an element in a molecule. Evaluate the oxidation number of Manganese in KMnO</w:t>
            </w:r>
            <w:r w:rsidRPr="00C06CD7">
              <w:rPr>
                <w:sz w:val="24"/>
                <w:szCs w:val="24"/>
                <w:vertAlign w:val="subscript"/>
              </w:rPr>
              <w:t>4</w:t>
            </w:r>
            <w:r w:rsidRPr="00C06CD7">
              <w:rPr>
                <w:sz w:val="24"/>
                <w:szCs w:val="24"/>
              </w:rPr>
              <w:t xml:space="preserve"> and MnO</w:t>
            </w:r>
            <w:r w:rsidRPr="00C06CD7">
              <w:rPr>
                <w:sz w:val="24"/>
                <w:szCs w:val="24"/>
                <w:vertAlign w:val="subscript"/>
              </w:rPr>
              <w:t>2</w:t>
            </w:r>
            <w:r w:rsidRPr="00C06CD7">
              <w:rPr>
                <w:sz w:val="24"/>
                <w:szCs w:val="24"/>
              </w:rPr>
              <w:t>.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Evaluate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 xml:space="preserve">How are buffer solutions prepared? What are the various types of buffer </w:t>
            </w:r>
            <w:r w:rsidR="006770A4" w:rsidRPr="00C06CD7">
              <w:rPr>
                <w:sz w:val="24"/>
                <w:szCs w:val="24"/>
              </w:rPr>
              <w:t>solution</w:t>
            </w:r>
            <w:r w:rsidR="006770A4">
              <w:rPr>
                <w:sz w:val="24"/>
                <w:szCs w:val="24"/>
              </w:rPr>
              <w:t>?</w:t>
            </w:r>
            <w:r w:rsidRPr="00C06CD7">
              <w:rPr>
                <w:sz w:val="24"/>
                <w:szCs w:val="24"/>
              </w:rPr>
              <w:t xml:space="preserve"> Explain with examples.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C06CD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2.</w:t>
            </w: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</w:rPr>
            </w:pPr>
            <w:r w:rsidRPr="00C06CD7">
              <w:rPr>
                <w:bCs/>
                <w:sz w:val="24"/>
                <w:szCs w:val="24"/>
              </w:rPr>
              <w:t>Describe Bronsted Lowry acid base theory with examples and define conjugate acid-base pairs with examples.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Apply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Define the following</w:t>
            </w:r>
          </w:p>
          <w:p w:rsidR="00B76378" w:rsidRPr="00C06CD7" w:rsidRDefault="00B76378" w:rsidP="00CA5E13">
            <w:pPr>
              <w:pStyle w:val="ListParagraph"/>
              <w:numPr>
                <w:ilvl w:val="0"/>
                <w:numId w:val="44"/>
              </w:numPr>
              <w:ind w:left="354" w:firstLine="6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Ionic product of water   (ii) Acid dissociation constant  (iii) Solubility product  (iv) Electrode potential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CO1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3.</w:t>
            </w: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Analyze the atomic spectrum of hydrogen.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Analyze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06CD7">
              <w:rPr>
                <w:bCs/>
                <w:sz w:val="24"/>
                <w:szCs w:val="24"/>
              </w:rPr>
              <w:t>Write the Schrodinger wave equation and explain the terms involved. Summarize the significance of the Schrodinger wave equation.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4.</w:t>
            </w: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Discuss Somerfield’s theory and state its advantages and limitations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Analyze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06CD7">
              <w:rPr>
                <w:bCs/>
                <w:sz w:val="24"/>
                <w:szCs w:val="24"/>
              </w:rPr>
              <w:t>Explain the following principles</w:t>
            </w:r>
          </w:p>
          <w:p w:rsidR="00B76378" w:rsidRPr="00C06CD7" w:rsidRDefault="00B76378" w:rsidP="00CA5E13">
            <w:pPr>
              <w:pStyle w:val="ListParagraph"/>
              <w:numPr>
                <w:ilvl w:val="0"/>
                <w:numId w:val="45"/>
              </w:numPr>
              <w:jc w:val="both"/>
              <w:rPr>
                <w:bCs/>
                <w:sz w:val="24"/>
                <w:szCs w:val="24"/>
              </w:rPr>
            </w:pPr>
            <w:r w:rsidRPr="00C06CD7">
              <w:rPr>
                <w:bCs/>
                <w:sz w:val="24"/>
                <w:szCs w:val="24"/>
              </w:rPr>
              <w:t>Pauli’s exclusion principle</w:t>
            </w:r>
          </w:p>
          <w:p w:rsidR="00B76378" w:rsidRPr="00C06CD7" w:rsidRDefault="00B76378" w:rsidP="00CA5E13">
            <w:pPr>
              <w:pStyle w:val="ListParagraph"/>
              <w:numPr>
                <w:ilvl w:val="0"/>
                <w:numId w:val="45"/>
              </w:numPr>
              <w:jc w:val="both"/>
              <w:rPr>
                <w:bCs/>
                <w:sz w:val="24"/>
                <w:szCs w:val="24"/>
              </w:rPr>
            </w:pPr>
            <w:r w:rsidRPr="00C06CD7">
              <w:rPr>
                <w:bCs/>
                <w:sz w:val="24"/>
                <w:szCs w:val="24"/>
              </w:rPr>
              <w:t>Aufbau principle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CO2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bookmarkStart w:id="15" w:name="_Hlk120099748"/>
            <w:r w:rsidRPr="00C06CD7">
              <w:rPr>
                <w:sz w:val="24"/>
                <w:szCs w:val="24"/>
              </w:rPr>
              <w:t>5.</w:t>
            </w: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How are ionic bonds formed? Summarize the characteristics of ionic bond. Describe the types of packing in ionic crystals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06CD7">
              <w:rPr>
                <w:bCs/>
                <w:sz w:val="24"/>
                <w:szCs w:val="24"/>
              </w:rPr>
              <w:t>Compare the characteristics of valence bond theory and molecular orbital theory.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Analyze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lastRenderedPageBreak/>
              <w:t>6.</w:t>
            </w: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Analyze the various types of hybridization possible in covalent compounds.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Analyze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06CD7">
              <w:rPr>
                <w:bCs/>
                <w:sz w:val="24"/>
                <w:szCs w:val="24"/>
              </w:rPr>
              <w:t>Explain the following with examples.</w:t>
            </w:r>
          </w:p>
          <w:p w:rsidR="00B76378" w:rsidRPr="00C06CD7" w:rsidRDefault="00B76378" w:rsidP="00CA5E13">
            <w:pPr>
              <w:pStyle w:val="ListParagraph"/>
              <w:numPr>
                <w:ilvl w:val="0"/>
                <w:numId w:val="46"/>
              </w:numPr>
              <w:ind w:left="594" w:hanging="426"/>
              <w:jc w:val="both"/>
              <w:rPr>
                <w:bCs/>
                <w:sz w:val="24"/>
                <w:szCs w:val="24"/>
              </w:rPr>
            </w:pPr>
            <w:r w:rsidRPr="00C06CD7">
              <w:rPr>
                <w:bCs/>
                <w:sz w:val="24"/>
                <w:szCs w:val="24"/>
              </w:rPr>
              <w:t>Weak forces</w:t>
            </w:r>
          </w:p>
          <w:p w:rsidR="00B76378" w:rsidRPr="00C06CD7" w:rsidRDefault="00B76378" w:rsidP="00CA5E13">
            <w:pPr>
              <w:pStyle w:val="ListParagraph"/>
              <w:numPr>
                <w:ilvl w:val="0"/>
                <w:numId w:val="46"/>
              </w:numPr>
              <w:ind w:left="594" w:hanging="426"/>
              <w:jc w:val="both"/>
              <w:rPr>
                <w:bCs/>
                <w:sz w:val="24"/>
                <w:szCs w:val="24"/>
              </w:rPr>
            </w:pPr>
            <w:r w:rsidRPr="00C06CD7">
              <w:rPr>
                <w:bCs/>
                <w:sz w:val="24"/>
                <w:szCs w:val="24"/>
              </w:rPr>
              <w:t>Metallic bond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CO3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bookmarkEnd w:id="15"/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7.</w:t>
            </w: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pStyle w:val="ListParagraph"/>
              <w:ind w:left="1080" w:hanging="1080"/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Illustrate the following terms with examples</w:t>
            </w:r>
          </w:p>
          <w:p w:rsidR="00B76378" w:rsidRPr="00C06CD7" w:rsidRDefault="00B76378" w:rsidP="00CA5E13">
            <w:pPr>
              <w:pStyle w:val="ListParagraph"/>
              <w:numPr>
                <w:ilvl w:val="0"/>
                <w:numId w:val="48"/>
              </w:numPr>
              <w:ind w:left="452" w:hanging="392"/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Surface tension</w:t>
            </w:r>
          </w:p>
          <w:p w:rsidR="00B76378" w:rsidRPr="00C06CD7" w:rsidRDefault="00B76378" w:rsidP="00CA5E13">
            <w:pPr>
              <w:pStyle w:val="ListParagraph"/>
              <w:numPr>
                <w:ilvl w:val="0"/>
                <w:numId w:val="48"/>
              </w:numPr>
              <w:ind w:left="452" w:hanging="392"/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Optical activity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12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06CD7">
              <w:rPr>
                <w:bCs/>
                <w:sz w:val="24"/>
                <w:szCs w:val="24"/>
              </w:rPr>
              <w:t>Summarize the physical properties of blood.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Apply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8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C06CD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8.</w:t>
            </w: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06CD7">
              <w:rPr>
                <w:bCs/>
                <w:sz w:val="24"/>
                <w:szCs w:val="24"/>
              </w:rPr>
              <w:t>Describe about any four physical parameters of the liquids.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12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Define the following with examples</w:t>
            </w:r>
          </w:p>
          <w:p w:rsidR="00B76378" w:rsidRPr="00C06CD7" w:rsidRDefault="00B76378" w:rsidP="00CA5E13">
            <w:pPr>
              <w:pStyle w:val="ListParagraph"/>
              <w:numPr>
                <w:ilvl w:val="0"/>
                <w:numId w:val="47"/>
              </w:numPr>
              <w:ind w:left="735" w:hanging="375"/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Normality</w:t>
            </w:r>
          </w:p>
          <w:p w:rsidR="00B76378" w:rsidRPr="00C06CD7" w:rsidRDefault="00B76378" w:rsidP="00CA5E13">
            <w:pPr>
              <w:pStyle w:val="ListParagraph"/>
              <w:numPr>
                <w:ilvl w:val="0"/>
                <w:numId w:val="47"/>
              </w:numPr>
              <w:ind w:left="735" w:hanging="375"/>
              <w:jc w:val="both"/>
              <w:rPr>
                <w:bCs/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Molarity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CO4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Understand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8</w:t>
            </w:r>
          </w:p>
        </w:tc>
      </w:tr>
      <w:tr w:rsidR="00B76378" w:rsidRPr="00C06CD7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012529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  <w:u w:val="single"/>
              </w:rPr>
            </w:pPr>
            <w:r w:rsidRPr="00012529">
              <w:rPr>
                <w:b/>
                <w:color w:val="000000" w:themeColor="text1"/>
                <w:sz w:val="24"/>
                <w:szCs w:val="24"/>
                <w:u w:val="single"/>
              </w:rPr>
              <w:t xml:space="preserve">PART – </w:t>
            </w:r>
            <w:r>
              <w:rPr>
                <w:b/>
                <w:color w:val="000000" w:themeColor="text1"/>
                <w:sz w:val="24"/>
                <w:szCs w:val="24"/>
                <w:u w:val="single"/>
              </w:rPr>
              <w:t>B</w:t>
            </w:r>
            <w:r w:rsidRPr="00012529">
              <w:rPr>
                <w:b/>
                <w:color w:val="000000" w:themeColor="text1"/>
                <w:sz w:val="24"/>
                <w:szCs w:val="24"/>
                <w:u w:val="single"/>
              </w:rPr>
              <w:t>(</w:t>
            </w:r>
            <w:r>
              <w:rPr>
                <w:b/>
                <w:color w:val="000000" w:themeColor="text1"/>
                <w:sz w:val="24"/>
                <w:szCs w:val="24"/>
                <w:u w:val="single"/>
              </w:rPr>
              <w:t>1</w:t>
            </w:r>
            <w:r w:rsidRPr="00012529">
              <w:rPr>
                <w:b/>
                <w:color w:val="000000" w:themeColor="text1"/>
                <w:sz w:val="24"/>
                <w:szCs w:val="24"/>
                <w:u w:val="single"/>
              </w:rPr>
              <w:t xml:space="preserve"> X 20= </w:t>
            </w:r>
            <w:r>
              <w:rPr>
                <w:b/>
                <w:color w:val="000000" w:themeColor="text1"/>
                <w:sz w:val="24"/>
                <w:szCs w:val="24"/>
                <w:u w:val="single"/>
              </w:rPr>
              <w:t>2</w:t>
            </w:r>
            <w:r w:rsidRPr="00012529">
              <w:rPr>
                <w:b/>
                <w:color w:val="000000" w:themeColor="text1"/>
                <w:sz w:val="24"/>
                <w:szCs w:val="24"/>
                <w:u w:val="single"/>
              </w:rPr>
              <w:t>0 MARKS)</w:t>
            </w:r>
          </w:p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012529">
              <w:rPr>
                <w:b/>
                <w:bCs/>
                <w:color w:val="000000" w:themeColor="text1"/>
                <w:sz w:val="24"/>
                <w:szCs w:val="24"/>
              </w:rPr>
              <w:t>COMPULSORY QUESTION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9.</w:t>
            </w: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Explain the applications of adsorptions in various fields.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CO5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Apply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rPr>
          <w:trHeight w:val="397"/>
        </w:trPr>
        <w:tc>
          <w:tcPr>
            <w:tcW w:w="260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7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b.</w:t>
            </w:r>
          </w:p>
        </w:tc>
        <w:tc>
          <w:tcPr>
            <w:tcW w:w="3158" w:type="pct"/>
          </w:tcPr>
          <w:p w:rsidR="00B76378" w:rsidRPr="00C06CD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C06CD7">
              <w:rPr>
                <w:bCs/>
                <w:sz w:val="24"/>
                <w:szCs w:val="24"/>
              </w:rPr>
              <w:t>Compare the characteristics of true solution, colloidal solution and the suspension.</w:t>
            </w:r>
          </w:p>
        </w:tc>
        <w:tc>
          <w:tcPr>
            <w:tcW w:w="513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CO6</w:t>
            </w:r>
          </w:p>
        </w:tc>
        <w:tc>
          <w:tcPr>
            <w:tcW w:w="471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Analyze</w:t>
            </w:r>
          </w:p>
        </w:tc>
        <w:tc>
          <w:tcPr>
            <w:tcW w:w="402" w:type="pct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9963"/>
      </w:tblGrid>
      <w:tr w:rsidR="00B76378" w:rsidRPr="00C06CD7" w:rsidTr="00B76378">
        <w:tc>
          <w:tcPr>
            <w:tcW w:w="675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9963" w:type="dxa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C06CD7" w:rsidTr="00B76378">
        <w:tc>
          <w:tcPr>
            <w:tcW w:w="675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CO1</w:t>
            </w:r>
          </w:p>
        </w:tc>
        <w:tc>
          <w:tcPr>
            <w:tcW w:w="9963" w:type="dxa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To realize the importance of acids and bases.</w:t>
            </w:r>
          </w:p>
        </w:tc>
      </w:tr>
      <w:tr w:rsidR="00B76378" w:rsidRPr="00C06CD7" w:rsidTr="00B76378">
        <w:tc>
          <w:tcPr>
            <w:tcW w:w="675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CO2</w:t>
            </w:r>
          </w:p>
        </w:tc>
        <w:tc>
          <w:tcPr>
            <w:tcW w:w="9963" w:type="dxa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To summarize the importance of the atomic structure.</w:t>
            </w:r>
          </w:p>
        </w:tc>
      </w:tr>
      <w:tr w:rsidR="00B76378" w:rsidRPr="00C06CD7" w:rsidTr="00B76378">
        <w:tc>
          <w:tcPr>
            <w:tcW w:w="675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CO3</w:t>
            </w:r>
          </w:p>
        </w:tc>
        <w:tc>
          <w:tcPr>
            <w:tcW w:w="9963" w:type="dxa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To understand the theories of chemical bonding.</w:t>
            </w:r>
          </w:p>
        </w:tc>
      </w:tr>
      <w:tr w:rsidR="00B76378" w:rsidRPr="00C06CD7" w:rsidTr="00B76378">
        <w:tc>
          <w:tcPr>
            <w:tcW w:w="675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CO4</w:t>
            </w:r>
          </w:p>
        </w:tc>
        <w:tc>
          <w:tcPr>
            <w:tcW w:w="9963" w:type="dxa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  <w:lang w:val="en-IN"/>
              </w:rPr>
              <w:t>To learn the physical properties of the liquid.</w:t>
            </w:r>
          </w:p>
        </w:tc>
      </w:tr>
      <w:tr w:rsidR="00B76378" w:rsidRPr="00C06CD7" w:rsidTr="00B76378">
        <w:tc>
          <w:tcPr>
            <w:tcW w:w="675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CO5</w:t>
            </w:r>
          </w:p>
        </w:tc>
        <w:tc>
          <w:tcPr>
            <w:tcW w:w="9963" w:type="dxa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  <w:lang w:val="en-IN"/>
              </w:rPr>
            </w:pPr>
            <w:r w:rsidRPr="00C06CD7">
              <w:rPr>
                <w:sz w:val="24"/>
                <w:szCs w:val="24"/>
              </w:rPr>
              <w:t>To understand the basics of surface chemistry.</w:t>
            </w:r>
          </w:p>
        </w:tc>
      </w:tr>
      <w:tr w:rsidR="00B76378" w:rsidRPr="00C06CD7" w:rsidTr="00B76378">
        <w:tc>
          <w:tcPr>
            <w:tcW w:w="675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CO6</w:t>
            </w:r>
          </w:p>
        </w:tc>
        <w:tc>
          <w:tcPr>
            <w:tcW w:w="9963" w:type="dxa"/>
          </w:tcPr>
          <w:p w:rsidR="00B76378" w:rsidRPr="00C06CD7" w:rsidRDefault="00B76378" w:rsidP="00B76378">
            <w:pPr>
              <w:jc w:val="both"/>
              <w:rPr>
                <w:sz w:val="24"/>
                <w:szCs w:val="24"/>
                <w:lang w:val="en-IN"/>
              </w:rPr>
            </w:pPr>
            <w:r w:rsidRPr="00C06CD7">
              <w:rPr>
                <w:sz w:val="24"/>
                <w:szCs w:val="24"/>
              </w:rPr>
              <w:t>To recognize the importance of colloids in forensic science.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C06CD7" w:rsidTr="00B76378">
        <w:tc>
          <w:tcPr>
            <w:tcW w:w="10683" w:type="dxa"/>
            <w:gridSpan w:val="8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C06CD7" w:rsidTr="00B76378">
        <w:tc>
          <w:tcPr>
            <w:tcW w:w="959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C06CD7" w:rsidTr="00B76378">
        <w:tc>
          <w:tcPr>
            <w:tcW w:w="959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  <w:tc>
          <w:tcPr>
            <w:tcW w:w="1321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40</w:t>
            </w:r>
          </w:p>
        </w:tc>
      </w:tr>
      <w:tr w:rsidR="00B76378" w:rsidRPr="00C06CD7" w:rsidTr="00B76378">
        <w:tc>
          <w:tcPr>
            <w:tcW w:w="959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40</w:t>
            </w:r>
          </w:p>
        </w:tc>
      </w:tr>
      <w:tr w:rsidR="00B76378" w:rsidRPr="00C06CD7" w:rsidTr="00B76378">
        <w:tc>
          <w:tcPr>
            <w:tcW w:w="959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20</w:t>
            </w:r>
          </w:p>
        </w:tc>
        <w:tc>
          <w:tcPr>
            <w:tcW w:w="1439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20</w:t>
            </w:r>
          </w:p>
        </w:tc>
        <w:tc>
          <w:tcPr>
            <w:tcW w:w="1375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40</w:t>
            </w:r>
          </w:p>
        </w:tc>
      </w:tr>
      <w:tr w:rsidR="00B76378" w:rsidRPr="00C06CD7" w:rsidTr="00B76378">
        <w:tc>
          <w:tcPr>
            <w:tcW w:w="959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32</w:t>
            </w:r>
          </w:p>
        </w:tc>
        <w:tc>
          <w:tcPr>
            <w:tcW w:w="1439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8</w:t>
            </w:r>
          </w:p>
        </w:tc>
        <w:tc>
          <w:tcPr>
            <w:tcW w:w="1497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40</w:t>
            </w:r>
          </w:p>
        </w:tc>
      </w:tr>
      <w:tr w:rsidR="00B76378" w:rsidRPr="00C06CD7" w:rsidTr="00B76378">
        <w:tc>
          <w:tcPr>
            <w:tcW w:w="959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c>
          <w:tcPr>
            <w:tcW w:w="959" w:type="dxa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  <w:tc>
          <w:tcPr>
            <w:tcW w:w="1375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C06CD7" w:rsidRDefault="00B76378" w:rsidP="00B76378">
            <w:pPr>
              <w:jc w:val="center"/>
              <w:rPr>
                <w:sz w:val="24"/>
                <w:szCs w:val="24"/>
              </w:rPr>
            </w:pPr>
            <w:r w:rsidRPr="00C06CD7">
              <w:rPr>
                <w:sz w:val="24"/>
                <w:szCs w:val="24"/>
              </w:rPr>
              <w:t>10</w:t>
            </w:r>
          </w:p>
        </w:tc>
      </w:tr>
      <w:tr w:rsidR="00B76378" w:rsidRPr="00C06CD7" w:rsidTr="00B76378">
        <w:tc>
          <w:tcPr>
            <w:tcW w:w="9522" w:type="dxa"/>
            <w:gridSpan w:val="7"/>
          </w:tcPr>
          <w:p w:rsidR="00B76378" w:rsidRPr="00C06CD7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C06CD7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C06CD7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>
      <w:pPr>
        <w:jc w:val="center"/>
      </w:pPr>
      <w:r>
        <w:rPr>
          <w:noProof/>
        </w:rPr>
        <w:lastRenderedPageBreak/>
        <w:drawing>
          <wp:inline distT="0" distB="0" distL="0" distR="0">
            <wp:extent cx="6237605" cy="1665605"/>
            <wp:effectExtent l="0" t="0" r="0" b="0"/>
            <wp:docPr id="2063" name="Picture 2063" descr="Description: 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cription: Graphical user interface, application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7605" cy="166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Tr="00B76378">
        <w:trPr>
          <w:trHeight w:val="397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378" w:rsidRDefault="00B76378">
            <w:pPr>
              <w:pStyle w:val="Title"/>
              <w:spacing w:line="276" w:lineRule="auto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378" w:rsidRPr="00245657" w:rsidRDefault="00B76378" w:rsidP="00B76378">
            <w:pPr>
              <w:spacing w:line="276" w:lineRule="auto"/>
              <w:rPr>
                <w:bCs/>
              </w:rPr>
            </w:pPr>
            <w:r w:rsidRPr="00245657">
              <w:rPr>
                <w:b/>
              </w:rPr>
              <w:t xml:space="preserve">20OP2001   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378" w:rsidRDefault="00B76378">
            <w:pPr>
              <w:pStyle w:val="Title"/>
              <w:spacing w:line="276" w:lineRule="auto"/>
              <w:ind w:left="-468" w:firstLine="468"/>
              <w:jc w:val="left"/>
              <w:rPr>
                <w:szCs w:val="24"/>
              </w:rPr>
            </w:pPr>
            <w:r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378" w:rsidRDefault="00B76378">
            <w:pPr>
              <w:pStyle w:val="Title"/>
              <w:spacing w:line="276" w:lineRule="auto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3hrs</w:t>
            </w:r>
          </w:p>
        </w:tc>
      </w:tr>
      <w:tr w:rsidR="00B76378" w:rsidTr="00B76378">
        <w:trPr>
          <w:trHeight w:val="397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378" w:rsidRDefault="00B76378">
            <w:pPr>
              <w:pStyle w:val="Title"/>
              <w:spacing w:line="276" w:lineRule="auto"/>
              <w:ind w:right="-160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378" w:rsidRPr="00245657" w:rsidRDefault="00B76378" w:rsidP="00B76378">
            <w:pPr>
              <w:spacing w:line="276" w:lineRule="auto"/>
              <w:rPr>
                <w:b/>
              </w:rPr>
            </w:pPr>
            <w:r w:rsidRPr="00245657">
              <w:rPr>
                <w:b/>
              </w:rPr>
              <w:t>PHYSICAL AND GEOMETRICAL OPTICS I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378" w:rsidRDefault="00B76378">
            <w:pPr>
              <w:pStyle w:val="Title"/>
              <w:spacing w:line="276" w:lineRule="auto"/>
              <w:jc w:val="left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378" w:rsidRDefault="00B76378">
            <w:pPr>
              <w:pStyle w:val="Title"/>
              <w:spacing w:line="276" w:lineRule="auto"/>
              <w:jc w:val="left"/>
              <w:rPr>
                <w:b/>
                <w:szCs w:val="24"/>
              </w:rPr>
            </w:pPr>
            <w:r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ayout w:type="fixed"/>
        <w:tblLook w:val="04A0" w:firstRow="1" w:lastRow="0" w:firstColumn="1" w:lastColumn="0" w:noHBand="0" w:noVBand="1"/>
      </w:tblPr>
      <w:tblGrid>
        <w:gridCol w:w="625"/>
        <w:gridCol w:w="457"/>
        <w:gridCol w:w="6497"/>
        <w:gridCol w:w="1081"/>
        <w:gridCol w:w="1053"/>
        <w:gridCol w:w="970"/>
      </w:tblGrid>
      <w:tr w:rsidR="00B76378" w:rsidRPr="00245657" w:rsidTr="00B76378">
        <w:trPr>
          <w:trHeight w:val="552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378" w:rsidRPr="00245657" w:rsidRDefault="00B76378">
            <w:pPr>
              <w:jc w:val="center"/>
              <w:rPr>
                <w:b/>
                <w:sz w:val="24"/>
                <w:szCs w:val="24"/>
              </w:rPr>
            </w:pPr>
            <w:r w:rsidRPr="00245657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25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378" w:rsidRPr="00245657" w:rsidRDefault="00B76378">
            <w:pPr>
              <w:jc w:val="center"/>
              <w:rPr>
                <w:b/>
                <w:sz w:val="24"/>
                <w:szCs w:val="24"/>
              </w:rPr>
            </w:pPr>
            <w:r w:rsidRPr="00245657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/>
              </w:rPr>
            </w:pPr>
            <w:r w:rsidRPr="00245657">
              <w:rPr>
                <w:b/>
              </w:rPr>
              <w:t xml:space="preserve">Course Outcome 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378" w:rsidRPr="00245657" w:rsidRDefault="00B76378">
            <w:pPr>
              <w:jc w:val="center"/>
              <w:rPr>
                <w:b/>
              </w:rPr>
            </w:pPr>
            <w:r w:rsidRPr="00245657">
              <w:rPr>
                <w:b/>
              </w:rPr>
              <w:t>Bloom’s Level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378" w:rsidRPr="00245657" w:rsidRDefault="00B76378">
            <w:pPr>
              <w:jc w:val="center"/>
              <w:rPr>
                <w:b/>
              </w:rPr>
            </w:pPr>
            <w:r w:rsidRPr="00245657">
              <w:rPr>
                <w:b/>
              </w:rPr>
              <w:t>Marks</w:t>
            </w:r>
          </w:p>
        </w:tc>
      </w:tr>
      <w:tr w:rsidR="00B76378" w:rsidRPr="00245657" w:rsidTr="00B76378">
        <w:trPr>
          <w:trHeight w:val="552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245657">
              <w:rPr>
                <w:b/>
                <w:sz w:val="24"/>
                <w:szCs w:val="24"/>
                <w:u w:val="single"/>
              </w:rPr>
              <w:t>PART – A (4 X 20 = 80 MARKS)</w:t>
            </w:r>
          </w:p>
          <w:p w:rsidR="00B76378" w:rsidRPr="00245657" w:rsidRDefault="00B76378">
            <w:pPr>
              <w:jc w:val="center"/>
              <w:rPr>
                <w:b/>
                <w:sz w:val="24"/>
                <w:szCs w:val="24"/>
              </w:rPr>
            </w:pPr>
            <w:r w:rsidRPr="00245657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1.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a.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Briefly explain Huygen’s wave theory of light.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CO1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U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4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b.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Write the properties of light</w:t>
            </w:r>
            <w:r>
              <w:rPr>
                <w:sz w:val="24"/>
                <w:szCs w:val="24"/>
                <w:bdr w:val="none" w:sz="0" w:space="0" w:color="auto" w:frame="1"/>
                <w:lang w:eastAsia="en-IN"/>
              </w:rPr>
              <w:t>.</w:t>
            </w: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 xml:space="preserve"> Explain with the help of neat diagrams.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CO1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U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16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24565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2.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a.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 w:rsidP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Give a note on total internal reflection with the help of a neat diagram.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CO1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R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8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b.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 w:rsidP="00B76378">
            <w:pPr>
              <w:tabs>
                <w:tab w:val="left" w:pos="2245"/>
              </w:tabs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Describe the laws of reflection and refraction with diagrams.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CO1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U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6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 w:rsidP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 xml:space="preserve"> Briefly explain the concept of visible light and the eye.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CO4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U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6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3.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a.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 w:rsidP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Summarize the two types of lenses, their anatomy and language.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CO2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  <w:lang w:val="en-IN"/>
              </w:rPr>
            </w:pPr>
            <w:r w:rsidRPr="00245657">
              <w:rPr>
                <w:sz w:val="24"/>
                <w:szCs w:val="24"/>
              </w:rPr>
              <w:t>U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12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b.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Differentiate spherical, cylindrical and contact lens.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CO2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An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8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4.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a.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 w:rsidP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What do you mean by constructive and destructive interference?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CO3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R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4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b.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Briefly explain the interference in thin films and wedge shaped thin films with conditions.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CO3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U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16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5.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a.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 w:rsidP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Differentiate between Fresnel and Fraunhofer diffraction with the help of neat diagrams.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CO3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An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10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b.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 w:rsidP="00B76378">
            <w:pPr>
              <w:jc w:val="both"/>
              <w:rPr>
                <w:bCs/>
                <w:sz w:val="24"/>
                <w:szCs w:val="24"/>
              </w:rPr>
            </w:pP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Recall the practical applications of diffraction.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CO3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R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10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6.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a.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Light of wavelength 1121A</w:t>
            </w:r>
            <w:r w:rsidRPr="00245657">
              <w:rPr>
                <w:sz w:val="24"/>
                <w:szCs w:val="24"/>
                <w:bdr w:val="none" w:sz="0" w:space="0" w:color="auto" w:frame="1"/>
                <w:vertAlign w:val="superscript"/>
                <w:lang w:eastAsia="en-IN"/>
              </w:rPr>
              <w:t>o</w:t>
            </w:r>
            <w:r>
              <w:rPr>
                <w:sz w:val="24"/>
                <w:szCs w:val="24"/>
                <w:bdr w:val="none" w:sz="0" w:space="0" w:color="auto" w:frame="1"/>
                <w:vertAlign w:val="superscript"/>
                <w:lang w:eastAsia="en-IN"/>
              </w:rPr>
              <w:t xml:space="preserve"> </w:t>
            </w: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has wave</w:t>
            </w:r>
            <w:r>
              <w:rPr>
                <w:sz w:val="24"/>
                <w:szCs w:val="24"/>
                <w:bdr w:val="none" w:sz="0" w:space="0" w:color="auto" w:frame="1"/>
                <w:lang w:eastAsia="en-IN"/>
              </w:rPr>
              <w:t xml:space="preserve"> </w:t>
            </w: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trains of 14λ. Calculate coherence length and coherence time.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CO5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A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4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b.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both"/>
              <w:rPr>
                <w:bCs/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Elaborate the concept of polarization. Mention few of its applications.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CO3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U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16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lastRenderedPageBreak/>
              <w:t>7.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a.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 xml:space="preserve">What is </w:t>
            </w:r>
            <w:r>
              <w:rPr>
                <w:sz w:val="24"/>
                <w:szCs w:val="24"/>
              </w:rPr>
              <w:t>emission and absorption spectra</w:t>
            </w:r>
            <w:r w:rsidRPr="00245657">
              <w:rPr>
                <w:sz w:val="24"/>
                <w:szCs w:val="24"/>
              </w:rPr>
              <w:t>?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CO4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R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4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b.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both"/>
              <w:rPr>
                <w:sz w:val="24"/>
                <w:szCs w:val="24"/>
                <w:bdr w:val="none" w:sz="0" w:space="0" w:color="auto" w:frame="1"/>
                <w:lang w:eastAsia="en-IN"/>
              </w:rPr>
            </w:pP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Explain electromagnetic spectrum with the help of a diagram.</w:t>
            </w:r>
            <w:r>
              <w:rPr>
                <w:sz w:val="24"/>
                <w:szCs w:val="24"/>
                <w:bdr w:val="none" w:sz="0" w:space="0" w:color="auto" w:frame="1"/>
                <w:lang w:eastAsia="en-IN"/>
              </w:rPr>
              <w:t xml:space="preserve"> </w:t>
            </w: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Mention the names of electromagnetic radiation and its uses.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CO1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U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16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Cs/>
                <w:sz w:val="24"/>
                <w:szCs w:val="24"/>
              </w:rPr>
            </w:pPr>
            <w:r w:rsidRPr="00245657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8.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a.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both"/>
              <w:rPr>
                <w:bCs/>
                <w:sz w:val="24"/>
                <w:szCs w:val="24"/>
              </w:rPr>
            </w:pPr>
            <w:r w:rsidRPr="00245657">
              <w:rPr>
                <w:bCs/>
                <w:sz w:val="24"/>
                <w:szCs w:val="24"/>
              </w:rPr>
              <w:t>Write a note on:</w:t>
            </w:r>
          </w:p>
          <w:p w:rsidR="00B76378" w:rsidRPr="00245657" w:rsidRDefault="00B76378">
            <w:pPr>
              <w:jc w:val="both"/>
              <w:rPr>
                <w:bCs/>
                <w:sz w:val="24"/>
                <w:szCs w:val="24"/>
              </w:rPr>
            </w:pPr>
            <w:r w:rsidRPr="00245657">
              <w:rPr>
                <w:bCs/>
                <w:sz w:val="24"/>
                <w:szCs w:val="24"/>
              </w:rPr>
              <w:t>(i)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245657">
              <w:rPr>
                <w:bCs/>
                <w:sz w:val="24"/>
                <w:szCs w:val="24"/>
              </w:rPr>
              <w:t>Photoelectric effect</w:t>
            </w:r>
            <w:r>
              <w:rPr>
                <w:bCs/>
                <w:sz w:val="24"/>
                <w:szCs w:val="24"/>
              </w:rPr>
              <w:t>.</w:t>
            </w:r>
          </w:p>
          <w:p w:rsidR="00B76378" w:rsidRPr="00245657" w:rsidRDefault="00B76378">
            <w:pPr>
              <w:jc w:val="both"/>
              <w:rPr>
                <w:bCs/>
                <w:sz w:val="24"/>
                <w:szCs w:val="24"/>
              </w:rPr>
            </w:pPr>
            <w:r w:rsidRPr="00245657">
              <w:rPr>
                <w:bCs/>
                <w:sz w:val="24"/>
                <w:szCs w:val="24"/>
              </w:rPr>
              <w:t>(ii) Raman effect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CO4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U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6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b.</w:t>
            </w: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both"/>
              <w:rPr>
                <w:bCs/>
                <w:sz w:val="24"/>
                <w:szCs w:val="24"/>
              </w:rPr>
            </w:pPr>
            <w:r w:rsidRPr="00245657">
              <w:rPr>
                <w:sz w:val="24"/>
                <w:szCs w:val="24"/>
                <w:bdr w:val="none" w:sz="0" w:space="0" w:color="auto" w:frame="1"/>
                <w:lang w:eastAsia="en-IN"/>
              </w:rPr>
              <w:t>What is glare? Give 3 examples for direct and indirect glares. Explain different types of glare in detail.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CO4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U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14</w:t>
            </w:r>
          </w:p>
        </w:tc>
      </w:tr>
      <w:tr w:rsidR="00B76378" w:rsidRPr="00245657" w:rsidTr="00B76378">
        <w:trPr>
          <w:trHeight w:val="552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378" w:rsidRPr="00245657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245657">
              <w:rPr>
                <w:b/>
                <w:sz w:val="24"/>
                <w:szCs w:val="24"/>
                <w:u w:val="single"/>
              </w:rPr>
              <w:t>PART – B(1 X 20= 20 MARKS)</w:t>
            </w:r>
          </w:p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b/>
                <w:bCs/>
                <w:sz w:val="24"/>
                <w:szCs w:val="24"/>
              </w:rPr>
              <w:t>COMPULSORY QUESTION</w:t>
            </w:r>
          </w:p>
        </w:tc>
      </w:tr>
      <w:tr w:rsidR="00B76378" w:rsidRPr="00245657" w:rsidTr="00B76378">
        <w:trPr>
          <w:trHeight w:val="397"/>
        </w:trPr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9.</w:t>
            </w:r>
          </w:p>
        </w:tc>
        <w:tc>
          <w:tcPr>
            <w:tcW w:w="2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Discuss the working of Michelson interferometer and Fabry-Perot interferometer.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CO6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U</w:t>
            </w:r>
          </w:p>
        </w:tc>
        <w:tc>
          <w:tcPr>
            <w:tcW w:w="4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20</w:t>
            </w:r>
          </w:p>
        </w:tc>
      </w:tr>
    </w:tbl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4"/>
        <w:gridCol w:w="9964"/>
      </w:tblGrid>
      <w:tr w:rsidR="00B76378" w:rsidRPr="00245657" w:rsidTr="00B76378"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rPr>
                <w:sz w:val="24"/>
                <w:szCs w:val="24"/>
              </w:rPr>
            </w:pPr>
          </w:p>
        </w:tc>
        <w:tc>
          <w:tcPr>
            <w:tcW w:w="9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/>
                <w:sz w:val="24"/>
                <w:szCs w:val="24"/>
              </w:rPr>
            </w:pPr>
            <w:r w:rsidRPr="00245657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245657" w:rsidTr="00B76378"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CO1</w:t>
            </w:r>
          </w:p>
        </w:tc>
        <w:tc>
          <w:tcPr>
            <w:tcW w:w="9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Describe the usage of various theories and components of light.</w:t>
            </w:r>
          </w:p>
        </w:tc>
      </w:tr>
      <w:tr w:rsidR="00B76378" w:rsidRPr="00245657" w:rsidTr="00B76378"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CO2</w:t>
            </w:r>
          </w:p>
        </w:tc>
        <w:tc>
          <w:tcPr>
            <w:tcW w:w="9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Report the effect of interference of light on lenses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245657" w:rsidTr="00B76378"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CO3</w:t>
            </w:r>
          </w:p>
        </w:tc>
        <w:tc>
          <w:tcPr>
            <w:tcW w:w="9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Apply the knowledge of combination of optical principles such as interference, diffraction, polarization in optical elements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245657" w:rsidTr="00B76378"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CO4</w:t>
            </w:r>
          </w:p>
        </w:tc>
        <w:tc>
          <w:tcPr>
            <w:tcW w:w="9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Design an optical system, component to meet desired needs of optometry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245657" w:rsidTr="00B76378"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CO5</w:t>
            </w:r>
          </w:p>
        </w:tc>
        <w:tc>
          <w:tcPr>
            <w:tcW w:w="9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Solve problems in optical physics and lens assembly</w:t>
            </w:r>
            <w:r>
              <w:rPr>
                <w:sz w:val="24"/>
                <w:szCs w:val="24"/>
              </w:rPr>
              <w:t>.</w:t>
            </w:r>
          </w:p>
        </w:tc>
      </w:tr>
      <w:tr w:rsidR="00B76378" w:rsidRPr="00245657" w:rsidTr="00B76378"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CO6</w:t>
            </w:r>
          </w:p>
        </w:tc>
        <w:tc>
          <w:tcPr>
            <w:tcW w:w="9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both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Demonstrate the techniques, skills, and modern tools necessary for optical physics in analytical instruments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5"/>
        <w:gridCol w:w="1355"/>
        <w:gridCol w:w="1491"/>
        <w:gridCol w:w="1103"/>
        <w:gridCol w:w="1241"/>
        <w:gridCol w:w="1233"/>
        <w:gridCol w:w="1088"/>
        <w:gridCol w:w="2242"/>
      </w:tblGrid>
      <w:tr w:rsidR="00B76378" w:rsidRPr="00245657" w:rsidTr="00B76378">
        <w:tc>
          <w:tcPr>
            <w:tcW w:w="1054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/>
                <w:sz w:val="24"/>
                <w:szCs w:val="24"/>
              </w:rPr>
            </w:pPr>
            <w:r w:rsidRPr="00245657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245657" w:rsidTr="00B76378"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 / P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/>
                <w:sz w:val="24"/>
                <w:szCs w:val="24"/>
              </w:rPr>
            </w:pPr>
            <w:r w:rsidRPr="00245657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/>
                <w:sz w:val="24"/>
                <w:szCs w:val="24"/>
              </w:rPr>
            </w:pPr>
            <w:r w:rsidRPr="00245657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/>
                <w:sz w:val="24"/>
                <w:szCs w:val="24"/>
              </w:rPr>
            </w:pPr>
            <w:r w:rsidRPr="00245657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/>
                <w:sz w:val="24"/>
                <w:szCs w:val="24"/>
              </w:rPr>
            </w:pPr>
            <w:r w:rsidRPr="00245657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/>
                <w:sz w:val="24"/>
                <w:szCs w:val="24"/>
              </w:rPr>
            </w:pPr>
            <w:r w:rsidRPr="00245657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/>
                <w:sz w:val="24"/>
                <w:szCs w:val="24"/>
              </w:rPr>
            </w:pPr>
            <w:r w:rsidRPr="00245657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/>
                <w:sz w:val="24"/>
                <w:szCs w:val="24"/>
              </w:rPr>
            </w:pPr>
            <w:r w:rsidRPr="00245657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245657" w:rsidTr="00B76378"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8</w:t>
            </w:r>
          </w:p>
        </w:tc>
        <w:tc>
          <w:tcPr>
            <w:tcW w:w="1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42</w:t>
            </w:r>
          </w:p>
        </w:tc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50</w:t>
            </w:r>
          </w:p>
        </w:tc>
      </w:tr>
      <w:tr w:rsidR="00B76378" w:rsidRPr="00245657" w:rsidTr="00B76378"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12</w:t>
            </w:r>
          </w:p>
        </w:tc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8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20</w:t>
            </w:r>
          </w:p>
        </w:tc>
      </w:tr>
      <w:tr w:rsidR="00B76378" w:rsidRPr="00245657" w:rsidTr="00B76378"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14</w:t>
            </w:r>
          </w:p>
        </w:tc>
        <w:tc>
          <w:tcPr>
            <w:tcW w:w="1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32</w:t>
            </w:r>
          </w:p>
        </w:tc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10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56</w:t>
            </w:r>
          </w:p>
        </w:tc>
      </w:tr>
      <w:tr w:rsidR="00B76378" w:rsidRPr="00245657" w:rsidTr="00B76378"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4</w:t>
            </w:r>
          </w:p>
        </w:tc>
        <w:tc>
          <w:tcPr>
            <w:tcW w:w="1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26</w:t>
            </w:r>
          </w:p>
        </w:tc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30</w:t>
            </w:r>
          </w:p>
        </w:tc>
      </w:tr>
      <w:tr w:rsidR="00B76378" w:rsidRPr="00245657" w:rsidTr="00B76378"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4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4</w:t>
            </w:r>
          </w:p>
        </w:tc>
      </w:tr>
      <w:tr w:rsidR="00B76378" w:rsidRPr="00245657" w:rsidTr="00B76378"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CO6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20</w:t>
            </w:r>
          </w:p>
        </w:tc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-</w:t>
            </w: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 w:rsidP="00B76378">
            <w:pPr>
              <w:jc w:val="center"/>
              <w:rPr>
                <w:sz w:val="24"/>
                <w:szCs w:val="24"/>
              </w:rPr>
            </w:pPr>
            <w:r w:rsidRPr="00245657">
              <w:rPr>
                <w:sz w:val="24"/>
                <w:szCs w:val="24"/>
              </w:rPr>
              <w:t>20</w:t>
            </w:r>
          </w:p>
        </w:tc>
      </w:tr>
      <w:tr w:rsidR="00B76378" w:rsidRPr="00245657" w:rsidTr="00B76378">
        <w:tc>
          <w:tcPr>
            <w:tcW w:w="830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378" w:rsidRPr="00245657" w:rsidRDefault="00B76378">
            <w:pPr>
              <w:rPr>
                <w:sz w:val="24"/>
                <w:szCs w:val="24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378" w:rsidRPr="00245657" w:rsidRDefault="00B76378">
            <w:pPr>
              <w:jc w:val="center"/>
              <w:rPr>
                <w:b/>
                <w:sz w:val="24"/>
                <w:szCs w:val="24"/>
              </w:rPr>
            </w:pPr>
            <w:r w:rsidRPr="00245657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B76378"/>
    <w:p w:rsidR="00B76378" w:rsidRDefault="00B76378" w:rsidP="00B76378"/>
    <w:p w:rsidR="00657A21" w:rsidRDefault="00657A21">
      <w:pPr>
        <w:spacing w:after="200" w:line="276" w:lineRule="auto"/>
      </w:pPr>
      <w:r>
        <w:br w:type="page"/>
      </w:r>
    </w:p>
    <w:p w:rsidR="00B76378" w:rsidRDefault="00B76378" w:rsidP="00B76378">
      <w:pPr>
        <w:jc w:val="center"/>
      </w:pPr>
      <w:r w:rsidRPr="00AA7586">
        <w:rPr>
          <w:noProof/>
        </w:rPr>
        <w:lastRenderedPageBreak/>
        <w:drawing>
          <wp:inline distT="0" distB="0" distL="0" distR="0">
            <wp:extent cx="6230219" cy="1657581"/>
            <wp:effectExtent l="0" t="0" r="0" b="0"/>
            <wp:docPr id="2064" name="Picture 2064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0219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378" w:rsidRDefault="00B76378" w:rsidP="00B76378"/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6151"/>
        <w:gridCol w:w="1504"/>
        <w:gridCol w:w="1287"/>
      </w:tblGrid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Code      </w:t>
            </w:r>
          </w:p>
        </w:tc>
        <w:tc>
          <w:tcPr>
            <w:tcW w:w="6151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C43DC1">
              <w:rPr>
                <w:b/>
                <w:sz w:val="22"/>
                <w:szCs w:val="22"/>
              </w:rPr>
              <w:t>20OP2003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ind w:left="-468" w:firstLine="468"/>
              <w:jc w:val="left"/>
              <w:rPr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Duration      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3hrs</w:t>
            </w:r>
          </w:p>
        </w:tc>
      </w:tr>
      <w:tr w:rsidR="00B76378" w:rsidRPr="001E42AE" w:rsidTr="00B76378">
        <w:trPr>
          <w:trHeight w:val="397"/>
        </w:trPr>
        <w:tc>
          <w:tcPr>
            <w:tcW w:w="1696" w:type="dxa"/>
            <w:vAlign w:val="center"/>
          </w:tcPr>
          <w:p w:rsidR="00B76378" w:rsidRPr="00176493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 xml:space="preserve">Course Name     </w:t>
            </w:r>
          </w:p>
        </w:tc>
        <w:tc>
          <w:tcPr>
            <w:tcW w:w="6151" w:type="dxa"/>
            <w:vAlign w:val="center"/>
          </w:tcPr>
          <w:p w:rsidR="00B76378" w:rsidRPr="002F1E1A" w:rsidRDefault="00B76378" w:rsidP="00B76378">
            <w:pPr>
              <w:pStyle w:val="Title"/>
              <w:ind w:right="-160"/>
              <w:jc w:val="left"/>
              <w:rPr>
                <w:b/>
                <w:szCs w:val="24"/>
              </w:rPr>
            </w:pPr>
            <w:r w:rsidRPr="00C43DC1">
              <w:rPr>
                <w:b/>
                <w:sz w:val="22"/>
                <w:szCs w:val="22"/>
              </w:rPr>
              <w:t>PRINCIPLES OF LIGHTING</w:t>
            </w:r>
          </w:p>
        </w:tc>
        <w:tc>
          <w:tcPr>
            <w:tcW w:w="1504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bCs/>
                <w:szCs w:val="24"/>
              </w:rPr>
            </w:pPr>
            <w:r w:rsidRPr="00176493">
              <w:rPr>
                <w:b/>
                <w:bCs/>
                <w:szCs w:val="24"/>
              </w:rPr>
              <w:t xml:space="preserve">Max. Marks </w:t>
            </w:r>
          </w:p>
        </w:tc>
        <w:tc>
          <w:tcPr>
            <w:tcW w:w="1287" w:type="dxa"/>
            <w:vAlign w:val="center"/>
          </w:tcPr>
          <w:p w:rsidR="00B76378" w:rsidRPr="00176493" w:rsidRDefault="00B76378" w:rsidP="00B76378">
            <w:pPr>
              <w:pStyle w:val="Title"/>
              <w:jc w:val="left"/>
              <w:rPr>
                <w:b/>
                <w:szCs w:val="24"/>
              </w:rPr>
            </w:pPr>
            <w:r w:rsidRPr="00176493">
              <w:rPr>
                <w:b/>
                <w:szCs w:val="24"/>
              </w:rPr>
              <w:t>100</w:t>
            </w:r>
          </w:p>
        </w:tc>
      </w:tr>
    </w:tbl>
    <w:p w:rsidR="00B76378" w:rsidRDefault="00B76378" w:rsidP="00B76378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84"/>
        <w:gridCol w:w="404"/>
        <w:gridCol w:w="6527"/>
        <w:gridCol w:w="1175"/>
        <w:gridCol w:w="1079"/>
        <w:gridCol w:w="914"/>
      </w:tblGrid>
      <w:tr w:rsidR="00B76378" w:rsidRPr="00E543DA" w:rsidTr="00B76378">
        <w:trPr>
          <w:trHeight w:val="552"/>
        </w:trPr>
        <w:tc>
          <w:tcPr>
            <w:tcW w:w="273" w:type="pct"/>
            <w:vAlign w:val="center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Q. No.</w:t>
            </w:r>
          </w:p>
        </w:tc>
        <w:tc>
          <w:tcPr>
            <w:tcW w:w="3244" w:type="pct"/>
            <w:gridSpan w:val="2"/>
            <w:vAlign w:val="center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Questions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 xml:space="preserve">Course Outcome </w:t>
            </w:r>
          </w:p>
        </w:tc>
        <w:tc>
          <w:tcPr>
            <w:tcW w:w="505" w:type="pct"/>
            <w:vAlign w:val="center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Bloom’s Level</w:t>
            </w:r>
          </w:p>
        </w:tc>
        <w:tc>
          <w:tcPr>
            <w:tcW w:w="428" w:type="pct"/>
            <w:vAlign w:val="center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Marks</w:t>
            </w:r>
          </w:p>
        </w:tc>
      </w:tr>
      <w:tr w:rsidR="00B76378" w:rsidRPr="00E543DA" w:rsidTr="00B76378">
        <w:trPr>
          <w:trHeight w:val="552"/>
        </w:trPr>
        <w:tc>
          <w:tcPr>
            <w:tcW w:w="5000" w:type="pct"/>
            <w:gridSpan w:val="6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  <w:u w:val="single"/>
              </w:rPr>
            </w:pPr>
            <w:r w:rsidRPr="00E543DA">
              <w:rPr>
                <w:b/>
                <w:sz w:val="24"/>
                <w:szCs w:val="24"/>
                <w:u w:val="single"/>
              </w:rPr>
              <w:t>PART – A(4 X 20= 80 MARKS)</w:t>
            </w:r>
          </w:p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(Answer all the Questions)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1.</w:t>
            </w: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Explain the synthesis of colors</w:t>
            </w:r>
            <w:r>
              <w:rPr>
                <w:sz w:val="24"/>
                <w:szCs w:val="24"/>
              </w:rPr>
              <w:t xml:space="preserve"> </w:t>
            </w:r>
            <w:r w:rsidRPr="00E543DA">
              <w:rPr>
                <w:sz w:val="24"/>
                <w:szCs w:val="24"/>
              </w:rPr>
              <w:t>on the basis of color theory.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CO1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15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spacing w:after="160" w:line="259" w:lineRule="auto"/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Define visual acuity and discuss the factors that affect the vision.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CO1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U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5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center"/>
              <w:rPr>
                <w:b/>
                <w:bCs/>
                <w:sz w:val="24"/>
                <w:szCs w:val="24"/>
              </w:rPr>
            </w:pPr>
            <w:r w:rsidRPr="00E543DA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2.</w:t>
            </w: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Give an account on color temperature and color rendering.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CO1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R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15</w:t>
            </w:r>
          </w:p>
        </w:tc>
      </w:tr>
      <w:tr w:rsidR="00B76378" w:rsidRPr="00E543DA" w:rsidTr="00B76378">
        <w:trPr>
          <w:trHeight w:val="552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spacing w:after="160" w:line="259" w:lineRule="auto"/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State the primary colors and explain how new colors are formed from them.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CO1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5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8" w:type="pct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3.</w:t>
            </w: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both"/>
              <w:rPr>
                <w:sz w:val="24"/>
                <w:szCs w:val="24"/>
                <w:highlight w:val="yellow"/>
              </w:rPr>
            </w:pPr>
            <w:r w:rsidRPr="00E543DA">
              <w:rPr>
                <w:sz w:val="24"/>
                <w:szCs w:val="24"/>
              </w:rPr>
              <w:t>Give the pictorial representation of an eye with respect to vision. List the parts that control the amount of light entering and explain their performance in detail.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CO2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15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spacing w:after="160" w:line="259" w:lineRule="auto"/>
              <w:jc w:val="both"/>
              <w:rPr>
                <w:sz w:val="24"/>
                <w:szCs w:val="24"/>
                <w:highlight w:val="yellow"/>
              </w:rPr>
            </w:pPr>
            <w:r w:rsidRPr="00E543DA">
              <w:rPr>
                <w:sz w:val="24"/>
                <w:szCs w:val="24"/>
              </w:rPr>
              <w:t>Define glare and write in short about their types.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CO2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R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5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4.</w:t>
            </w: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pStyle w:val="Heading1"/>
              <w:shd w:val="clear" w:color="auto" w:fill="FFFFFF"/>
              <w:spacing w:before="0" w:beforeAutospacing="0" w:after="0" w:afterAutospacing="0" w:line="276" w:lineRule="auto"/>
              <w:jc w:val="both"/>
              <w:outlineLvl w:val="0"/>
              <w:rPr>
                <w:rFonts w:eastAsia="Georgia"/>
                <w:b w:val="0"/>
                <w:bCs w:val="0"/>
                <w:color w:val="000000"/>
                <w:spacing w:val="-8"/>
                <w:sz w:val="24"/>
                <w:szCs w:val="24"/>
                <w:shd w:val="clear" w:color="auto" w:fill="FFFFFF"/>
              </w:rPr>
            </w:pPr>
            <w:r w:rsidRPr="00E543DA">
              <w:rPr>
                <w:b w:val="0"/>
                <w:bCs w:val="0"/>
                <w:sz w:val="24"/>
                <w:szCs w:val="24"/>
              </w:rPr>
              <w:t>Describe</w:t>
            </w:r>
            <w:r w:rsidRPr="00E543DA">
              <w:rPr>
                <w:b w:val="0"/>
                <w:bCs w:val="0"/>
                <w:sz w:val="24"/>
                <w:szCs w:val="24"/>
                <w:lang w:val="en-IN"/>
              </w:rPr>
              <w:t xml:space="preserve"> luminous efficiency</w:t>
            </w:r>
            <w:r w:rsidRPr="00E543DA">
              <w:rPr>
                <w:b w:val="0"/>
                <w:bCs w:val="0"/>
                <w:sz w:val="24"/>
                <w:szCs w:val="24"/>
              </w:rPr>
              <w:t xml:space="preserve">, </w:t>
            </w:r>
            <w:r w:rsidRPr="00E543DA">
              <w:rPr>
                <w:b w:val="0"/>
                <w:bCs w:val="0"/>
                <w:sz w:val="24"/>
                <w:szCs w:val="24"/>
                <w:lang w:val="en-IN"/>
              </w:rPr>
              <w:t xml:space="preserve">luminous </w:t>
            </w:r>
            <w:r w:rsidRPr="00E543DA">
              <w:rPr>
                <w:b w:val="0"/>
                <w:bCs w:val="0"/>
                <w:sz w:val="24"/>
                <w:szCs w:val="24"/>
              </w:rPr>
              <w:t>intensity</w:t>
            </w:r>
            <w:r w:rsidRPr="00E543DA">
              <w:rPr>
                <w:b w:val="0"/>
                <w:bCs w:val="0"/>
                <w:sz w:val="24"/>
                <w:szCs w:val="24"/>
                <w:lang w:val="en-IN"/>
              </w:rPr>
              <w:t xml:space="preserve"> and luminous flux? If t</w:t>
            </w:r>
            <w:r w:rsidRPr="00E543DA">
              <w:rPr>
                <w:rFonts w:eastAsia="Georgia"/>
                <w:b w:val="0"/>
                <w:bCs w:val="0"/>
                <w:color w:val="000000"/>
                <w:spacing w:val="-8"/>
                <w:sz w:val="24"/>
                <w:szCs w:val="24"/>
                <w:shd w:val="clear" w:color="auto" w:fill="FFFFFF"/>
              </w:rPr>
              <w:t>he luminous flux of a 40 W power bulb is 400 lumens, obtain its luminous efficiency.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CO2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15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  <w:lang w:val="en-IN"/>
              </w:rPr>
              <w:t>What is Light emitting diode (LED)? Briefly explain its working principle with a suitable diagram.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CO2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U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5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5.</w:t>
            </w: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 xml:space="preserve">Illustrate solid angle and express it in terms of plane angle </w:t>
            </w:r>
            <w:r w:rsidRPr="00E543DA">
              <w:rPr>
                <w:rFonts w:asciiTheme="majorBidi" w:eastAsia="MS Gothic" w:hAnsiTheme="majorBidi" w:cstheme="majorBidi"/>
                <w:sz w:val="24"/>
                <w:szCs w:val="24"/>
              </w:rPr>
              <w:t>θ</w:t>
            </w:r>
            <w:r w:rsidRPr="00E543DA"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CO3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10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Compare and discuss radian and steradian.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CO3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U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10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6.</w:t>
            </w: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Elaborate onthe three laws of illumination.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CO3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R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12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 xml:space="preserve">The luminous intensity emitted by a light source is 700 candelas. What is the illuminance incident on a point directly below the </w:t>
            </w:r>
            <w:r w:rsidRPr="00E543DA">
              <w:rPr>
                <w:sz w:val="24"/>
                <w:szCs w:val="24"/>
              </w:rPr>
              <w:lastRenderedPageBreak/>
              <w:t>source at a distance of 3m? Obtain the same on a point at an angle 60</w:t>
            </w:r>
            <w:r w:rsidRPr="00E543DA">
              <w:rPr>
                <w:sz w:val="24"/>
                <w:szCs w:val="24"/>
                <w:vertAlign w:val="superscript"/>
              </w:rPr>
              <w:t>o</w:t>
            </w:r>
            <w:r w:rsidRPr="00E543DA">
              <w:rPr>
                <w:sz w:val="24"/>
                <w:szCs w:val="24"/>
              </w:rPr>
              <w:t>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lastRenderedPageBreak/>
              <w:t>CO3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An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8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7.</w:t>
            </w: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Explain in detail about the physical and psychological considerations of lighting design.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CO5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U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10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Give an account on lighting system design.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CO4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10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center"/>
              <w:rPr>
                <w:bCs/>
                <w:sz w:val="24"/>
                <w:szCs w:val="24"/>
              </w:rPr>
            </w:pPr>
            <w:r w:rsidRPr="00E543DA">
              <w:rPr>
                <w:b/>
                <w:bCs/>
                <w:sz w:val="24"/>
                <w:szCs w:val="24"/>
              </w:rPr>
              <w:t>(OR)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8.</w:t>
            </w: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Discuss about the design approach and design process. Write about the lumens method for calculating luminaries.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CO4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U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10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b.</w:t>
            </w: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Differentiate and discuss the types of lighting.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CO5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R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10</w:t>
            </w:r>
          </w:p>
        </w:tc>
      </w:tr>
      <w:tr w:rsidR="00B76378" w:rsidRPr="00E543DA" w:rsidTr="00B76378">
        <w:trPr>
          <w:trHeight w:val="552"/>
        </w:trPr>
        <w:tc>
          <w:tcPr>
            <w:tcW w:w="5000" w:type="pct"/>
            <w:gridSpan w:val="6"/>
            <w:vAlign w:val="center"/>
          </w:tcPr>
          <w:p w:rsidR="00B76378" w:rsidRPr="00012529" w:rsidRDefault="00B76378" w:rsidP="00B76378">
            <w:pPr>
              <w:jc w:val="center"/>
              <w:rPr>
                <w:b/>
                <w:color w:val="000000" w:themeColor="text1"/>
                <w:sz w:val="24"/>
                <w:szCs w:val="24"/>
                <w:u w:val="single"/>
              </w:rPr>
            </w:pPr>
            <w:r w:rsidRPr="00012529">
              <w:rPr>
                <w:b/>
                <w:color w:val="000000" w:themeColor="text1"/>
                <w:sz w:val="24"/>
                <w:szCs w:val="24"/>
                <w:u w:val="single"/>
              </w:rPr>
              <w:t xml:space="preserve">PART – </w:t>
            </w:r>
            <w:r>
              <w:rPr>
                <w:b/>
                <w:color w:val="000000" w:themeColor="text1"/>
                <w:sz w:val="24"/>
                <w:szCs w:val="24"/>
                <w:u w:val="single"/>
              </w:rPr>
              <w:t>B</w:t>
            </w:r>
            <w:r w:rsidRPr="00012529">
              <w:rPr>
                <w:b/>
                <w:color w:val="000000" w:themeColor="text1"/>
                <w:sz w:val="24"/>
                <w:szCs w:val="24"/>
                <w:u w:val="single"/>
              </w:rPr>
              <w:t>(</w:t>
            </w:r>
            <w:r>
              <w:rPr>
                <w:b/>
                <w:color w:val="000000" w:themeColor="text1"/>
                <w:sz w:val="24"/>
                <w:szCs w:val="24"/>
                <w:u w:val="single"/>
              </w:rPr>
              <w:t>1</w:t>
            </w:r>
            <w:r w:rsidRPr="00012529">
              <w:rPr>
                <w:b/>
                <w:color w:val="000000" w:themeColor="text1"/>
                <w:sz w:val="24"/>
                <w:szCs w:val="24"/>
                <w:u w:val="single"/>
              </w:rPr>
              <w:t xml:space="preserve"> X 20= </w:t>
            </w:r>
            <w:r>
              <w:rPr>
                <w:b/>
                <w:color w:val="000000" w:themeColor="text1"/>
                <w:sz w:val="24"/>
                <w:szCs w:val="24"/>
                <w:u w:val="single"/>
              </w:rPr>
              <w:t>2</w:t>
            </w:r>
            <w:r w:rsidRPr="00012529">
              <w:rPr>
                <w:b/>
                <w:color w:val="000000" w:themeColor="text1"/>
                <w:sz w:val="24"/>
                <w:szCs w:val="24"/>
                <w:u w:val="single"/>
              </w:rPr>
              <w:t>0 MARKS)</w:t>
            </w:r>
          </w:p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012529">
              <w:rPr>
                <w:b/>
                <w:bCs/>
                <w:color w:val="000000" w:themeColor="text1"/>
                <w:sz w:val="24"/>
                <w:szCs w:val="24"/>
              </w:rPr>
              <w:t>COMPULSORY QUESTION</w:t>
            </w:r>
          </w:p>
        </w:tc>
      </w:tr>
      <w:tr w:rsidR="00B76378" w:rsidRPr="00E543DA" w:rsidTr="00B76378">
        <w:trPr>
          <w:trHeight w:val="397"/>
        </w:trPr>
        <w:tc>
          <w:tcPr>
            <w:tcW w:w="273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9.</w:t>
            </w:r>
          </w:p>
        </w:tc>
        <w:tc>
          <w:tcPr>
            <w:tcW w:w="189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055" w:type="pct"/>
          </w:tcPr>
          <w:p w:rsidR="00B76378" w:rsidRPr="00E543DA" w:rsidRDefault="00B76378" w:rsidP="00B76378">
            <w:pPr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Write notes onthe structure and principle of fibre optic cables. Explain its application infibre optical communication with a neat diagram.</w:t>
            </w:r>
          </w:p>
        </w:tc>
        <w:tc>
          <w:tcPr>
            <w:tcW w:w="550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CO6</w:t>
            </w:r>
          </w:p>
        </w:tc>
        <w:tc>
          <w:tcPr>
            <w:tcW w:w="505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</w:t>
            </w:r>
          </w:p>
        </w:tc>
        <w:tc>
          <w:tcPr>
            <w:tcW w:w="428" w:type="pct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20</w:t>
            </w:r>
          </w:p>
        </w:tc>
      </w:tr>
    </w:tbl>
    <w:p w:rsidR="00B76378" w:rsidRDefault="00B76378" w:rsidP="00B76378"/>
    <w:p w:rsidR="00B76378" w:rsidRDefault="00B76378" w:rsidP="00B7637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75"/>
        <w:gridCol w:w="10008"/>
      </w:tblGrid>
      <w:tr w:rsidR="00B76378" w:rsidRPr="00E543DA" w:rsidTr="00B76378">
        <w:trPr>
          <w:trHeight w:val="251"/>
        </w:trPr>
        <w:tc>
          <w:tcPr>
            <w:tcW w:w="675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0008" w:type="dxa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COURSE OUTCOMES</w:t>
            </w:r>
          </w:p>
        </w:tc>
      </w:tr>
      <w:tr w:rsidR="00B76378" w:rsidRPr="00E543DA" w:rsidTr="00B76378">
        <w:tc>
          <w:tcPr>
            <w:tcW w:w="675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CO1</w:t>
            </w:r>
          </w:p>
        </w:tc>
        <w:tc>
          <w:tcPr>
            <w:tcW w:w="10008" w:type="dxa"/>
          </w:tcPr>
          <w:p w:rsidR="00B76378" w:rsidRPr="00E543DA" w:rsidRDefault="00B76378" w:rsidP="00B76378">
            <w:pPr>
              <w:tabs>
                <w:tab w:val="left" w:pos="900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Recall the basics concept of colour theory and light.</w:t>
            </w:r>
          </w:p>
        </w:tc>
      </w:tr>
      <w:tr w:rsidR="00B76378" w:rsidRPr="00E543DA" w:rsidTr="00B76378">
        <w:tc>
          <w:tcPr>
            <w:tcW w:w="675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CO2</w:t>
            </w:r>
          </w:p>
        </w:tc>
        <w:tc>
          <w:tcPr>
            <w:tcW w:w="10008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Identify the different kinds of sources of light.</w:t>
            </w:r>
          </w:p>
        </w:tc>
      </w:tr>
      <w:tr w:rsidR="00B76378" w:rsidRPr="00E543DA" w:rsidTr="00B76378">
        <w:tc>
          <w:tcPr>
            <w:tcW w:w="675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CO3</w:t>
            </w:r>
          </w:p>
        </w:tc>
        <w:tc>
          <w:tcPr>
            <w:tcW w:w="10008" w:type="dxa"/>
          </w:tcPr>
          <w:p w:rsidR="00B76378" w:rsidRPr="00E543DA" w:rsidRDefault="00B76378" w:rsidP="00B76378">
            <w:pPr>
              <w:tabs>
                <w:tab w:val="left" w:pos="900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Understand the illumination principles and its parameters.</w:t>
            </w:r>
          </w:p>
        </w:tc>
      </w:tr>
      <w:tr w:rsidR="00B76378" w:rsidRPr="00E543DA" w:rsidTr="00B76378">
        <w:tc>
          <w:tcPr>
            <w:tcW w:w="675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CO4</w:t>
            </w:r>
          </w:p>
        </w:tc>
        <w:tc>
          <w:tcPr>
            <w:tcW w:w="10008" w:type="dxa"/>
          </w:tcPr>
          <w:p w:rsidR="00B76378" w:rsidRPr="00E543DA" w:rsidRDefault="00B76378" w:rsidP="00B76378">
            <w:pPr>
              <w:tabs>
                <w:tab w:val="left" w:pos="900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Design lighting systems for optometric purposes.</w:t>
            </w:r>
          </w:p>
        </w:tc>
      </w:tr>
      <w:tr w:rsidR="00B76378" w:rsidRPr="00E543DA" w:rsidTr="00B76378">
        <w:tc>
          <w:tcPr>
            <w:tcW w:w="675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CO5</w:t>
            </w:r>
          </w:p>
        </w:tc>
        <w:tc>
          <w:tcPr>
            <w:tcW w:w="10008" w:type="dxa"/>
          </w:tcPr>
          <w:p w:rsidR="00B76378" w:rsidRPr="00E543DA" w:rsidRDefault="00B76378" w:rsidP="00B76378">
            <w:pPr>
              <w:tabs>
                <w:tab w:val="left" w:pos="900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Experiment with different types of lighting.</w:t>
            </w:r>
          </w:p>
        </w:tc>
      </w:tr>
      <w:tr w:rsidR="00B76378" w:rsidRPr="00E543DA" w:rsidTr="00B76378">
        <w:tc>
          <w:tcPr>
            <w:tcW w:w="675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CO6</w:t>
            </w:r>
          </w:p>
        </w:tc>
        <w:tc>
          <w:tcPr>
            <w:tcW w:w="10008" w:type="dxa"/>
          </w:tcPr>
          <w:p w:rsidR="00B76378" w:rsidRPr="00E543DA" w:rsidRDefault="00B76378" w:rsidP="00B76378">
            <w:pPr>
              <w:tabs>
                <w:tab w:val="left" w:pos="900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Apply fiber optics technology in modern optical instruments.</w:t>
            </w:r>
          </w:p>
        </w:tc>
      </w:tr>
    </w:tbl>
    <w:p w:rsidR="00B76378" w:rsidRDefault="00B76378" w:rsidP="00B76378">
      <w:pPr>
        <w:ind w:left="72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9"/>
        <w:gridCol w:w="1362"/>
        <w:gridCol w:w="1569"/>
        <w:gridCol w:w="1439"/>
        <w:gridCol w:w="1497"/>
        <w:gridCol w:w="1375"/>
        <w:gridCol w:w="1321"/>
        <w:gridCol w:w="1161"/>
      </w:tblGrid>
      <w:tr w:rsidR="00B76378" w:rsidRPr="00E543DA" w:rsidTr="00B76378">
        <w:tc>
          <w:tcPr>
            <w:tcW w:w="10683" w:type="dxa"/>
            <w:gridSpan w:val="8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Assessment Pattern as per Bloom’s Taxonomy</w:t>
            </w:r>
          </w:p>
        </w:tc>
      </w:tr>
      <w:tr w:rsidR="00B76378" w:rsidRPr="00E543DA" w:rsidTr="00B76378">
        <w:tc>
          <w:tcPr>
            <w:tcW w:w="959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 / P</w:t>
            </w:r>
          </w:p>
        </w:tc>
        <w:tc>
          <w:tcPr>
            <w:tcW w:w="1362" w:type="dxa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Remember</w:t>
            </w:r>
          </w:p>
        </w:tc>
        <w:tc>
          <w:tcPr>
            <w:tcW w:w="1569" w:type="dxa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Understand</w:t>
            </w:r>
          </w:p>
        </w:tc>
        <w:tc>
          <w:tcPr>
            <w:tcW w:w="1439" w:type="dxa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Apply</w:t>
            </w:r>
          </w:p>
        </w:tc>
        <w:tc>
          <w:tcPr>
            <w:tcW w:w="1497" w:type="dxa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Analyze</w:t>
            </w:r>
          </w:p>
        </w:tc>
        <w:tc>
          <w:tcPr>
            <w:tcW w:w="1375" w:type="dxa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Evaluate</w:t>
            </w:r>
          </w:p>
        </w:tc>
        <w:tc>
          <w:tcPr>
            <w:tcW w:w="1321" w:type="dxa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Create</w:t>
            </w:r>
          </w:p>
        </w:tc>
        <w:tc>
          <w:tcPr>
            <w:tcW w:w="1161" w:type="dxa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Total</w:t>
            </w:r>
          </w:p>
        </w:tc>
      </w:tr>
      <w:tr w:rsidR="00B76378" w:rsidRPr="00E543DA" w:rsidTr="00B76378">
        <w:tc>
          <w:tcPr>
            <w:tcW w:w="959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CO1</w:t>
            </w:r>
          </w:p>
        </w:tc>
        <w:tc>
          <w:tcPr>
            <w:tcW w:w="1362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15</w:t>
            </w:r>
          </w:p>
        </w:tc>
        <w:tc>
          <w:tcPr>
            <w:tcW w:w="1569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5</w:t>
            </w:r>
          </w:p>
        </w:tc>
        <w:tc>
          <w:tcPr>
            <w:tcW w:w="1439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20</w:t>
            </w:r>
          </w:p>
        </w:tc>
        <w:tc>
          <w:tcPr>
            <w:tcW w:w="1497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40</w:t>
            </w:r>
          </w:p>
        </w:tc>
      </w:tr>
      <w:tr w:rsidR="00B76378" w:rsidRPr="00E543DA" w:rsidTr="00B76378">
        <w:tc>
          <w:tcPr>
            <w:tcW w:w="959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CO2</w:t>
            </w:r>
          </w:p>
        </w:tc>
        <w:tc>
          <w:tcPr>
            <w:tcW w:w="1362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5</w:t>
            </w:r>
          </w:p>
        </w:tc>
        <w:tc>
          <w:tcPr>
            <w:tcW w:w="1569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5</w:t>
            </w:r>
          </w:p>
        </w:tc>
        <w:tc>
          <w:tcPr>
            <w:tcW w:w="1439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30</w:t>
            </w:r>
          </w:p>
        </w:tc>
        <w:tc>
          <w:tcPr>
            <w:tcW w:w="1497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40</w:t>
            </w:r>
          </w:p>
        </w:tc>
      </w:tr>
      <w:tr w:rsidR="00B76378" w:rsidRPr="00E543DA" w:rsidTr="00B76378">
        <w:tc>
          <w:tcPr>
            <w:tcW w:w="959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CO3</w:t>
            </w:r>
          </w:p>
        </w:tc>
        <w:tc>
          <w:tcPr>
            <w:tcW w:w="1362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12</w:t>
            </w:r>
          </w:p>
        </w:tc>
        <w:tc>
          <w:tcPr>
            <w:tcW w:w="1569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8</w:t>
            </w:r>
          </w:p>
        </w:tc>
        <w:tc>
          <w:tcPr>
            <w:tcW w:w="1375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40</w:t>
            </w:r>
          </w:p>
        </w:tc>
      </w:tr>
      <w:tr w:rsidR="00B76378" w:rsidRPr="00E543DA" w:rsidTr="00B76378">
        <w:tc>
          <w:tcPr>
            <w:tcW w:w="959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CO4</w:t>
            </w:r>
          </w:p>
        </w:tc>
        <w:tc>
          <w:tcPr>
            <w:tcW w:w="1362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10</w:t>
            </w:r>
          </w:p>
        </w:tc>
        <w:tc>
          <w:tcPr>
            <w:tcW w:w="1497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20</w:t>
            </w:r>
          </w:p>
        </w:tc>
      </w:tr>
      <w:tr w:rsidR="00B76378" w:rsidRPr="00E543DA" w:rsidTr="00B76378">
        <w:tc>
          <w:tcPr>
            <w:tcW w:w="959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CO5</w:t>
            </w:r>
          </w:p>
        </w:tc>
        <w:tc>
          <w:tcPr>
            <w:tcW w:w="1362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10</w:t>
            </w:r>
          </w:p>
        </w:tc>
        <w:tc>
          <w:tcPr>
            <w:tcW w:w="1569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10</w:t>
            </w:r>
          </w:p>
        </w:tc>
        <w:tc>
          <w:tcPr>
            <w:tcW w:w="1439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497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20</w:t>
            </w:r>
          </w:p>
        </w:tc>
      </w:tr>
      <w:tr w:rsidR="00B76378" w:rsidRPr="00E543DA" w:rsidTr="00B76378">
        <w:tc>
          <w:tcPr>
            <w:tcW w:w="959" w:type="dxa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CO6</w:t>
            </w:r>
          </w:p>
        </w:tc>
        <w:tc>
          <w:tcPr>
            <w:tcW w:w="1362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569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439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20</w:t>
            </w:r>
          </w:p>
        </w:tc>
        <w:tc>
          <w:tcPr>
            <w:tcW w:w="1497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375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321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-</w:t>
            </w:r>
          </w:p>
        </w:tc>
        <w:tc>
          <w:tcPr>
            <w:tcW w:w="1161" w:type="dxa"/>
          </w:tcPr>
          <w:p w:rsidR="00B76378" w:rsidRPr="00E543DA" w:rsidRDefault="00B76378" w:rsidP="00B76378">
            <w:pPr>
              <w:jc w:val="center"/>
              <w:rPr>
                <w:sz w:val="24"/>
                <w:szCs w:val="24"/>
              </w:rPr>
            </w:pPr>
            <w:r w:rsidRPr="00E543DA">
              <w:rPr>
                <w:sz w:val="24"/>
                <w:szCs w:val="24"/>
              </w:rPr>
              <w:t>20</w:t>
            </w:r>
          </w:p>
        </w:tc>
      </w:tr>
      <w:tr w:rsidR="00B76378" w:rsidRPr="00E543DA" w:rsidTr="00B76378">
        <w:tc>
          <w:tcPr>
            <w:tcW w:w="9522" w:type="dxa"/>
            <w:gridSpan w:val="7"/>
          </w:tcPr>
          <w:p w:rsidR="00B76378" w:rsidRPr="00E543DA" w:rsidRDefault="00B76378" w:rsidP="00B76378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</w:tcPr>
          <w:p w:rsidR="00B76378" w:rsidRPr="00E543DA" w:rsidRDefault="00B76378" w:rsidP="00B76378">
            <w:pPr>
              <w:jc w:val="center"/>
              <w:rPr>
                <w:b/>
                <w:sz w:val="24"/>
                <w:szCs w:val="24"/>
              </w:rPr>
            </w:pPr>
            <w:r w:rsidRPr="00E543DA">
              <w:rPr>
                <w:b/>
                <w:sz w:val="24"/>
                <w:szCs w:val="24"/>
              </w:rPr>
              <w:t>180</w:t>
            </w:r>
          </w:p>
        </w:tc>
      </w:tr>
    </w:tbl>
    <w:p w:rsidR="00B76378" w:rsidRDefault="00B76378" w:rsidP="00B76378"/>
    <w:p w:rsidR="00B76378" w:rsidRDefault="00B76378" w:rsidP="002E336A"/>
    <w:sectPr w:rsidR="00B76378" w:rsidSect="00035598">
      <w:pgSz w:w="11907" w:h="16839" w:code="9"/>
      <w:pgMar w:top="1440" w:right="576" w:bottom="1440" w:left="86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F1641" w:rsidRDefault="00DF1641" w:rsidP="0045172E">
      <w:r>
        <w:separator/>
      </w:r>
    </w:p>
  </w:endnote>
  <w:endnote w:type="continuationSeparator" w:id="0">
    <w:p w:rsidR="00DF1641" w:rsidRDefault="00DF1641" w:rsidP="004517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atha">
    <w:panose1 w:val="020B0604020202020204"/>
    <w:charset w:val="00"/>
    <w:family w:val="swiss"/>
    <w:pitch w:val="variable"/>
    <w:sig w:usb0="001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imesNewRomanPS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F1641" w:rsidRDefault="00DF1641" w:rsidP="0045172E">
      <w:r>
        <w:separator/>
      </w:r>
    </w:p>
  </w:footnote>
  <w:footnote w:type="continuationSeparator" w:id="0">
    <w:p w:rsidR="00DF1641" w:rsidRDefault="00DF1641" w:rsidP="0045172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1F1215"/>
    <w:multiLevelType w:val="hybridMultilevel"/>
    <w:tmpl w:val="95F2DFF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A35C9E"/>
    <w:multiLevelType w:val="hybridMultilevel"/>
    <w:tmpl w:val="AC4A0E6A"/>
    <w:lvl w:ilvl="0" w:tplc="6FA0D37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7B21FE"/>
    <w:multiLevelType w:val="hybridMultilevel"/>
    <w:tmpl w:val="B3F8B858"/>
    <w:lvl w:ilvl="0" w:tplc="60C03A7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40904C8"/>
    <w:multiLevelType w:val="hybridMultilevel"/>
    <w:tmpl w:val="8B2EDCC0"/>
    <w:lvl w:ilvl="0" w:tplc="6B5AC7A2">
      <w:start w:val="1"/>
      <w:numFmt w:val="lowerRoman"/>
      <w:lvlText w:val="(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41B3AB9"/>
    <w:multiLevelType w:val="hybridMultilevel"/>
    <w:tmpl w:val="1D1AC458"/>
    <w:lvl w:ilvl="0" w:tplc="2FAE98D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51A6BA6"/>
    <w:multiLevelType w:val="hybridMultilevel"/>
    <w:tmpl w:val="67B87F42"/>
    <w:lvl w:ilvl="0" w:tplc="0409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603400D"/>
    <w:multiLevelType w:val="hybridMultilevel"/>
    <w:tmpl w:val="B81E0EBC"/>
    <w:lvl w:ilvl="0" w:tplc="94EA7BBC">
      <w:start w:val="1"/>
      <w:numFmt w:val="lowerRoman"/>
      <w:lvlText w:val="(%1)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A97038D"/>
    <w:multiLevelType w:val="hybridMultilevel"/>
    <w:tmpl w:val="6BCA8DCE"/>
    <w:lvl w:ilvl="0" w:tplc="7E4CB67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C8868EC"/>
    <w:multiLevelType w:val="hybridMultilevel"/>
    <w:tmpl w:val="C278EB90"/>
    <w:lvl w:ilvl="0" w:tplc="00D2CDFC">
      <w:start w:val="1"/>
      <w:numFmt w:val="lowerRoman"/>
      <w:lvlText w:val="(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0007A4B"/>
    <w:multiLevelType w:val="hybridMultilevel"/>
    <w:tmpl w:val="ED8252F8"/>
    <w:lvl w:ilvl="0" w:tplc="329E426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2876B15"/>
    <w:multiLevelType w:val="hybridMultilevel"/>
    <w:tmpl w:val="A26233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DF0FFD"/>
    <w:multiLevelType w:val="hybridMultilevel"/>
    <w:tmpl w:val="56BCFFC0"/>
    <w:lvl w:ilvl="0" w:tplc="D522381E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22A5C5A"/>
    <w:multiLevelType w:val="hybridMultilevel"/>
    <w:tmpl w:val="5CD26ECE"/>
    <w:lvl w:ilvl="0" w:tplc="BE9E555E">
      <w:start w:val="1"/>
      <w:numFmt w:val="lowerRoman"/>
      <w:lvlText w:val="(%1)"/>
      <w:lvlJc w:val="left"/>
      <w:pPr>
        <w:ind w:left="1080" w:hanging="720"/>
      </w:pPr>
      <w:rPr>
        <w:rFonts w:eastAsia="Calibr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7D2847"/>
    <w:multiLevelType w:val="hybridMultilevel"/>
    <w:tmpl w:val="DE30684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99740AE"/>
    <w:multiLevelType w:val="hybridMultilevel"/>
    <w:tmpl w:val="9DD810A8"/>
    <w:lvl w:ilvl="0" w:tplc="1022276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9F9675A"/>
    <w:multiLevelType w:val="hybridMultilevel"/>
    <w:tmpl w:val="F070773E"/>
    <w:lvl w:ilvl="0" w:tplc="C612586E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F1621C4"/>
    <w:multiLevelType w:val="hybridMultilevel"/>
    <w:tmpl w:val="CFB265D8"/>
    <w:lvl w:ilvl="0" w:tplc="DAE6664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38C42C9"/>
    <w:multiLevelType w:val="hybridMultilevel"/>
    <w:tmpl w:val="8542DB4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41E130B"/>
    <w:multiLevelType w:val="hybridMultilevel"/>
    <w:tmpl w:val="95683424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1B106B"/>
    <w:multiLevelType w:val="hybridMultilevel"/>
    <w:tmpl w:val="5308F118"/>
    <w:lvl w:ilvl="0" w:tplc="1D849FCE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8537A84"/>
    <w:multiLevelType w:val="hybridMultilevel"/>
    <w:tmpl w:val="4A921FB8"/>
    <w:lvl w:ilvl="0" w:tplc="BDECADD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877732A"/>
    <w:multiLevelType w:val="hybridMultilevel"/>
    <w:tmpl w:val="E982C292"/>
    <w:lvl w:ilvl="0" w:tplc="AEBE1A9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2492D58"/>
    <w:multiLevelType w:val="hybridMultilevel"/>
    <w:tmpl w:val="E3E2090E"/>
    <w:lvl w:ilvl="0" w:tplc="00D2CDF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4A95385"/>
    <w:multiLevelType w:val="hybridMultilevel"/>
    <w:tmpl w:val="0F0C7AAC"/>
    <w:lvl w:ilvl="0" w:tplc="807C84CA">
      <w:start w:val="1"/>
      <w:numFmt w:val="lowerRoman"/>
      <w:lvlText w:val="(%1)"/>
      <w:lvlJc w:val="right"/>
      <w:pPr>
        <w:ind w:left="720" w:hanging="360"/>
      </w:pPr>
      <w:rPr>
        <w:rFonts w:ascii="Times New Roman" w:eastAsia="Times New Roman" w:hAnsi="Times New Roman" w:cs="Times New Roman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54D66A7"/>
    <w:multiLevelType w:val="hybridMultilevel"/>
    <w:tmpl w:val="0C44CD72"/>
    <w:lvl w:ilvl="0" w:tplc="668ED07E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72B0021"/>
    <w:multiLevelType w:val="hybridMultilevel"/>
    <w:tmpl w:val="8B8AD48E"/>
    <w:lvl w:ilvl="0" w:tplc="E9CE037A">
      <w:start w:val="1"/>
      <w:numFmt w:val="lowerRoman"/>
      <w:lvlText w:val="(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ACC2D36"/>
    <w:multiLevelType w:val="hybridMultilevel"/>
    <w:tmpl w:val="B11E7C0A"/>
    <w:lvl w:ilvl="0" w:tplc="CED0763E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C395B9D"/>
    <w:multiLevelType w:val="hybridMultilevel"/>
    <w:tmpl w:val="1A4C1998"/>
    <w:lvl w:ilvl="0" w:tplc="E5C8A958">
      <w:start w:val="1"/>
      <w:numFmt w:val="lowerRoman"/>
      <w:lvlText w:val="(%1)"/>
      <w:lvlJc w:val="left"/>
      <w:pPr>
        <w:ind w:left="1080" w:hanging="720"/>
      </w:pPr>
    </w:lvl>
    <w:lvl w:ilvl="1" w:tplc="40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0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0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0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0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0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0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0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4F3A2B8F"/>
    <w:multiLevelType w:val="hybridMultilevel"/>
    <w:tmpl w:val="8D72F926"/>
    <w:lvl w:ilvl="0" w:tplc="83048EF4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9">
    <w:nsid w:val="502D0C9D"/>
    <w:multiLevelType w:val="hybridMultilevel"/>
    <w:tmpl w:val="D5A6D7E2"/>
    <w:lvl w:ilvl="0" w:tplc="125A7DCE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0C56B3C"/>
    <w:multiLevelType w:val="hybridMultilevel"/>
    <w:tmpl w:val="08561820"/>
    <w:lvl w:ilvl="0" w:tplc="FFFFFFFF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14F06DF"/>
    <w:multiLevelType w:val="hybridMultilevel"/>
    <w:tmpl w:val="263C1814"/>
    <w:lvl w:ilvl="0" w:tplc="C924FED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62F034E"/>
    <w:multiLevelType w:val="hybridMultilevel"/>
    <w:tmpl w:val="902A20C6"/>
    <w:lvl w:ilvl="0" w:tplc="455065DE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86D2371"/>
    <w:multiLevelType w:val="hybridMultilevel"/>
    <w:tmpl w:val="A2E830DC"/>
    <w:lvl w:ilvl="0" w:tplc="BE4AD1FA">
      <w:start w:val="1"/>
      <w:numFmt w:val="lowerLetter"/>
      <w:lvlText w:val="%1)"/>
      <w:lvlJc w:val="left"/>
      <w:pPr>
        <w:ind w:left="1080" w:hanging="720"/>
      </w:pPr>
      <w:rPr>
        <w:rFonts w:ascii="Times New Roman" w:eastAsia="Times New Roman" w:hAnsi="Times New Roman" w:cs="Times New Roman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9E14955"/>
    <w:multiLevelType w:val="hybridMultilevel"/>
    <w:tmpl w:val="F4EA40F0"/>
    <w:lvl w:ilvl="0" w:tplc="A3BE4DF8">
      <w:start w:val="1"/>
      <w:numFmt w:val="lowerRoman"/>
      <w:lvlText w:val="(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A541B92"/>
    <w:multiLevelType w:val="hybridMultilevel"/>
    <w:tmpl w:val="DE724894"/>
    <w:lvl w:ilvl="0" w:tplc="BE2C2002">
      <w:start w:val="1"/>
      <w:numFmt w:val="lowerRoman"/>
      <w:lvlText w:val="(%1)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BEB1F29"/>
    <w:multiLevelType w:val="hybridMultilevel"/>
    <w:tmpl w:val="D01E87E8"/>
    <w:lvl w:ilvl="0" w:tplc="35F8EB8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F9237EC"/>
    <w:multiLevelType w:val="hybridMultilevel"/>
    <w:tmpl w:val="FE06BD86"/>
    <w:lvl w:ilvl="0" w:tplc="B5005090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52F75D7"/>
    <w:multiLevelType w:val="hybridMultilevel"/>
    <w:tmpl w:val="05BA0E1C"/>
    <w:lvl w:ilvl="0" w:tplc="D89C6020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6B74FE0"/>
    <w:multiLevelType w:val="hybridMultilevel"/>
    <w:tmpl w:val="1C94D33C"/>
    <w:lvl w:ilvl="0" w:tplc="00D2CDFC">
      <w:start w:val="1"/>
      <w:numFmt w:val="lowerRoman"/>
      <w:lvlText w:val="(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7AE51F9"/>
    <w:multiLevelType w:val="hybridMultilevel"/>
    <w:tmpl w:val="88A46B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8A25C0F"/>
    <w:multiLevelType w:val="hybridMultilevel"/>
    <w:tmpl w:val="B6A8EBB4"/>
    <w:lvl w:ilvl="0" w:tplc="07B4FFF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F7E161D"/>
    <w:multiLevelType w:val="hybridMultilevel"/>
    <w:tmpl w:val="E3B89A8C"/>
    <w:lvl w:ilvl="0" w:tplc="CD688E8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FE85BED"/>
    <w:multiLevelType w:val="hybridMultilevel"/>
    <w:tmpl w:val="6052B3BC"/>
    <w:lvl w:ilvl="0" w:tplc="273A29AE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17A2DB7"/>
    <w:multiLevelType w:val="hybridMultilevel"/>
    <w:tmpl w:val="12EEA9FE"/>
    <w:lvl w:ilvl="0" w:tplc="9280B250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2810E47"/>
    <w:multiLevelType w:val="hybridMultilevel"/>
    <w:tmpl w:val="EF46D96A"/>
    <w:lvl w:ilvl="0" w:tplc="4009001B">
      <w:start w:val="1"/>
      <w:numFmt w:val="lowerRoman"/>
      <w:lvlText w:val="%1."/>
      <w:lvlJc w:val="righ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2D4001A"/>
    <w:multiLevelType w:val="hybridMultilevel"/>
    <w:tmpl w:val="72C67B90"/>
    <w:lvl w:ilvl="0" w:tplc="B86C9C74">
      <w:start w:val="1"/>
      <w:numFmt w:val="lowerLetter"/>
      <w:lvlText w:val="%1."/>
      <w:lvlJc w:val="left"/>
      <w:pPr>
        <w:ind w:left="1080" w:hanging="720"/>
      </w:pPr>
      <w:rPr>
        <w:rFonts w:ascii="Times New Roman" w:eastAsia="Times New Roman" w:hAnsi="Times New Roman" w:cs="Times New Roman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EE152DB"/>
    <w:multiLevelType w:val="hybridMultilevel"/>
    <w:tmpl w:val="2EDAB7F4"/>
    <w:lvl w:ilvl="0" w:tplc="0C487334">
      <w:start w:val="1"/>
      <w:numFmt w:val="decimal"/>
      <w:lvlText w:val="%1)"/>
      <w:lvlJc w:val="left"/>
      <w:pPr>
        <w:ind w:left="72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9"/>
  </w:num>
  <w:num w:numId="3">
    <w:abstractNumId w:val="14"/>
  </w:num>
  <w:num w:numId="4">
    <w:abstractNumId w:val="26"/>
  </w:num>
  <w:num w:numId="5">
    <w:abstractNumId w:val="40"/>
  </w:num>
  <w:num w:numId="6">
    <w:abstractNumId w:val="43"/>
  </w:num>
  <w:num w:numId="7">
    <w:abstractNumId w:val="22"/>
  </w:num>
  <w:num w:numId="8">
    <w:abstractNumId w:val="16"/>
  </w:num>
  <w:num w:numId="9">
    <w:abstractNumId w:val="39"/>
  </w:num>
  <w:num w:numId="10">
    <w:abstractNumId w:val="41"/>
  </w:num>
  <w:num w:numId="11">
    <w:abstractNumId w:val="38"/>
  </w:num>
  <w:num w:numId="12">
    <w:abstractNumId w:val="37"/>
  </w:num>
  <w:num w:numId="13">
    <w:abstractNumId w:val="15"/>
  </w:num>
  <w:num w:numId="14">
    <w:abstractNumId w:val="46"/>
  </w:num>
  <w:num w:numId="15">
    <w:abstractNumId w:val="0"/>
  </w:num>
  <w:num w:numId="16">
    <w:abstractNumId w:val="4"/>
  </w:num>
  <w:num w:numId="17">
    <w:abstractNumId w:val="7"/>
  </w:num>
  <w:num w:numId="18">
    <w:abstractNumId w:val="24"/>
  </w:num>
  <w:num w:numId="19">
    <w:abstractNumId w:val="8"/>
  </w:num>
  <w:num w:numId="20">
    <w:abstractNumId w:val="11"/>
  </w:num>
  <w:num w:numId="21">
    <w:abstractNumId w:val="42"/>
  </w:num>
  <w:num w:numId="22">
    <w:abstractNumId w:val="36"/>
  </w:num>
  <w:num w:numId="23">
    <w:abstractNumId w:val="35"/>
  </w:num>
  <w:num w:numId="24">
    <w:abstractNumId w:val="6"/>
  </w:num>
  <w:num w:numId="25">
    <w:abstractNumId w:val="23"/>
  </w:num>
  <w:num w:numId="26">
    <w:abstractNumId w:val="12"/>
  </w:num>
  <w:num w:numId="27">
    <w:abstractNumId w:val="2"/>
  </w:num>
  <w:num w:numId="28">
    <w:abstractNumId w:val="10"/>
  </w:num>
  <w:num w:numId="29">
    <w:abstractNumId w:val="3"/>
  </w:num>
  <w:num w:numId="30">
    <w:abstractNumId w:val="25"/>
  </w:num>
  <w:num w:numId="31">
    <w:abstractNumId w:val="34"/>
  </w:num>
  <w:num w:numId="32">
    <w:abstractNumId w:val="1"/>
  </w:num>
  <w:num w:numId="33">
    <w:abstractNumId w:val="33"/>
  </w:num>
  <w:num w:numId="34">
    <w:abstractNumId w:val="21"/>
  </w:num>
  <w:num w:numId="35">
    <w:abstractNumId w:val="9"/>
  </w:num>
  <w:num w:numId="36">
    <w:abstractNumId w:val="18"/>
  </w:num>
  <w:num w:numId="37">
    <w:abstractNumId w:val="17"/>
  </w:num>
  <w:num w:numId="38">
    <w:abstractNumId w:val="5"/>
  </w:num>
  <w:num w:numId="39">
    <w:abstractNumId w:val="47"/>
  </w:num>
  <w:num w:numId="40">
    <w:abstractNumId w:val="13"/>
  </w:num>
  <w:num w:numId="41">
    <w:abstractNumId w:val="20"/>
  </w:num>
  <w:num w:numId="42">
    <w:abstractNumId w:val="32"/>
  </w:num>
  <w:num w:numId="43">
    <w:abstractNumId w:val="45"/>
  </w:num>
  <w:num w:numId="44">
    <w:abstractNumId w:val="44"/>
  </w:num>
  <w:num w:numId="45">
    <w:abstractNumId w:val="19"/>
  </w:num>
  <w:num w:numId="46">
    <w:abstractNumId w:val="31"/>
  </w:num>
  <w:num w:numId="47">
    <w:abstractNumId w:val="30"/>
  </w:num>
  <w:num w:numId="48">
    <w:abstractNumId w:val="28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ysjAxtTAxMzIxtzSxNDJS0lEKTi0uzszPAykwqQUAJhGcBywAAAA="/>
  </w:docVars>
  <w:rsids>
    <w:rsidRoot w:val="002E336A"/>
    <w:rsid w:val="00002F8C"/>
    <w:rsid w:val="00021FBB"/>
    <w:rsid w:val="00035598"/>
    <w:rsid w:val="00061821"/>
    <w:rsid w:val="0007566F"/>
    <w:rsid w:val="0008001B"/>
    <w:rsid w:val="0008680F"/>
    <w:rsid w:val="0009580C"/>
    <w:rsid w:val="000A07DD"/>
    <w:rsid w:val="000A28D9"/>
    <w:rsid w:val="000A2A93"/>
    <w:rsid w:val="000D07EA"/>
    <w:rsid w:val="000E741D"/>
    <w:rsid w:val="000F3EFE"/>
    <w:rsid w:val="0010078B"/>
    <w:rsid w:val="00127B09"/>
    <w:rsid w:val="00140F66"/>
    <w:rsid w:val="001437B6"/>
    <w:rsid w:val="00160114"/>
    <w:rsid w:val="001716AE"/>
    <w:rsid w:val="00176493"/>
    <w:rsid w:val="0019020D"/>
    <w:rsid w:val="001A2737"/>
    <w:rsid w:val="001A291A"/>
    <w:rsid w:val="001B3460"/>
    <w:rsid w:val="001C79DC"/>
    <w:rsid w:val="001D41FE"/>
    <w:rsid w:val="001D670F"/>
    <w:rsid w:val="001E2222"/>
    <w:rsid w:val="001E42AE"/>
    <w:rsid w:val="001E587A"/>
    <w:rsid w:val="001F54D1"/>
    <w:rsid w:val="001F7E9B"/>
    <w:rsid w:val="00244350"/>
    <w:rsid w:val="00254A7A"/>
    <w:rsid w:val="002A06D7"/>
    <w:rsid w:val="002A080A"/>
    <w:rsid w:val="002A4FD9"/>
    <w:rsid w:val="002A7465"/>
    <w:rsid w:val="002B3C37"/>
    <w:rsid w:val="002D0301"/>
    <w:rsid w:val="002D09FF"/>
    <w:rsid w:val="002D2013"/>
    <w:rsid w:val="002D7611"/>
    <w:rsid w:val="002D76BB"/>
    <w:rsid w:val="002E336A"/>
    <w:rsid w:val="002E552A"/>
    <w:rsid w:val="0030193A"/>
    <w:rsid w:val="00304757"/>
    <w:rsid w:val="003069AD"/>
    <w:rsid w:val="00324247"/>
    <w:rsid w:val="00335FBF"/>
    <w:rsid w:val="003400D7"/>
    <w:rsid w:val="00342EE1"/>
    <w:rsid w:val="003530C5"/>
    <w:rsid w:val="003620F5"/>
    <w:rsid w:val="00364878"/>
    <w:rsid w:val="0036571F"/>
    <w:rsid w:val="00375CD9"/>
    <w:rsid w:val="00376B71"/>
    <w:rsid w:val="003855F1"/>
    <w:rsid w:val="003870BD"/>
    <w:rsid w:val="003B14BC"/>
    <w:rsid w:val="003B1F06"/>
    <w:rsid w:val="003C6BB4"/>
    <w:rsid w:val="004008B8"/>
    <w:rsid w:val="00412D4B"/>
    <w:rsid w:val="00413809"/>
    <w:rsid w:val="0041495F"/>
    <w:rsid w:val="00416D61"/>
    <w:rsid w:val="00422CA0"/>
    <w:rsid w:val="00425753"/>
    <w:rsid w:val="00436844"/>
    <w:rsid w:val="0045172E"/>
    <w:rsid w:val="00452F36"/>
    <w:rsid w:val="00456504"/>
    <w:rsid w:val="0046314C"/>
    <w:rsid w:val="0046787F"/>
    <w:rsid w:val="00477E44"/>
    <w:rsid w:val="004816C2"/>
    <w:rsid w:val="0049537B"/>
    <w:rsid w:val="004B48FA"/>
    <w:rsid w:val="004C61BA"/>
    <w:rsid w:val="004E6FBC"/>
    <w:rsid w:val="004F553A"/>
    <w:rsid w:val="004F7C4B"/>
    <w:rsid w:val="00501F18"/>
    <w:rsid w:val="0050571C"/>
    <w:rsid w:val="00505856"/>
    <w:rsid w:val="005133D7"/>
    <w:rsid w:val="00523E9F"/>
    <w:rsid w:val="00527971"/>
    <w:rsid w:val="00544C89"/>
    <w:rsid w:val="00590293"/>
    <w:rsid w:val="005A3DA4"/>
    <w:rsid w:val="005D059D"/>
    <w:rsid w:val="005E531E"/>
    <w:rsid w:val="005F011C"/>
    <w:rsid w:val="006039FA"/>
    <w:rsid w:val="00607FEE"/>
    <w:rsid w:val="006162CB"/>
    <w:rsid w:val="006272BC"/>
    <w:rsid w:val="006353C8"/>
    <w:rsid w:val="00644697"/>
    <w:rsid w:val="00657A21"/>
    <w:rsid w:val="00662A39"/>
    <w:rsid w:val="00666955"/>
    <w:rsid w:val="006770A4"/>
    <w:rsid w:val="00680F09"/>
    <w:rsid w:val="00681B25"/>
    <w:rsid w:val="0068757E"/>
    <w:rsid w:val="0069576B"/>
    <w:rsid w:val="006C7354"/>
    <w:rsid w:val="006D20F1"/>
    <w:rsid w:val="006F6C29"/>
    <w:rsid w:val="00701447"/>
    <w:rsid w:val="00723EF4"/>
    <w:rsid w:val="007255C8"/>
    <w:rsid w:val="00725A0A"/>
    <w:rsid w:val="007326F6"/>
    <w:rsid w:val="00733D45"/>
    <w:rsid w:val="007510E8"/>
    <w:rsid w:val="007666A7"/>
    <w:rsid w:val="00772716"/>
    <w:rsid w:val="00774A7E"/>
    <w:rsid w:val="0077543B"/>
    <w:rsid w:val="007904A5"/>
    <w:rsid w:val="00791469"/>
    <w:rsid w:val="007D336A"/>
    <w:rsid w:val="007D6DE2"/>
    <w:rsid w:val="007E3CA9"/>
    <w:rsid w:val="007E45D7"/>
    <w:rsid w:val="007E575B"/>
    <w:rsid w:val="007E5F37"/>
    <w:rsid w:val="007F77F4"/>
    <w:rsid w:val="00802202"/>
    <w:rsid w:val="00815381"/>
    <w:rsid w:val="008202A5"/>
    <w:rsid w:val="00822556"/>
    <w:rsid w:val="00822A52"/>
    <w:rsid w:val="00840AD6"/>
    <w:rsid w:val="0085004C"/>
    <w:rsid w:val="00863123"/>
    <w:rsid w:val="00874F8C"/>
    <w:rsid w:val="0088345F"/>
    <w:rsid w:val="008A2F21"/>
    <w:rsid w:val="008A56BE"/>
    <w:rsid w:val="008B0703"/>
    <w:rsid w:val="008B13D2"/>
    <w:rsid w:val="008C57B9"/>
    <w:rsid w:val="008C7641"/>
    <w:rsid w:val="008C7D3A"/>
    <w:rsid w:val="008E0BE5"/>
    <w:rsid w:val="008E3915"/>
    <w:rsid w:val="008F0841"/>
    <w:rsid w:val="00904D12"/>
    <w:rsid w:val="00914195"/>
    <w:rsid w:val="00914395"/>
    <w:rsid w:val="009150D3"/>
    <w:rsid w:val="00936DC8"/>
    <w:rsid w:val="00942ADA"/>
    <w:rsid w:val="0095679B"/>
    <w:rsid w:val="00970638"/>
    <w:rsid w:val="0098649E"/>
    <w:rsid w:val="0099326F"/>
    <w:rsid w:val="009B142B"/>
    <w:rsid w:val="009B53DD"/>
    <w:rsid w:val="009C3842"/>
    <w:rsid w:val="009C5A1D"/>
    <w:rsid w:val="009D493B"/>
    <w:rsid w:val="009F1E14"/>
    <w:rsid w:val="009F7F9A"/>
    <w:rsid w:val="00A24C0B"/>
    <w:rsid w:val="00A32BB2"/>
    <w:rsid w:val="00A54B6B"/>
    <w:rsid w:val="00A659B4"/>
    <w:rsid w:val="00A74EB1"/>
    <w:rsid w:val="00A96A1F"/>
    <w:rsid w:val="00AA5129"/>
    <w:rsid w:val="00AA5E39"/>
    <w:rsid w:val="00AA6B40"/>
    <w:rsid w:val="00AC609D"/>
    <w:rsid w:val="00AD2F72"/>
    <w:rsid w:val="00AE03CF"/>
    <w:rsid w:val="00AE134D"/>
    <w:rsid w:val="00AE264C"/>
    <w:rsid w:val="00B160C8"/>
    <w:rsid w:val="00B1664D"/>
    <w:rsid w:val="00B2603C"/>
    <w:rsid w:val="00B34088"/>
    <w:rsid w:val="00B42152"/>
    <w:rsid w:val="00B52431"/>
    <w:rsid w:val="00B57D8D"/>
    <w:rsid w:val="00B60E7E"/>
    <w:rsid w:val="00B668D8"/>
    <w:rsid w:val="00B76378"/>
    <w:rsid w:val="00B76983"/>
    <w:rsid w:val="00B91279"/>
    <w:rsid w:val="00BA50B9"/>
    <w:rsid w:val="00BA539E"/>
    <w:rsid w:val="00BB5C6B"/>
    <w:rsid w:val="00BD0097"/>
    <w:rsid w:val="00BE2F3C"/>
    <w:rsid w:val="00BF016C"/>
    <w:rsid w:val="00BF733C"/>
    <w:rsid w:val="00C11E47"/>
    <w:rsid w:val="00C158E0"/>
    <w:rsid w:val="00C15D4F"/>
    <w:rsid w:val="00C3743D"/>
    <w:rsid w:val="00C60252"/>
    <w:rsid w:val="00C90507"/>
    <w:rsid w:val="00C95765"/>
    <w:rsid w:val="00C95F18"/>
    <w:rsid w:val="00CA4AB5"/>
    <w:rsid w:val="00CA5E13"/>
    <w:rsid w:val="00CB7A50"/>
    <w:rsid w:val="00CC4741"/>
    <w:rsid w:val="00CC5BDF"/>
    <w:rsid w:val="00CD6520"/>
    <w:rsid w:val="00CE1825"/>
    <w:rsid w:val="00CE5503"/>
    <w:rsid w:val="00D1548D"/>
    <w:rsid w:val="00D34534"/>
    <w:rsid w:val="00D5623A"/>
    <w:rsid w:val="00D62341"/>
    <w:rsid w:val="00D64FF9"/>
    <w:rsid w:val="00D715E7"/>
    <w:rsid w:val="00D73F6F"/>
    <w:rsid w:val="00D74C2D"/>
    <w:rsid w:val="00D765BB"/>
    <w:rsid w:val="00D9432F"/>
    <w:rsid w:val="00D94D54"/>
    <w:rsid w:val="00D9552B"/>
    <w:rsid w:val="00D97048"/>
    <w:rsid w:val="00DE6E7C"/>
    <w:rsid w:val="00DE7A3B"/>
    <w:rsid w:val="00DF1641"/>
    <w:rsid w:val="00E40AC8"/>
    <w:rsid w:val="00E51765"/>
    <w:rsid w:val="00E64CD9"/>
    <w:rsid w:val="00E677CC"/>
    <w:rsid w:val="00E708FD"/>
    <w:rsid w:val="00E70A47"/>
    <w:rsid w:val="00E7488F"/>
    <w:rsid w:val="00E824B7"/>
    <w:rsid w:val="00E91B84"/>
    <w:rsid w:val="00E9430C"/>
    <w:rsid w:val="00EB7EC7"/>
    <w:rsid w:val="00ED14FC"/>
    <w:rsid w:val="00EE2A4E"/>
    <w:rsid w:val="00F01C3B"/>
    <w:rsid w:val="00F02693"/>
    <w:rsid w:val="00F11EDB"/>
    <w:rsid w:val="00F162EA"/>
    <w:rsid w:val="00F26057"/>
    <w:rsid w:val="00F266A7"/>
    <w:rsid w:val="00F55D6F"/>
    <w:rsid w:val="00F878B8"/>
    <w:rsid w:val="00F92999"/>
    <w:rsid w:val="00F93607"/>
    <w:rsid w:val="00FF0DF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  <o:rules v:ext="edit">
        <o:r id="V:Rule1" type="connector" idref="#Straight Arrow Connector 2"/>
      </o:rules>
    </o:shapelayout>
  </w:shapeDefaults>
  <w:decimalSymbol w:val="."/>
  <w:listSeparator w:val=","/>
  <w15:docId w15:val="{9B4BCFE0-6053-49E3-86F5-21D37F4FC9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E336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76378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eastAsia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qFormat/>
    <w:rsid w:val="002E336A"/>
    <w:pPr>
      <w:jc w:val="center"/>
    </w:pPr>
    <w:rPr>
      <w:szCs w:val="20"/>
    </w:rPr>
  </w:style>
  <w:style w:type="character" w:customStyle="1" w:styleId="TitleChar">
    <w:name w:val="Title Char"/>
    <w:basedOn w:val="DefaultParagraphFont"/>
    <w:link w:val="Title"/>
    <w:rsid w:val="002E336A"/>
    <w:rPr>
      <w:rFonts w:ascii="Times New Roman" w:eastAsia="Times New Roman" w:hAnsi="Times New Roman" w:cs="Times New Roman"/>
      <w:sz w:val="24"/>
      <w:szCs w:val="20"/>
    </w:rPr>
  </w:style>
  <w:style w:type="paragraph" w:styleId="ListParagraph">
    <w:name w:val="List Paragraph"/>
    <w:basedOn w:val="Normal"/>
    <w:link w:val="ListParagraphChar"/>
    <w:uiPriority w:val="34"/>
    <w:qFormat/>
    <w:rsid w:val="002E336A"/>
    <w:pPr>
      <w:ind w:left="720"/>
      <w:contextualSpacing/>
    </w:pPr>
  </w:style>
  <w:style w:type="table" w:styleId="TableGrid">
    <w:name w:val="Table Grid"/>
    <w:basedOn w:val="TableNormal"/>
    <w:uiPriority w:val="59"/>
    <w:rsid w:val="002E336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0475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4757"/>
    <w:rPr>
      <w:rFonts w:ascii="Tahoma" w:eastAsia="Times New Roman" w:hAnsi="Tahoma" w:cs="Tahoma"/>
      <w:sz w:val="16"/>
      <w:szCs w:val="16"/>
    </w:rPr>
  </w:style>
  <w:style w:type="paragraph" w:styleId="Header">
    <w:name w:val="header"/>
    <w:basedOn w:val="Normal"/>
    <w:link w:val="HeaderChar"/>
    <w:rsid w:val="0030475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304757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45172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5172E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1E587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n-IN"/>
    </w:rPr>
  </w:style>
  <w:style w:type="character" w:customStyle="1" w:styleId="st">
    <w:name w:val="st"/>
    <w:basedOn w:val="DefaultParagraphFont"/>
    <w:rsid w:val="00B76378"/>
  </w:style>
  <w:style w:type="paragraph" w:customStyle="1" w:styleId="TableParagraph">
    <w:name w:val="Table Paragraph"/>
    <w:basedOn w:val="Normal"/>
    <w:uiPriority w:val="1"/>
    <w:qFormat/>
    <w:rsid w:val="00B76378"/>
    <w:pPr>
      <w:widowControl w:val="0"/>
      <w:autoSpaceDE w:val="0"/>
      <w:autoSpaceDN w:val="0"/>
    </w:pPr>
    <w:rPr>
      <w:sz w:val="22"/>
      <w:szCs w:val="22"/>
    </w:rPr>
  </w:style>
  <w:style w:type="character" w:styleId="Emphasis">
    <w:name w:val="Emphasis"/>
    <w:basedOn w:val="DefaultParagraphFont"/>
    <w:uiPriority w:val="20"/>
    <w:qFormat/>
    <w:rsid w:val="00B76378"/>
    <w:rPr>
      <w:i/>
      <w:iCs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B76378"/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B76378"/>
    <w:rPr>
      <w:b/>
      <w:bCs/>
    </w:rPr>
  </w:style>
  <w:style w:type="character" w:customStyle="1" w:styleId="Heading1Char">
    <w:name w:val="Heading 1 Char"/>
    <w:basedOn w:val="DefaultParagraphFont"/>
    <w:link w:val="Heading1"/>
    <w:uiPriority w:val="99"/>
    <w:rsid w:val="00B76378"/>
    <w:rPr>
      <w:rFonts w:ascii="Times New Roman" w:eastAsia="Times New Roman" w:hAnsi="Times New Roman" w:cs="Times New Roman"/>
      <w:b/>
      <w:bCs/>
      <w:kern w:val="36"/>
      <w:sz w:val="48"/>
      <w:szCs w:val="48"/>
      <w:lang w:eastAsia="en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479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47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87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33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81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1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3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7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2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21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8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1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381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0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microsoft.com/office/2007/relationships/hdphoto" Target="media/hdphoto4.wdp"/><Relationship Id="rId39" Type="http://schemas.openxmlformats.org/officeDocument/2006/relationships/image" Target="media/image24.jpeg"/><Relationship Id="rId3" Type="http://schemas.openxmlformats.org/officeDocument/2006/relationships/numbering" Target="numbering.xml"/><Relationship Id="rId21" Type="http://schemas.openxmlformats.org/officeDocument/2006/relationships/image" Target="media/image10.emf"/><Relationship Id="rId34" Type="http://schemas.openxmlformats.org/officeDocument/2006/relationships/image" Target="media/image19.jpeg"/><Relationship Id="rId42" Type="http://schemas.openxmlformats.org/officeDocument/2006/relationships/image" Target="media/image27.jpeg"/><Relationship Id="rId7" Type="http://schemas.openxmlformats.org/officeDocument/2006/relationships/footnotes" Target="footnotes.xml"/><Relationship Id="rId12" Type="http://schemas.microsoft.com/office/2007/relationships/hdphoto" Target="media/hdphoto1.wdp"/><Relationship Id="rId17" Type="http://schemas.openxmlformats.org/officeDocument/2006/relationships/image" Target="media/image7.emf"/><Relationship Id="rId25" Type="http://schemas.openxmlformats.org/officeDocument/2006/relationships/image" Target="media/image12.png"/><Relationship Id="rId33" Type="http://schemas.openxmlformats.org/officeDocument/2006/relationships/image" Target="media/image18.jpeg"/><Relationship Id="rId38" Type="http://schemas.openxmlformats.org/officeDocument/2006/relationships/image" Target="media/image23.png"/><Relationship Id="rId46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emf"/><Relationship Id="rId20" Type="http://schemas.openxmlformats.org/officeDocument/2006/relationships/image" Target="media/image9.png"/><Relationship Id="rId29" Type="http://schemas.openxmlformats.org/officeDocument/2006/relationships/image" Target="media/image14.png"/><Relationship Id="rId41" Type="http://schemas.openxmlformats.org/officeDocument/2006/relationships/image" Target="media/image2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oleObject" Target="embeddings/oleObject2.bin"/><Relationship Id="rId32" Type="http://schemas.openxmlformats.org/officeDocument/2006/relationships/image" Target="media/image17.png"/><Relationship Id="rId37" Type="http://schemas.openxmlformats.org/officeDocument/2006/relationships/image" Target="media/image22.jpeg"/><Relationship Id="rId40" Type="http://schemas.openxmlformats.org/officeDocument/2006/relationships/image" Target="media/image25.png"/><Relationship Id="rId45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1.emf"/><Relationship Id="rId28" Type="http://schemas.microsoft.com/office/2007/relationships/hdphoto" Target="media/hdphoto5.wdp"/><Relationship Id="rId36" Type="http://schemas.openxmlformats.org/officeDocument/2006/relationships/image" Target="media/image21.jpeg"/><Relationship Id="rId10" Type="http://schemas.openxmlformats.org/officeDocument/2006/relationships/image" Target="media/image2.png"/><Relationship Id="rId19" Type="http://schemas.microsoft.com/office/2007/relationships/hdphoto" Target="media/hdphoto3.wdp"/><Relationship Id="rId31" Type="http://schemas.openxmlformats.org/officeDocument/2006/relationships/image" Target="media/image16.png"/><Relationship Id="rId44" Type="http://schemas.openxmlformats.org/officeDocument/2006/relationships/image" Target="media/image29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microsoft.com/office/2007/relationships/hdphoto" Target="media/hdphoto2.wdp"/><Relationship Id="rId22" Type="http://schemas.openxmlformats.org/officeDocument/2006/relationships/oleObject" Target="embeddings/oleObject1.bin"/><Relationship Id="rId27" Type="http://schemas.openxmlformats.org/officeDocument/2006/relationships/image" Target="media/image13.png"/><Relationship Id="rId30" Type="http://schemas.openxmlformats.org/officeDocument/2006/relationships/image" Target="media/image15.png"/><Relationship Id="rId35" Type="http://schemas.openxmlformats.org/officeDocument/2006/relationships/image" Target="media/image20.jpeg"/><Relationship Id="rId43" Type="http://schemas.openxmlformats.org/officeDocument/2006/relationships/image" Target="media/image2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inu\AppData\Local\Chemistry%20Add-in%20for%20Word\Chemistry%20Gallery\Chem4Word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ntrolsStorage xmlns="urn:schemas-microsoft-com.VSTO2008Demos.ControlsStorage">
  <Controls>AAEAAAD/////AQAAAAAAAAAMAgAAAEVDaGVtNFdvcmQuQ29yZSwgVmVyc2lvbj0xLjUuMC4wLCBDdWx0dXJlPW5ldXRyYWwsIFB1YmxpY0tleVRva2VuPW51bGwHAQAAAAABAAAAAAAAAAQgQ2hlbTRXb3JkLkNvcmUuQ29udHJvbFByb3BlcnRpZXMCAAAACw==</Controls>
</Controls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48147F-E980-4E34-BBC4-16E8208ED791}">
  <ds:schemaRefs>
    <ds:schemaRef ds:uri="urn:schemas-microsoft-com.VSTO2008Demos.ControlsStorage"/>
  </ds:schemaRefs>
</ds:datastoreItem>
</file>

<file path=customXml/itemProps2.xml><?xml version="1.0" encoding="utf-8"?>
<ds:datastoreItem xmlns:ds="http://schemas.openxmlformats.org/officeDocument/2006/customXml" ds:itemID="{FD0D1F22-E59E-4C46-A9EE-BD1BD8FC03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Chem4Word</Template>
  <TotalTime>258</TotalTime>
  <Pages>117</Pages>
  <Words>24432</Words>
  <Characters>139269</Characters>
  <Application>Microsoft Office Word</Application>
  <DocSecurity>0</DocSecurity>
  <Lines>1160</Lines>
  <Paragraphs>326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Ku</Company>
  <LinksUpToDate>false</LinksUpToDate>
  <CharactersWithSpaces>163375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</dc:creator>
  <cp:lastModifiedBy>admin</cp:lastModifiedBy>
  <cp:revision>30</cp:revision>
  <cp:lastPrinted>2022-11-10T06:06:00Z</cp:lastPrinted>
  <dcterms:created xsi:type="dcterms:W3CDTF">2022-10-13T10:56:00Z</dcterms:created>
  <dcterms:modified xsi:type="dcterms:W3CDTF">2023-02-10T05:59:00Z</dcterms:modified>
</cp:coreProperties>
</file>